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e872" w14:paraId="f9fe872" w:rsidRDefault="00FC2B75" w:rsidP="00FC2B75" w:rsidR="00FC2B7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COSLOVICH FOOD j.</w:t>
      </w:r>
      <w:r w:rsidRP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Oprtalj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Matka </w:t>
      </w:r>
      <w:proofErr w:type="spellStart"/>
      <w:r>
        <w:rPr>
          <w:rFonts w:cs="Times New Roman" w:eastAsia="Times New Roman"/>
          <w:szCs w:val="24"/>
          <w:lang w:eastAsia="hr-HR"/>
        </w:rPr>
        <w:t>Laginje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 B, OIB </w:t>
      </w:r>
      <w:r w:rsidRPr="00FC2B75">
        <w:rPr>
          <w:rFonts w:cs="Times New Roman" w:eastAsia="Times New Roman"/>
          <w:szCs w:val="24"/>
          <w:lang w:eastAsia="hr-HR"/>
        </w:rPr>
        <w:t>19589411295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C2B75">
        <w:rPr>
          <w:rFonts w:cs="Times New Roman" w:eastAsia="Times New Roman"/>
          <w:szCs w:val="24"/>
          <w:lang w:eastAsia="hr-HR"/>
        </w:rPr>
        <w:t>130058143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11. svibnja 2018. objavljuje sljedeći</w:t>
      </w:r>
    </w:p>
    <w:p w:rsidRDefault="00FC2B75" w:rsidP="00FC2B75" w:rsidR="00FC2B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C2B75" w:rsidP="00FC2B75" w:rsidR="00FC2B7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C2B75" w:rsidP="00FC2B75" w:rsidR="00FC2B75">
      <w:pPr>
        <w:ind w:firstLine="708"/>
        <w:rPr>
          <w:szCs w:val="24"/>
        </w:rPr>
      </w:pPr>
    </w:p>
    <w:p w:rsidRDefault="00FC2B75" w:rsidP="00FC2B75" w:rsidR="00FC2B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COSLOVICH FOOD j.</w:t>
      </w:r>
      <w:r w:rsidRPr="00A779E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proofErr w:type="spellStart"/>
      <w:r>
        <w:rPr>
          <w:rFonts w:cs="Times New Roman" w:eastAsia="Times New Roman"/>
          <w:szCs w:val="24"/>
          <w:lang w:eastAsia="hr-HR"/>
        </w:rPr>
        <w:t>Oprtalj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Matka </w:t>
      </w:r>
      <w:proofErr w:type="spellStart"/>
      <w:r>
        <w:rPr>
          <w:rFonts w:cs="Times New Roman" w:eastAsia="Times New Roman"/>
          <w:szCs w:val="24"/>
          <w:lang w:eastAsia="hr-HR"/>
        </w:rPr>
        <w:t>Laginje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 B, OIB </w:t>
      </w:r>
      <w:r w:rsidRPr="00FC2B75">
        <w:rPr>
          <w:rFonts w:cs="Times New Roman" w:eastAsia="Times New Roman"/>
          <w:szCs w:val="24"/>
          <w:lang w:eastAsia="hr-HR"/>
        </w:rPr>
        <w:t>19589411295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C2B75">
        <w:rPr>
          <w:rFonts w:cs="Times New Roman" w:eastAsia="Times New Roman"/>
          <w:szCs w:val="24"/>
          <w:lang w:eastAsia="hr-HR"/>
        </w:rPr>
        <w:t>130058143</w:t>
      </w:r>
      <w:r>
        <w:rPr>
          <w:rFonts w:cs="Times New Roman" w:eastAsia="Times New Roman"/>
          <w:szCs w:val="24"/>
          <w:lang w:eastAsia="hr-HR"/>
        </w:rPr>
        <w:t>, je pravna osoba koja nema zaposlenih, koja je na dan 2.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C2B75" w:rsidP="00FC2B75" w:rsidR="00FC2B75">
      <w:pPr>
        <w:ind w:firstLine="708"/>
        <w:rPr>
          <w:szCs w:val="24"/>
        </w:rPr>
      </w:pPr>
    </w:p>
    <w:p w:rsidRDefault="00FC2B75" w:rsidP="00FC2B75" w:rsidR="00FC2B7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31.412,51 kn.</w:t>
      </w:r>
    </w:p>
    <w:p w:rsidRDefault="00FC2B75" w:rsidP="00FC2B75" w:rsidR="00FC2B75">
      <w:pPr>
        <w:rPr>
          <w:szCs w:val="24"/>
        </w:rPr>
      </w:pPr>
    </w:p>
    <w:p w:rsidRDefault="00FC2B75" w:rsidP="00FC2B75" w:rsidR="00FC2B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C2B75" w:rsidP="00FC2B75" w:rsidR="00FC2B7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C2B75" w:rsidP="00FC2B75" w:rsidR="00FC2B7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3333-147-2018, i da u istom roku uplate na depozit ovog suda broj HR 4323900011300029763, poziv na broj 020-147-18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C2B75" w:rsidP="00FC2B75" w:rsidR="00FC2B75">
      <w:pPr>
        <w:ind w:firstLine="708"/>
        <w:rPr>
          <w:szCs w:val="24"/>
        </w:rPr>
      </w:pPr>
    </w:p>
    <w:p w:rsidRDefault="00FC2B75" w:rsidP="00FC2B75" w:rsidR="00FC2B7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C2B75" w:rsidP="00FC2B75" w:rsidR="00FC2B75">
      <w:pPr>
        <w:ind w:firstLine="708"/>
        <w:rPr>
          <w:szCs w:val="24"/>
        </w:rPr>
      </w:pPr>
    </w:p>
    <w:p w:rsidRDefault="00FC2B75" w:rsidP="00FC2B75" w:rsidR="00FC2B75">
      <w:pPr>
        <w:jc w:val="center"/>
        <w:rPr>
          <w:szCs w:val="24"/>
        </w:rPr>
      </w:pPr>
      <w:r>
        <w:rPr>
          <w:szCs w:val="24"/>
        </w:rPr>
        <w:t>U Pazinu 11. svibnja 2018.</w:t>
      </w:r>
    </w:p>
    <w:p w:rsidRDefault="00FC2B75" w:rsidP="00FC2B75" w:rsidR="00FC2B75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C2B75" w:rsidP="00FC2B75" w:rsidR="00FC2B75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F76D14">
        <w:rPr>
          <w:szCs w:val="24"/>
        </w:rPr>
        <w:t xml:space="preserve">, v. r. </w:t>
      </w:r>
    </w:p>
    <w:p w:rsidRDefault="00FC2B75" w:rsidP="00FC2B75" w:rsidR="00FC2B75">
      <w:pPr>
        <w:rPr>
          <w:szCs w:val="24"/>
        </w:rPr>
      </w:pPr>
      <w:r>
        <w:rPr>
          <w:szCs w:val="24"/>
        </w:rPr>
        <w:t>DNA:</w:t>
      </w:r>
    </w:p>
    <w:p w:rsidRDefault="00FC2B75" w:rsidP="00FC2B75" w:rsidR="00893E47" w:rsidRPr="00FC2B7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FC2B7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B75" w:rsidP="00FC2B75" w:rsidR="00FC2B75">
      <w:r>
        <w:separator/>
      </w:r>
    </w:p>
  </w:endnote>
  <w:endnote w:id="0" w:type="continuationSeparator">
    <w:p w:rsidRDefault="00FC2B75" w:rsidP="00FC2B75" w:rsidR="00FC2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B75" w:rsidP="00FC2B75" w:rsidR="00FC2B75">
      <w:r>
        <w:separator/>
      </w:r>
    </w:p>
  </w:footnote>
  <w:footnote w:id="0" w:type="continuationSeparator">
    <w:p w:rsidRDefault="00FC2B75" w:rsidP="00FC2B75" w:rsidR="00FC2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B75" w:rsidP="002560EA" w:rsidR="002560EA">
    <w:pPr>
      <w:pStyle w:val="Zaglavlje"/>
      <w:jc w:val="right"/>
    </w:pPr>
    <w:r>
      <w:t>12 St-147/2018-3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CC1"/>
    <w:rsid w:val="000C1B8E"/>
    <w:rsid w:val="002A0151"/>
    <w:rsid w:val="0047136B"/>
    <w:rsid w:val="00561B59"/>
    <w:rsid w:val="00965430"/>
    <w:rsid w:val="00B22CC1"/>
    <w:rsid w:val="00F76D14"/>
    <w:rsid w:val="00FC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B7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2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2B7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C2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2B7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6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D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D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D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D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B7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2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2B7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C2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2B7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6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D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D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D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D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COSLOVICH FOOD j.d.o.o. OPRTALJ</izvorni_sadrzaj>
    <derivirana_varijabla naziv="DomainObject.Predmet.ProtustrankaFormated_1">  COSLOVICH FOOD j.d.o.o. OPRTALJ</derivirana_varijabla>
  </DomainObject.Predmet.ProtustrankaFormated>
  <DomainObject.Predmet.ProtustrankaFormatedOIB>
    <izvorni_sadrzaj>  COSLOVICH FOOD j.d.o.o. OPRTALJ, OIB 19589411295</izvorni_sadrzaj>
    <derivirana_varijabla naziv="DomainObject.Predmet.ProtustrankaFormatedOIB_1">  COSLOVICH FOOD j.d.o.o. OPRTALJ, OIB 19589411295</derivirana_varijabla>
  </DomainObject.Predmet.ProtustrankaFormatedOIB>
  <DomainObject.Predmet.ProtustrankaFormatedWithAdress>
    <izvorni_sadrzaj> COSLOVICH FOOD j.d.o.o. OPRTALJ, Matka Laginje 16 B, 52460 Oprtalj</izvorni_sadrzaj>
    <derivirana_varijabla naziv="DomainObject.Predmet.ProtustrankaFormatedWithAdress_1"> COSLOVICH FOOD j.d.o.o. OPRTALJ, Matka Laginje 16 B, 52460 Oprtalj</derivirana_varijabla>
  </DomainObject.Predmet.ProtustrankaFormatedWithAdress>
  <DomainObject.Predmet.ProtustrankaFormatedWithAdressOIB>
    <izvorni_sadrzaj> COSLOVICH FOOD j.d.o.o. OPRTALJ, OIB 19589411295, Matka Laginje 16 B, 52460 Oprtalj</izvorni_sadrzaj>
    <derivirana_varijabla naziv="DomainObject.Predmet.ProtustrankaFormatedWithAdressOIB_1"> COSLOVICH FOOD j.d.o.o. OPRTALJ, OIB 19589411295, Matka Laginje 16 B, 52460 Oprtalj</derivirana_varijabla>
  </DomainObject.Predmet.ProtustrankaFormatedWithAdressOIB>
  <DomainObject.Predmet.ProtustrankaWithAdress>
    <izvorni_sadrzaj>COSLOVICH FOOD j.d.o.o. OPRTALJ Matka Laginje 16 B, 52460 Oprtalj</izvorni_sadrzaj>
    <derivirana_varijabla naziv="DomainObject.Predmet.ProtustrankaWithAdress_1">COSLOVICH FOOD j.d.o.o. OPRTALJ Matka Laginje 16 B, 52460 Oprtalj</derivirana_varijabla>
  </DomainObject.Predmet.ProtustrankaWithAdress>
  <DomainObject.Predmet.ProtustrankaWithAdressOIB>
    <izvorni_sadrzaj>COSLOVICH FOOD j.d.o.o. OPRTALJ, OIB 19589411295, Matka Laginje 16 B, 52460 Oprtalj</izvorni_sadrzaj>
    <derivirana_varijabla naziv="DomainObject.Predmet.ProtustrankaWithAdressOIB_1">COSLOVICH FOOD j.d.o.o. OPRTALJ, OIB 19589411295, Matka Laginje 16 B, 52460 Oprtalj</derivirana_varijabla>
  </DomainObject.Predmet.ProtustrankaWithAdressOIB>
  <DomainObject.Predmet.ProtustrankaNazivFormated>
    <izvorni_sadrzaj>COSLOVICH FOOD j.d.o.o. OPRTALJ</izvorni_sadrzaj>
    <derivirana_varijabla naziv="DomainObject.Predmet.ProtustrankaNazivFormated_1">COSLOVICH FOOD j.d.o.o. OPRTALJ</derivirana_varijabla>
  </DomainObject.Predmet.ProtustrankaNazivFormated>
  <DomainObject.Predmet.ProtustrankaNazivFormatedOIB>
    <izvorni_sadrzaj>COSLOVICH FOOD j.d.o.o. OPRTALJ, OIB 19589411295</izvorni_sadrzaj>
    <derivirana_varijabla naziv="DomainObject.Predmet.ProtustrankaNazivFormatedOIB_1">COSLOVICH FOOD j.d.o.o. OPRTALJ, OIB 19589411295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31412.51</izvorni_sadrzaj>
    <derivirana_varijabla naziv="DomainObject.Predmet.TrenutnaVrijednost_1">31412.51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COSLOVICH FOOD j.d.o.o. OPRTALJ</item>
    </izvorni_sadrzaj>
    <derivirana_varijabla naziv="DomainObject.Predmet.ProtuStrankaListFormated_1">
      <item>COSLOVICH FOOD j.d.o.o. OPRTALJ</item>
    </derivirana_varijabla>
  </DomainObject.Predmet.ProtuStrankaListFormated>
  <DomainObject.Predmet.ProtuStrankaListFormatedOIB>
    <izvorni_sadrzaj>
      <item>COSLOVICH FOOD j.d.o.o. OPRTALJ, OIB 19589411295</item>
    </izvorni_sadrzaj>
    <derivirana_varijabla naziv="DomainObject.Predmet.ProtuStrankaListFormatedOIB_1">
      <item>COSLOVICH FOOD j.d.o.o. OPRTALJ, OIB 19589411295</item>
    </derivirana_varijabla>
  </DomainObject.Predmet.ProtuStrankaListFormatedOIB>
  <DomainObject.Predmet.ProtuStrankaListFormatedWithAdress>
    <izvorni_sadrzaj>
      <item>COSLOVICH FOOD j.d.o.o. OPRTALJ, Matka Laginje 16 B, 52460 Oprtalj</item>
    </izvorni_sadrzaj>
    <derivirana_varijabla naziv="DomainObject.Predmet.ProtuStrankaListFormatedWithAdress_1">
      <item>COSLOVICH FOOD j.d.o.o. OPRTALJ, Matka Laginje 16 B, 52460 Oprtalj</item>
    </derivirana_varijabla>
  </DomainObject.Predmet.ProtuStrankaListFormatedWithAdress>
  <DomainObject.Predmet.ProtuStrankaListFormatedWithAdressOIB>
    <izvorni_sadrzaj>
      <item>COSLOVICH FOOD j.d.o.o. OPRTALJ, OIB 19589411295, Matka Laginje 16 B, 52460 Oprtalj</item>
    </izvorni_sadrzaj>
    <derivirana_varijabla naziv="DomainObject.Predmet.ProtuStrankaListFormatedWithAdressOIB_1">
      <item>COSLOVICH FOOD j.d.o.o. OPRTALJ, OIB 19589411295, Matka Laginje 16 B, 52460 Oprtalj</item>
    </derivirana_varijabla>
  </DomainObject.Predmet.ProtuStrankaListFormatedWithAdressOIB>
  <DomainObject.Predmet.ProtuStrankaListNazivFormated>
    <izvorni_sadrzaj>
      <item>COSLOVICH FOOD j.d.o.o. OPRTALJ</item>
    </izvorni_sadrzaj>
    <derivirana_varijabla naziv="DomainObject.Predmet.ProtuStrankaListNazivFormated_1">
      <item>COSLOVICH FOOD j.d.o.o. OPRTALJ</item>
    </derivirana_varijabla>
  </DomainObject.Predmet.ProtuStrankaListNazivFormated>
  <DomainObject.Predmet.ProtuStrankaListNazivFormatedOIB>
    <izvorni_sadrzaj>
      <item>COSLOVICH FOOD j.d.o.o. OPRTALJ, OIB 19589411295</item>
    </izvorni_sadrzaj>
    <derivirana_varijabla naziv="DomainObject.Predmet.ProtuStrankaListNazivFormatedOIB_1">
      <item>COSLOVICH FOOD j.d.o.o. OPRTALJ, OIB 19589411295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COSLOVICH FOOD j.d.o.o. OPRTALJ</izvorni_sadrzaj>
    <derivirana_varijabla naziv="DomainObject.Predmet.ProtustrankaIDrugi_1">COSLOVICH FOOD j.d.o.o. OPRTALJ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COSLOVICH FOOD j.d.o.o. OPRTALJ, OIB 19589411295, Matka Laginje 16 B, 52460 Oprtalj</izvorni_sadrzaj>
    <derivirana_varijabla naziv="DomainObject.Predmet.ProtustrankaIDrugiAdressOIB_1">COSLOVICH FOOD j.d.o.o. OPRTALJ, OIB 19589411295, Matka Laginje 16 B,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COSLOVICH FOOD j.d.o.o. OPRTALJ</item>
    </izvorni_sadrzaj>
    <derivirana_varijabla naziv="DomainObject.Predmet.SudioniciListNaziv_1">
      <item>FINANCIJSKA AGENCIJA, RC RIJEKA, PODRUŽNICA PULA, PULA</item>
      <item>COSLOVICH FOOD j.d.o.o. OPRTALJ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COSLOVICH FOOD j.d.o.o. OPRTALJ, OIB 19589411295, Matka Laginje 16 B,52460 Oprtalj</item>
    </izvorni_sadrzaj>
    <derivirana_varijabla naziv="DomainObject.Predmet.SudioniciListAdressOIB_1">
      <item>FINANCIJSKA AGENCIJA, RC RIJEKA, PODRUŽNICA PULA, PULA, OIB 85821130368, F. Kurelca 8,51000 Rijeka</item>
      <item>COSLOVICH FOOD j.d.o.o. OPRTALJ, OIB 19589411295, Matka Laginje 16 B,52460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19589411295</item>
    </izvorni_sadrzaj>
    <derivirana_varijabla naziv="DomainObject.Predmet.SudioniciListNazivOIB_1">
      <item>, OIB 85821130368</item>
      <item>, OIB 19589411295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2682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2018-05-10T11:47:00Z</dcterms:created>
  <dc:creator>Morena Brajuha</dc:creator>
  <dc:description/>
  <cp:keywords/>
  <cp:lastModifiedBy>Morena Brajuha</cp:lastModifiedBy>
  <cp:lastPrinted>2018-05-10T11:49:00Z</cp:lastPrinted>
  <dcterms:modified xmlns:xsi="http://www.w3.org/2001/XMLSchema-instance" xsi:type="dcterms:W3CDTF">2018-05-11T05:50:00Z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(St-147-18 Coslovich food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