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8481" w14:paraId="e07848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4060D3">
        <w:rPr>
          <w:rFonts w:hAnsi="Times New Roman" w:ascii="Times New Roman"/>
          <w:szCs w:val="24"/>
          <w:lang w:val="hr-HR"/>
        </w:rPr>
        <w:t>5487</w:t>
      </w:r>
      <w:r w:rsidR="00E948D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FE244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D9087E">
        <w:rPr>
          <w:rFonts w:hAnsi="Times New Roman" w:ascii="Times New Roman"/>
          <w:szCs w:val="24"/>
          <w:lang w:val="hr-HR"/>
        </w:rPr>
        <w:t xml:space="preserve"> NOGOMETNA AKADEMIJA MARIĆ, Zagreb, Brune Bušića 11, OIB: 34193898914,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D50DA2">
        <w:rPr>
          <w:rFonts w:hAnsi="Times New Roman" w:ascii="Times New Roman"/>
          <w:szCs w:val="24"/>
          <w:lang w:val="hr-HR"/>
        </w:rPr>
        <w:t>19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>g.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D9087E">
        <w:rPr>
          <w:rFonts w:hAnsi="Times New Roman" w:ascii="Times New Roman"/>
          <w:szCs w:val="24"/>
        </w:rPr>
        <w:t xml:space="preserve"> NOGOMETNA AKADEMIJA MARIĆ, Zagreb, Brune Bušića 11, OIB: 34193898914.</w:t>
      </w:r>
      <w:r w:rsidR="00E957D0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50DA2">
        <w:rPr>
          <w:rFonts w:hAnsi="Times New Roman" w:ascii="Times New Roman"/>
          <w:szCs w:val="24"/>
        </w:rPr>
        <w:t>19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D9087E">
        <w:rPr>
          <w:rFonts w:hAnsi="Times New Roman" w:ascii="Times New Roman"/>
          <w:szCs w:val="24"/>
        </w:rPr>
        <w:t xml:space="preserve">Renato Sabljić, Zdenački zavoj 14, Zagreb, OIB: 74644810692.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865CF7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4060D3">
        <w:rPr>
          <w:rFonts w:hAnsi="Times New Roman" w:ascii="Times New Roman"/>
          <w:szCs w:val="24"/>
          <w:lang w:val="hr-HR"/>
        </w:rPr>
        <w:t xml:space="preserve"> </w:t>
      </w:r>
      <w:r w:rsidR="00D9087E">
        <w:rPr>
          <w:rFonts w:hAnsi="Times New Roman" w:ascii="Times New Roman"/>
          <w:szCs w:val="24"/>
          <w:lang w:val="hr-HR"/>
        </w:rPr>
        <w:t>NOGOMETNA AKADEMIJA MARIĆ, Zagreb, Brune Bušića 11, OIB: 34193898914.</w:t>
      </w:r>
    </w:p>
    <w:p w:rsidRDefault="00E957D0" w:rsidP="003E7FD9" w:rsidR="00E957D0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B0E4D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4060D3">
        <w:rPr>
          <w:rFonts w:hAnsi="Times New Roman" w:ascii="Times New Roman"/>
        </w:rPr>
        <w:t>10</w:t>
      </w:r>
      <w:r w:rsidR="00A853E1">
        <w:rPr>
          <w:rFonts w:hAnsi="Times New Roman" w:ascii="Times New Roman"/>
        </w:rPr>
        <w:t xml:space="preserve">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</w:t>
      </w:r>
      <w:r w:rsidRPr="000469DA">
        <w:rPr>
          <w:rFonts w:hAnsi="Times New Roman" w:ascii="Times New Roman"/>
          <w:szCs w:val="24"/>
          <w:lang w:val="hr-HR"/>
        </w:rPr>
        <w:lastRenderedPageBreak/>
        <w:t xml:space="preserve">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515B78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515B78" w:rsidP="00515B78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15B78" w:rsidP="00515B78" w:rsidR="00515B78" w:rsidRPr="00515B78">
      <w:pPr>
        <w:jc w:val="right"/>
        <w:rPr>
          <w:rFonts w:hAnsi="Times New Roman" w:ascii="Times New Roman"/>
        </w:rPr>
      </w:pPr>
      <w:r w:rsidRPr="00515B78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CF" w:rsidR="00280A5F">
    <w:pPr>
      <w:pStyle w:val="Podnoje"/>
      <w:jc w:val="right"/>
    </w:pPr>
  </w:p>
  <w:p w:rsidRDefault="007449C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449CF" w:rsidRPr="007449C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1F1064">
      <w:rPr>
        <w:rFonts w:hAnsi="Times New Roman" w:ascii="Times New Roman"/>
      </w:rPr>
      <w:t>48. St-</w:t>
    </w:r>
    <w:r w:rsidR="004060D3">
      <w:rPr>
        <w:rFonts w:hAnsi="Times New Roman" w:ascii="Times New Roman"/>
      </w:rPr>
      <w:t>5487</w:t>
    </w:r>
    <w:r w:rsidR="00DD72D4">
      <w:rPr>
        <w:rFonts w:hAnsi="Times New Roman" w:ascii="Times New Roman"/>
      </w:rPr>
      <w:t>/15</w:t>
    </w:r>
  </w:p>
  <w:p w:rsidRDefault="007449C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44D" w:rsidP="00840E3D" w:rsidR="00840E3D">
    <w:pPr>
      <w:pStyle w:val="Zaglavlje"/>
      <w:rPr>
        <w:lang w:val="hr-HR"/>
      </w:rPr>
    </w:pPr>
    <w:r>
      <w:rPr>
        <w:lang w:val="hr-HR"/>
      </w:rPr>
      <w:t xml:space="preserve">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876A3"/>
    <w:rsid w:val="00194DE9"/>
    <w:rsid w:val="001F1064"/>
    <w:rsid w:val="00215918"/>
    <w:rsid w:val="00223072"/>
    <w:rsid w:val="002D619F"/>
    <w:rsid w:val="002E79F3"/>
    <w:rsid w:val="00310684"/>
    <w:rsid w:val="0035767D"/>
    <w:rsid w:val="00357B1E"/>
    <w:rsid w:val="003B0E4D"/>
    <w:rsid w:val="003C67ED"/>
    <w:rsid w:val="003E7FD9"/>
    <w:rsid w:val="004060D3"/>
    <w:rsid w:val="00413DEE"/>
    <w:rsid w:val="004431B0"/>
    <w:rsid w:val="004453B3"/>
    <w:rsid w:val="00452CDB"/>
    <w:rsid w:val="00477F24"/>
    <w:rsid w:val="004A537D"/>
    <w:rsid w:val="004A685D"/>
    <w:rsid w:val="004B4B7E"/>
    <w:rsid w:val="00515B78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6E46F7"/>
    <w:rsid w:val="00726015"/>
    <w:rsid w:val="007354CB"/>
    <w:rsid w:val="007449CF"/>
    <w:rsid w:val="00774A88"/>
    <w:rsid w:val="00781EBC"/>
    <w:rsid w:val="00795065"/>
    <w:rsid w:val="007A38B0"/>
    <w:rsid w:val="007D6D1C"/>
    <w:rsid w:val="007F24AA"/>
    <w:rsid w:val="00820E71"/>
    <w:rsid w:val="00850FDD"/>
    <w:rsid w:val="00865CF7"/>
    <w:rsid w:val="008679BD"/>
    <w:rsid w:val="008B3BC3"/>
    <w:rsid w:val="008C31DE"/>
    <w:rsid w:val="0090317B"/>
    <w:rsid w:val="009058E0"/>
    <w:rsid w:val="00980D7A"/>
    <w:rsid w:val="009A248B"/>
    <w:rsid w:val="009B0D8F"/>
    <w:rsid w:val="009D5B2C"/>
    <w:rsid w:val="00A30B9E"/>
    <w:rsid w:val="00A43D7F"/>
    <w:rsid w:val="00A7799D"/>
    <w:rsid w:val="00A853E1"/>
    <w:rsid w:val="00A93B0F"/>
    <w:rsid w:val="00AF31FC"/>
    <w:rsid w:val="00B00AAF"/>
    <w:rsid w:val="00B50E9F"/>
    <w:rsid w:val="00B814F0"/>
    <w:rsid w:val="00B93B3B"/>
    <w:rsid w:val="00BC1743"/>
    <w:rsid w:val="00BE31D6"/>
    <w:rsid w:val="00BE6027"/>
    <w:rsid w:val="00BE7EE7"/>
    <w:rsid w:val="00BF4911"/>
    <w:rsid w:val="00C12511"/>
    <w:rsid w:val="00C445F4"/>
    <w:rsid w:val="00C94D0E"/>
    <w:rsid w:val="00CA4729"/>
    <w:rsid w:val="00CD00B9"/>
    <w:rsid w:val="00CF61D1"/>
    <w:rsid w:val="00D17329"/>
    <w:rsid w:val="00D210C6"/>
    <w:rsid w:val="00D50DA2"/>
    <w:rsid w:val="00D660C0"/>
    <w:rsid w:val="00D9087E"/>
    <w:rsid w:val="00DB2FCA"/>
    <w:rsid w:val="00DD72D4"/>
    <w:rsid w:val="00DD7ECE"/>
    <w:rsid w:val="00E17BC5"/>
    <w:rsid w:val="00E44351"/>
    <w:rsid w:val="00E561D2"/>
    <w:rsid w:val="00E948D3"/>
    <w:rsid w:val="00E957D0"/>
    <w:rsid w:val="00EB2BFF"/>
    <w:rsid w:val="00EB6112"/>
    <w:rsid w:val="00EE1E9D"/>
    <w:rsid w:val="00EF1841"/>
    <w:rsid w:val="00F04A48"/>
    <w:rsid w:val="00F32D59"/>
    <w:rsid w:val="00F501D7"/>
    <w:rsid w:val="00FE11AE"/>
    <w:rsid w:val="00F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4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9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4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9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5487</izvorni_sadrzaj>
    <derivirana_varijabla naziv="DomainObject.Predmet.Broj_1">5487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St-5487/2015</izvorni_sadrzaj>
    <derivirana_varijabla naziv="DomainObject.Predmet.OznakaBroj_1">St-5487/2015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AKADEMIJA MARIĆ zastupanog po punomoćniku DARIO KALAJŽIĆ; NEVENKA MARIĆ; SILVIO MARIĆ</izvorni_sadrzaj>
    <derivirana_varijabla naziv="DomainObject.Predmet.ProtustrankaFormated_1">  NOGOMETNA AKADEMIJA MARIĆ zastupanog po punomoćniku DARIO KALAJŽIĆ; NEVENKA MARIĆ; SILVIO MARIĆ</derivirana_varijabla>
  </DomainObject.Predmet.ProtustrankaFormated>
  <DomainObject.Predmet.ProtustrankaFormatedOIB>
    <izvorni_sadrzaj>  NOGOMETNA AKADEMIJA MARIĆ, OIB 34193898914 zastupanog po punomoćniku DARIO KALAJŽIĆ; NEVENKA MARIĆ; SILVIO MARIĆ</izvorni_sadrzaj>
    <derivirana_varijabla naziv="DomainObject.Predmet.ProtustrankaFormatedOIB_1">  NOGOMETNA AKADEMIJA MARIĆ, OIB 34193898914 zastupanog po punomoćniku DARIO KALAJŽIĆ; NEVENKA MARIĆ; SILVIO MARIĆ</derivirana_varijabla>
  </DomainObject.Predmet.ProtustrankaFormatedOIB>
  <DomainObject.Predmet.ProtustrankaFormatedWithAdress>
    <izvorni_sadrzaj> NOGOMETNA AKADEMIJA MARIĆ, Brune Bušića 11, 10000 Zagreb zastupanog po punomoćniku DARIO KALAJŽIĆ; NEVENKA MARIĆ; SILVIO MARIĆ</izvorni_sadrzaj>
    <derivirana_varijabla naziv="DomainObject.Predmet.ProtustrankaFormatedWithAdress_1"> NOGOMETNA AKADEMIJA MARIĆ, Brune Bušića 11, 10000 Zagreb zastupanog po punomoćniku DARIO KALAJŽIĆ; NEVENKA MARIĆ; SILVIO MARIĆ</derivirana_varijabla>
  </DomainObject.Predmet.ProtustrankaFormatedWithAdress>
  <DomainObject.Predmet.ProtustrankaFormatedWithAdressOIB>
    <izvorni_sadrzaj> NOGOMETNA AKADEMIJA MARIĆ, OIB 34193898914, Brune Bušića 11, 10000 Zagreb zastupanog po punomoćniku DARIO KALAJŽIĆ; NEVENKA MARIĆ; SILVIO MARIĆ</izvorni_sadrzaj>
    <derivirana_varijabla naziv="DomainObject.Predmet.ProtustrankaFormatedWithAdressOIB_1"> NOGOMETNA AKADEMIJA MARIĆ, OIB 34193898914, Brune Bušića 11, 10000 Zagreb zastupanog po punomoćniku DARIO KALAJŽIĆ; NEVENKA MARIĆ; SILVIO MARIĆ</derivirana_varijabla>
  </DomainObject.Predmet.ProtustrankaFormatedWithAdressOIB>
  <DomainObject.Predmet.ProtustrankaWithAdress>
    <izvorni_sadrzaj>NOGOMETNA AKADEMIJA MARIĆ Brune Bušića 11, 10000 Zagreb</izvorni_sadrzaj>
    <derivirana_varijabla naziv="DomainObject.Predmet.ProtustrankaWithAdress_1">NOGOMETNA AKADEMIJA MARIĆ Brune Bušića 11, 10000 Zagreb</derivirana_varijabla>
  </DomainObject.Predmet.ProtustrankaWithAdress>
  <DomainObject.Predmet.ProtustrankaWithAdressOIB>
    <izvorni_sadrzaj>NOGOMETNA AKADEMIJA MARIĆ, OIB 34193898914, Brune Bušića 11, 10000 Zagreb</izvorni_sadrzaj>
    <derivirana_varijabla naziv="DomainObject.Predmet.ProtustrankaWithAdressOIB_1">NOGOMETNA AKADEMIJA MARIĆ, OIB 34193898914, Brune Bušića 11, 10000 Zagreb</derivirana_varijabla>
  </DomainObject.Predmet.ProtustrankaWithAdressOIB>
  <DomainObject.Predmet.ProtustrankaNazivFormated>
    <izvorni_sadrzaj>NOGOMETNA AKADEMIJA MARIĆ</izvorni_sadrzaj>
    <derivirana_varijabla naziv="DomainObject.Predmet.ProtustrankaNazivFormated_1">NOGOMETNA AKADEMIJA MARIĆ</derivirana_varijabla>
  </DomainObject.Predmet.ProtustrankaNazivFormated>
  <DomainObject.Predmet.ProtustrankaNazivFormatedOIB>
    <izvorni_sadrzaj>NOGOMETNA AKADEMIJA MARIĆ, OIB 34193898914</izvorni_sadrzaj>
    <derivirana_varijabla naziv="DomainObject.Predmet.ProtustrankaNazivFormatedOIB_1">NOGOMETNA AKADEMIJA MARIĆ, OIB 34193898914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AKADEMIJA MARIĆ zastupanog po punomoćniku DARIO KALAJŽIĆ; NEVENKA MARIĆ; SILVIO MARIĆ</item>
    </izvorni_sadrzaj>
    <derivirana_varijabla naziv="DomainObject.Predmet.ProtuStrankaListFormated_1">
      <item>NOGOMETNA AKADEMIJA MARIĆ zastupanog po punomoćniku DARIO KALAJŽIĆ; NEVENKA MARIĆ; SILVIO MARIĆ</item>
    </derivirana_varijabla>
  </DomainObject.Predmet.ProtuStrankaListFormated>
  <DomainObject.Predmet.ProtuStrankaListFormatedOIB>
    <izvorni_sadrzaj>
      <item>NOGOMETNA AKADEMIJA MARIĆ, OIB 34193898914 zastupanog po punomoćniku DARIO KALAJŽIĆ; NEVENKA MARIĆ; SILVIO MARIĆ</item>
    </izvorni_sadrzaj>
    <derivirana_varijabla naziv="DomainObject.Predmet.ProtuStrankaListFormatedOIB_1">
      <item>NOGOMETNA AKADEMIJA MARIĆ, OIB 34193898914 zastupanog po punomoćniku DARIO KALAJŽIĆ; NEVENKA MARIĆ; SILVIO MARIĆ</item>
    </derivirana_varijabla>
  </DomainObject.Predmet.ProtuStrankaListFormatedOIB>
  <DomainObject.Predmet.ProtuStrankaListFormatedWithAdress>
    <izvorni_sadrzaj>
      <item>NOGOMETNA AKADEMIJA MARIĆ, Brune Bušića 11, 10000 Zagreb zastupanog po punomoćniku DARIO KALAJŽIĆ; NEVENKA MARIĆ; SILVIO MARIĆ</item>
    </izvorni_sadrzaj>
    <derivirana_varijabla naziv="DomainObject.Predmet.ProtuStrankaListFormatedWithAdress_1">
      <item>NOGOMETNA AKADEMIJA MARIĆ, Brune Bušića 11, 10000 Zagreb zastupanog po punomoćniku DARIO KALAJŽIĆ; NEVENKA MARIĆ; SILVIO MARIĆ</item>
    </derivirana_varijabla>
  </DomainObject.Predmet.ProtuStrankaListFormatedWithAdress>
  <DomainObject.Predmet.ProtuStrankaListFormatedWithAdressOIB>
    <izvorni_sadrzaj>
      <item>NOGOMETNA AKADEMIJA MARIĆ, OIB 34193898914, Brune Bušića 11, 10000 Zagreb zastupanog po punomoćniku DARIO KALAJŽIĆ; NEVENKA MARIĆ; SILVIO MARIĆ</item>
    </izvorni_sadrzaj>
    <derivirana_varijabla naziv="DomainObject.Predmet.ProtuStrankaListFormatedWithAdressOIB_1">
      <item>NOGOMETNA AKADEMIJA MARIĆ, OIB 34193898914, Brune Bušića 11, 10000 Zagreb zastupanog po punomoćniku DARIO KALAJŽIĆ; NEVENKA MARIĆ; SILVIO MARIĆ</item>
    </derivirana_varijabla>
  </DomainObject.Predmet.ProtuStrankaListFormatedWithAdressOIB>
  <DomainObject.Predmet.ProtuStrankaListNazivFormated>
    <izvorni_sadrzaj>
      <item>NOGOMETNA AKADEMIJA MARIĆ</item>
    </izvorni_sadrzaj>
    <derivirana_varijabla naziv="DomainObject.Predmet.ProtuStrankaListNazivFormated_1">
      <item>NOGOMETNA AKADEMIJA MARIĆ</item>
    </derivirana_varijabla>
  </DomainObject.Predmet.ProtuStrankaListNazivFormated>
  <DomainObject.Predmet.ProtuStrankaListNazivFormatedOIB>
    <izvorni_sadrzaj>
      <item>NOGOMETNA AKADEMIJA MARIĆ, OIB 34193898914</item>
    </izvorni_sadrzaj>
    <derivirana_varijabla naziv="DomainObject.Predmet.ProtuStrankaListNazivFormatedOIB_1">
      <item>NOGOMETNA AKADEMIJA MARIĆ, OIB 34193898914</item>
    </derivirana_varijabla>
  </DomainObject.Predmet.ProtuStrankaListNazivFormatedOIB>
  <DomainObject.Predmet.OstaliListFormated>
    <izvorni_sadrzaj>
      <item>SILVIO MARIĆ punomoćnik sudionika u postupku NOGOMETNA AKADEMIJA MARIĆ</item>
      <item>NEVENKA MARIĆ punomoćnik sudionika u postupku NOGOMETNA AKADEMIJA MARIĆ</item>
      <item>DARIO KALAJŽIĆ punomoćnik sudionika u postupku NOGOMETNA AKADEMIJA MARIĆ</item>
    </izvorni_sadrzaj>
    <derivirana_varijabla naziv="DomainObject.Predmet.OstaliListFormated_1">
      <item>SILVIO MARIĆ punomoćnik sudionika u postupku NOGOMETNA AKADEMIJA MARIĆ</item>
      <item>NEVENKA MARIĆ punomoćnik sudionika u postupku NOGOMETNA AKADEMIJA MARIĆ</item>
      <item>DARIO KALAJŽIĆ punomoćnik sudionika u postupku NOGOMETNA AKADEMIJA MARIĆ</item>
    </derivirana_varijabla>
  </DomainObject.Predmet.OstaliListFormated>
  <DomainObject.Predmet.OstaliListFormatedOIB>
    <izvorni_sadrzaj>
      <item>SILVIO MARIĆ, OIB 34193898914 punomoćnik sudionika u postupku NOGOMETNA AKADEMIJA MARIĆ</item>
      <item>NEVENKA MARIĆ, OIB 34193898914 punomoćnik sudionika u postupku NOGOMETNA AKADEMIJA MARIĆ</item>
      <item>DARIO KALAJŽIĆ, OIB 34193898914 punomoćnik sudionika u postupku NOGOMETNA AKADEMIJA MARIĆ</item>
    </izvorni_sadrzaj>
    <derivirana_varijabla naziv="DomainObject.Predmet.OstaliListFormatedOIB_1">
      <item>SILVIO MARIĆ, OIB 34193898914 punomoćnik sudionika u postupku NOGOMETNA AKADEMIJA MARIĆ</item>
      <item>NEVENKA MARIĆ, OIB 34193898914 punomoćnik sudionika u postupku NOGOMETNA AKADEMIJA MARIĆ</item>
      <item>DARIO KALAJŽIĆ, OIB 34193898914 punomoćnik sudionika u postupku NOGOMETNA AKADEMIJA MARIĆ</item>
    </derivirana_varijabla>
  </DomainObject.Predmet.OstaliListFormatedOIB>
  <DomainObject.Predmet.OstaliListFormatedWithAdress>
    <izvorni_sadrzaj>
      <item>SILVIO MARIĆ, Brune Bušića 11, 10000 Zagreb punomoćnik sudionika u postupku NOGOMETNA AKADEMIJA MARIĆ</item>
      <item>NEVENKA MARIĆ, Brune Bušića 11, 10000 Zagreb punomoćnik sudionika u postupku NOGOMETNA AKADEMIJA MARIĆ</item>
      <item>DARIO KALAJŽIĆ, Brune Bušića 11, 10000 Zagreb punomoćnik sudionika u postupku NOGOMETNA AKADEMIJA MARIĆ</item>
    </izvorni_sadrzaj>
    <derivirana_varijabla naziv="DomainObject.Predmet.OstaliListFormatedWithAdress_1">
      <item>SILVIO MARIĆ, Brune Bušića 11, 10000 Zagreb punomoćnik sudionika u postupku NOGOMETNA AKADEMIJA MARIĆ</item>
      <item>NEVENKA MARIĆ, Brune Bušića 11, 10000 Zagreb punomoćnik sudionika u postupku NOGOMETNA AKADEMIJA MARIĆ</item>
      <item>DARIO KALAJŽIĆ, Brune Bušića 11, 10000 Zagreb punomoćnik sudionika u postupku NOGOMETNA AKADEMIJA MARIĆ</item>
    </derivirana_varijabla>
  </DomainObject.Predmet.OstaliListFormatedWithAdress>
  <DomainObject.Predmet.OstaliListFormatedWithAdressOIB>
    <izvorni_sadrzaj>
      <item>SILVIO MARIĆ, OIB 34193898914, Brune Bušića 11, 10000 Zagreb punomoćnik sudionika u postupku NOGOMETNA AKADEMIJA MARIĆ</item>
      <item>NEVENKA MARIĆ, OIB 34193898914, Brune Bušića 11, 10000 Zagreb punomoćnik sudionika u postupku NOGOMETNA AKADEMIJA MARIĆ</item>
      <item>DARIO KALAJŽIĆ, OIB 34193898914, Brune Bušića 11, 10000 Zagreb punomoćnik sudionika u postupku NOGOMETNA AKADEMIJA MARIĆ</item>
    </izvorni_sadrzaj>
    <derivirana_varijabla naziv="DomainObject.Predmet.OstaliListFormatedWithAdressOIB_1">
      <item>SILVIO MARIĆ, OIB 34193898914, Brune Bušića 11, 10000 Zagreb punomoćnik sudionika u postupku NOGOMETNA AKADEMIJA MARIĆ</item>
      <item>NEVENKA MARIĆ, OIB 34193898914, Brune Bušića 11, 10000 Zagreb punomoćnik sudionika u postupku NOGOMETNA AKADEMIJA MARIĆ</item>
      <item>DARIO KALAJŽIĆ, OIB 34193898914, Brune Bušića 11, 10000 Zagreb punomoćnik sudionika u postupku NOGOMETNA AKADEMIJA MARIĆ</item>
    </derivirana_varijabla>
  </DomainObject.Predmet.OstaliListFormatedWithAdressOIB>
  <DomainObject.Predmet.OstaliListNazivFormated>
    <izvorni_sadrzaj>
      <item>SILVIO MARIĆ</item>
      <item>NEVENKA MARIĆ</item>
      <item>DARIO KALAJŽIĆ</item>
    </izvorni_sadrzaj>
    <derivirana_varijabla naziv="DomainObject.Predmet.OstaliListNazivFormated_1">
      <item>SILVIO MARIĆ</item>
      <item>NEVENKA MARIĆ</item>
      <item>DARIO KALAJŽIĆ</item>
    </derivirana_varijabla>
  </DomainObject.Predmet.OstaliListNazivFormated>
  <DomainObject.Predmet.OstaliListNazivFormatedOIB>
    <izvorni_sadrzaj>
      <item>SILVIO MARIĆ, OIB 34193898914</item>
      <item>NEVENKA MARIĆ, OIB 34193898914</item>
      <item>DARIO KALAJŽIĆ, OIB 34193898914</item>
    </izvorni_sadrzaj>
    <derivirana_varijabla naziv="DomainObject.Predmet.OstaliListNazivFormatedOIB_1">
      <item>SILVIO MARIĆ, OIB 34193898914</item>
      <item>NEVENKA MARIĆ, OIB 34193898914</item>
      <item>DARIO KALAJŽIĆ, OIB 34193898914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AKADEMIJA MARIĆ</izvorni_sadrzaj>
    <derivirana_varijabla naziv="DomainObject.Predmet.ProtustrankaIDrugi_1">NOGOMETNA AKADEMIJA MARIĆ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AKADEMIJA MARIĆ, OIB 34193898914, Brune Bušića 11, 10000 Zagreb</izvorni_sadrzaj>
    <derivirana_varijabla naziv="DomainObject.Predmet.ProtustrankaIDrugiAdressOIB_1">NOGOMETNA AKADEMIJA MARIĆ, OIB 34193898914, Brune Bušića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AKADEMIJA MARIĆ</item>
      <item>FINA Regionalni centar Zagreb</item>
      <item>SILVIO MARIĆ</item>
      <item>NEVENKA MARIĆ</item>
      <item>DARIO KALAJŽIĆ</item>
    </izvorni_sadrzaj>
    <derivirana_varijabla naziv="DomainObject.Predmet.SudioniciListNaziv_1">
      <item>NOGOMETNA AKADEMIJA MARIĆ</item>
      <item>FINA Regionalni centar Zagreb</item>
      <item>SILVIO MARIĆ</item>
      <item>NEVENKA MARIĆ</item>
      <item>DARIO KALAJŽIĆ</item>
    </derivirana_varijabla>
  </DomainObject.Predmet.SudioniciListNaziv>
  <DomainObject.Predmet.SudioniciListAdressOIB>
    <izvorni_sadrzaj>
      <item>NOGOMETNA AKADEMIJA MARIĆ, OIB 34193898914, Brune Bušića 11,10000 Zagreb</item>
      <item>FINA Regionalni centar Zagreb, OIB 85821130368, Trg svibanjskih žrtava 1995. 1,10000 Zagreb</item>
      <item>SILVIO MARIĆ, OIB 34193898914, Brune Bušića 11,10000 Zagreb</item>
      <item>NEVENKA MARIĆ, OIB 34193898914, Brune Bušića 11,10000 Zagreb</item>
      <item>DARIO KALAJŽIĆ, OIB 34193898914, Brune Bušića 11,10000 Zagreb</item>
    </izvorni_sadrzaj>
    <derivirana_varijabla naziv="DomainObject.Predmet.SudioniciListAdressOIB_1">
      <item>NOGOMETNA AKADEMIJA MARIĆ, OIB 34193898914, Brune Bušića 11,10000 Zagreb</item>
      <item>FINA Regionalni centar Zagreb, OIB 85821130368, Trg svibanjskih žrtava 1995. 1,10000 Zagreb</item>
      <item>SILVIO MARIĆ, OIB 34193898914, Brune Bušića 11,10000 Zagreb</item>
      <item>NEVENKA MARIĆ, OIB 34193898914, Brune Bušića 11,10000 Zagreb</item>
      <item>DARIO KALAJŽIĆ, OIB 34193898914, Brune Bušića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34193898914</item>
      <item>, OIB 85821130368</item>
      <item>, OIB 34193898914</item>
      <item>, OIB 34193898914</item>
      <item>, OIB 34193898914</item>
    </izvorni_sadrzaj>
    <derivirana_varijabla naziv="DomainObject.Predmet.SudioniciListNazivOIB_1">
      <item>, OIB 34193898914</item>
      <item>, OIB 85821130368</item>
      <item>, OIB 34193898914</item>
      <item>, OIB 34193898914</item>
      <item>, OIB 34193898914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0F85F-6261-4002-9ECB-0BC6E1E20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2626</properties:Characters>
  <properties:Lines>77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2016-10-19T08:19:00Z</dcterms:created>
  <dc:creator>Karmela Dolenc</dc:creator>
  <cp:lastModifiedBy>Zlatka Plivelić</cp:lastModifiedBy>
  <cp:lastPrinted>2016-10-19T08:18:00Z</cp:lastPrinted>
  <dcterms:modified xmlns:xsi="http://www.w3.org/2001/XMLSchema-instance" xsi:type="dcterms:W3CDTF">2016-10-19T08:41:00Z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