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d7af" w14:paraId="35fd7af" w:rsidRDefault="00AE649C" w:rsidP="00FA5B5E" w:rsidR="00AE649C" w:rsidRPr="00B76F3C">
      <w:pPr>
        <w:pStyle w:val="Naslov3"/>
        <w15:collapsed w:val="false"/>
      </w:pPr>
    </w:p>
    <w:p w:rsidRDefault="0024446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244466" w:rsidR="00244466">
      <w:pPr>
        <w:spacing w:after="0"/>
        <w:jc w:val="right"/>
        <w:rPr>
          <w:rFonts w:cs="Times New Roman" w:eastAsia="Times New Roman"/>
          <w:lang w:eastAsia="hr-HR"/>
        </w:rPr>
      </w:pPr>
      <w:r>
        <w:tab/>
      </w:r>
    </w:p>
    <w:p w:rsidRDefault="00244466" w:rsidP="00244466" w:rsidR="0024446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44466" w:rsidP="00244466" w:rsidR="00244466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244466" w:rsidP="00244466" w:rsidR="00244466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244466" w:rsidP="00244466" w:rsidR="00244466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244466" w:rsidP="00244466" w:rsidR="00244466">
      <w:pPr>
        <w:spacing w:after="0"/>
        <w:rPr>
          <w:rFonts w:cs="Times New Roman" w:eastAsia="Times New Roman"/>
          <w:lang w:eastAsia="hr-HR"/>
        </w:rPr>
      </w:pPr>
    </w:p>
    <w:p w:rsidRDefault="00244466" w:rsidP="00244466" w:rsidR="00244466">
      <w:pPr>
        <w:spacing w:after="0"/>
        <w:rPr>
          <w:rFonts w:cs="Times New Roman" w:eastAsia="Times New Roman"/>
          <w:lang w:eastAsia="hr-HR"/>
        </w:rPr>
      </w:pPr>
    </w:p>
    <w:p w:rsidRDefault="00244466" w:rsidP="00244466" w:rsidR="00244466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244466" w:rsidP="00244466" w:rsidR="0024446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44466" w:rsidP="00244466" w:rsidR="0024446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244466" w:rsidP="00244466" w:rsidR="0024446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44466" w:rsidP="00244466" w:rsidR="00244466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odlučujući o zahtjevu Financijske agencije, Regionalnog centra Rijeka, Podružnice Pula za provedbu skraćenoga stečajnog postupka nad dužnikom ELEGANCE CHARTER d.o.o.,</w:t>
      </w:r>
      <w:proofErr w:type="spellStart"/>
      <w:r>
        <w:t>Karigador</w:t>
      </w:r>
      <w:proofErr w:type="spellEnd"/>
      <w:r>
        <w:t xml:space="preserve">, </w:t>
      </w:r>
      <w:proofErr w:type="spellStart"/>
      <w:r>
        <w:t>Karigador</w:t>
      </w:r>
      <w:proofErr w:type="spellEnd"/>
      <w:r>
        <w:t xml:space="preserve"> 152,  OIB: 84341204390, 14. rujna 2016.</w:t>
      </w:r>
    </w:p>
    <w:p w:rsidRDefault="00244466" w:rsidP="00244466" w:rsidR="002444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4466" w:rsidP="00244466" w:rsidR="0024446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244466" w:rsidP="00244466" w:rsidR="002444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4466" w:rsidP="00244466" w:rsidR="002444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244466" w:rsidP="00244466" w:rsidR="002444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4466" w:rsidP="00244466" w:rsidR="002444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4466" w:rsidP="00244466" w:rsidR="0024446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14. rujna 2016.</w:t>
      </w:r>
    </w:p>
    <w:p w:rsidRDefault="00244466" w:rsidP="00244466" w:rsidR="00244466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244466" w:rsidP="00244466" w:rsidR="00244466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244466" w:rsidP="00244466" w:rsidR="00244466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244466" w:rsidP="00244466" w:rsidR="00244466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244466" w:rsidP="00244466" w:rsidR="0024446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44466" w:rsidP="00244466" w:rsidR="00244466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244466" w:rsidP="00244466" w:rsidR="002444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4466" w:rsidP="00244466" w:rsidR="002444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244466" w:rsidP="00244466" w:rsidR="0024446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244466" w:rsidP="00244466" w:rsidR="002444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4466" w:rsidP="00244466" w:rsidR="002444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4466" w:rsidP="00244466" w:rsidR="002444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244466" w:rsidP="00244466" w:rsidR="0024446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Rijeka, Podružnica Pula </w:t>
      </w:r>
    </w:p>
    <w:p w:rsidRDefault="00244466" w:rsidP="00244466" w:rsidR="0024446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p w:rsidRDefault="00244466" w:rsidP="00244466" w:rsidR="00244466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DA0242" w:rsidP="00244466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466" w:rsidR="008333A9">
    <w:pPr>
      <w:pStyle w:val="Zaglavlje"/>
    </w:pPr>
    <w:r>
      <w:rPr>
        <w:rFonts w:cs="Times New Roman" w:eastAsia="Times New Roman"/>
        <w:lang w:eastAsia="hr-HR"/>
      </w:rPr>
      <w:t>Poslovni broj: 5 St-682/2016-9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466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696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St-682/2016-7</izvorni_sadrzaj>
    <derivirana_varijabla naziv="DomainObject.Oznaka_1">St-682/2016-7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ELEGANCE CHARTER d.o.o. KARIGADOR</izvorni_sadrzaj>
    <derivirana_varijabla naziv="DomainObject.Predmet.ProtustrankaFormated_1">  ELEGANCE CHARTER d.o.o. KARIGADOR</derivirana_varijabla>
  </DomainObject.Predmet.ProtustrankaFormated>
  <DomainObject.Predmet.ProtustrankaFormatedOIB>
    <izvorni_sadrzaj>  ELEGANCE CHARTER d.o.o. KARIGADOR, OIB 84341204390</izvorni_sadrzaj>
    <derivirana_varijabla naziv="DomainObject.Predmet.ProtustrankaFormatedOIB_1">  ELEGANCE CHARTER d.o.o. KARIGADOR, OIB 84341204390</derivirana_varijabla>
  </DomainObject.Predmet.ProtustrankaFormatedOIB>
  <DomainObject.Predmet.ProtustrankaFormatedWithAdress>
    <izvorni_sadrzaj> ELEGANCE CHARTER d.o.o. KARIGADOR, Karigador 152, 52474 Karigador</izvorni_sadrzaj>
    <derivirana_varijabla naziv="DomainObject.Predmet.ProtustrankaFormatedWithAdress_1"> ELEGANCE CHARTER d.o.o. KARIGADOR, Karigador 152, 52474 Karigador</derivirana_varijabla>
  </DomainObject.Predmet.ProtustrankaFormatedWithAdress>
  <DomainObject.Predmet.ProtustrankaFormatedWithAdressOIB>
    <izvorni_sadrzaj> ELEGANCE CHARTER d.o.o. KARIGADOR, OIB 84341204390, Karigador 152, 52474 Karigador</izvorni_sadrzaj>
    <derivirana_varijabla naziv="DomainObject.Predmet.ProtustrankaFormatedWithAdressOIB_1"> ELEGANCE CHARTER d.o.o. KARIGADOR, OIB 84341204390, Karigador 152, 52474 Karigador</derivirana_varijabla>
  </DomainObject.Predmet.ProtustrankaFormatedWithAdressOIB>
  <DomainObject.Predmet.ProtustrankaWithAdress>
    <izvorni_sadrzaj>ELEGANCE CHARTER d.o.o. KARIGADOR Karigador 152, 52474 Karigador</izvorni_sadrzaj>
    <derivirana_varijabla naziv="DomainObject.Predmet.ProtustrankaWithAdress_1">ELEGANCE CHARTER d.o.o. KARIGADOR Karigador 152, 52474 Karigador</derivirana_varijabla>
  </DomainObject.Predmet.ProtustrankaWithAdress>
  <DomainObject.Predmet.ProtustrankaWithAdressOIB>
    <izvorni_sadrzaj>ELEGANCE CHARTER d.o.o. KARIGADOR, OIB 84341204390, Karigador 152, 52474 Karigador</izvorni_sadrzaj>
    <derivirana_varijabla naziv="DomainObject.Predmet.ProtustrankaWithAdressOIB_1">ELEGANCE CHARTER d.o.o. KARIGADOR, OIB 84341204390, Karigador 152, 52474 Karigador</derivirana_varijabla>
  </DomainObject.Predmet.ProtustrankaWithAdressOIB>
  <DomainObject.Predmet.ProtustrankaNazivFormated>
    <izvorni_sadrzaj>ELEGANCE CHARTER d.o.o. KARIGADOR</izvorni_sadrzaj>
    <derivirana_varijabla naziv="DomainObject.Predmet.ProtustrankaNazivFormated_1">ELEGANCE CHARTER d.o.o. KARIGADOR</derivirana_varijabla>
  </DomainObject.Predmet.ProtustrankaNazivFormated>
  <DomainObject.Predmet.ProtustrankaNazivFormatedOIB>
    <izvorni_sadrzaj>ELEGANCE CHARTER d.o.o. KARIGADOR, OIB 84341204390</izvorni_sadrzaj>
    <derivirana_varijabla naziv="DomainObject.Predmet.ProtustrankaNazivFormatedOIB_1">ELEGANCE CHARTER d.o.o. KARIGADOR, OIB 84341204390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1439.78</izvorni_sadrzaj>
    <derivirana_varijabla naziv="DomainObject.Predmet.TrenutnaVrijednost_1">1439.78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ELEGANCE CHARTER d.o.o. KARIGADOR</item>
    </izvorni_sadrzaj>
    <derivirana_varijabla naziv="DomainObject.Predmet.ProtuStrankaListFormated_1">
      <item>ELEGANCE CHARTER d.o.o. KARIGADOR</item>
    </derivirana_varijabla>
  </DomainObject.Predmet.ProtuStrankaListFormated>
  <DomainObject.Predmet.ProtuStrankaListFormatedOIB>
    <izvorni_sadrzaj>
      <item>ELEGANCE CHARTER d.o.o. KARIGADOR, OIB 84341204390</item>
    </izvorni_sadrzaj>
    <derivirana_varijabla naziv="DomainObject.Predmet.ProtuStrankaListFormatedOIB_1">
      <item>ELEGANCE CHARTER d.o.o. KARIGADOR, OIB 84341204390</item>
    </derivirana_varijabla>
  </DomainObject.Predmet.ProtuStrankaListFormatedOIB>
  <DomainObject.Predmet.ProtuStrankaListFormatedWithAdress>
    <izvorni_sadrzaj>
      <item>ELEGANCE CHARTER d.o.o. KARIGADOR, Karigador 152, 52474 Karigador</item>
    </izvorni_sadrzaj>
    <derivirana_varijabla naziv="DomainObject.Predmet.ProtuStrankaListFormatedWithAdress_1">
      <item>ELEGANCE CHARTER d.o.o. KARIGADOR, Karigador 152, 52474 Karigador</item>
    </derivirana_varijabla>
  </DomainObject.Predmet.ProtuStrankaListFormatedWithAdress>
  <DomainObject.Predmet.ProtuStrankaListFormatedWithAdressOIB>
    <izvorni_sadrzaj>
      <item>ELEGANCE CHARTER d.o.o. KARIGADOR, OIB 84341204390, Karigador 152, 52474 Karigador</item>
    </izvorni_sadrzaj>
    <derivirana_varijabla naziv="DomainObject.Predmet.ProtuStrankaListFormatedWithAdressOIB_1">
      <item>ELEGANCE CHARTER d.o.o. KARIGADOR, OIB 84341204390, Karigador 152, 52474 Karigador</item>
    </derivirana_varijabla>
  </DomainObject.Predmet.ProtuStrankaListFormatedWithAdressOIB>
  <DomainObject.Predmet.ProtuStrankaListNazivFormated>
    <izvorni_sadrzaj>
      <item>ELEGANCE CHARTER d.o.o. KARIGADOR</item>
    </izvorni_sadrzaj>
    <derivirana_varijabla naziv="DomainObject.Predmet.ProtuStrankaListNazivFormated_1">
      <item>ELEGANCE CHARTER d.o.o. KARIGADOR</item>
    </derivirana_varijabla>
  </DomainObject.Predmet.ProtuStrankaListNazivFormated>
  <DomainObject.Predmet.ProtuStrankaListNazivFormatedOIB>
    <izvorni_sadrzaj>
      <item>ELEGANCE CHARTER d.o.o. KARIGADOR, OIB 84341204390</item>
    </izvorni_sadrzaj>
    <derivirana_varijabla naziv="DomainObject.Predmet.ProtuStrankaListNazivFormatedOIB_1">
      <item>ELEGANCE CHARTER d.o.o. KARIGADOR, OIB 84341204390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St-682/2016-7</izvorni_sadrzaj>
    <derivirana_varijabla naziv="DomainObject.PoslovniBrojDokumenta_1">St-682/2016-7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ELEGANCE CHARTER d.o.o. KARIGADOR</izvorni_sadrzaj>
    <derivirana_varijabla naziv="DomainObject.Predmet.ProtustrankaIDrugi_1">ELEGANCE CHARTER d.o.o. KARIGADOR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ELEGANCE CHARTER d.o.o. KARIGADOR, OIB 84341204390, Karigador 152, 52474 Karigador</izvorni_sadrzaj>
    <derivirana_varijabla naziv="DomainObject.Predmet.ProtustrankaIDrugiAdressOIB_1">ELEGANCE CHARTER d.o.o. KARIGADOR, OIB 84341204390, Karigador 152, 52474 Karigador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ELEGANCE CHARTER d.o.o. KARIGADOR</item>
    </izvorni_sadrzaj>
    <derivirana_varijabla naziv="DomainObject.Predmet.SudioniciListNaziv_1">
      <item>FINANCIJSKA AGENCIJA, RC RIJEKA, PODRUŽNICA PULA, PULA</item>
      <item>ELEGANCE CHARTER d.o.o. KARIGADOR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ELEGANCE CHARTER d.o.o. KARIGADOR, OIB 84341204390, Karigador 152,52474 Karigador</item>
    </izvorni_sadrzaj>
    <derivirana_varijabla naziv="DomainObject.Predmet.SudioniciListAdressOIB_1">
      <item>FINANCIJSKA AGENCIJA, RC RIJEKA, PODRUŽNICA PULA, PULA, OIB 85821130368, Ulica grada Vukovara 70,10000 Zagreb</item>
      <item>ELEGANCE CHARTER d.o.o. KARIGADOR, OIB 84341204390, Karigador 152,52474 Karigador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278CB5-9DB8-462E-AAE3-622AD06178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777</properties:Characters>
  <properties:Lines>43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2016-09-15T11:11:00Z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St-682/2016-7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