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728cb" w14:paraId="a7728cb" w:rsidRDefault="00822AD7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1283970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22AD7" w:rsidP="00822AD7" w:rsidR="00822AD7">
      <w:pPr>
        <w:pStyle w:val="Bezproreda"/>
      </w:pPr>
      <w:r>
        <w:t xml:space="preserve">   </w:t>
      </w:r>
    </w:p>
    <w:p w:rsidRDefault="00822AD7" w:rsidP="00822AD7" w:rsidR="00822AD7">
      <w:pPr>
        <w:pStyle w:val="Bezproreda"/>
      </w:pPr>
    </w:p>
    <w:p w:rsidRDefault="00822AD7" w:rsidP="00822AD7" w:rsidR="00AE649C">
      <w:pPr>
        <w:pStyle w:val="Bezproreda"/>
      </w:pPr>
      <w:r>
        <w:t xml:space="preserve">     Republika Hrvatska</w:t>
      </w:r>
    </w:p>
    <w:p w:rsidRDefault="00822AD7" w:rsidP="00822AD7" w:rsidR="00822AD7">
      <w:pPr>
        <w:pStyle w:val="Bezproreda"/>
      </w:pPr>
      <w:r>
        <w:t>Trgovački sud u Bjelovaru</w:t>
      </w:r>
    </w:p>
    <w:p w:rsidRDefault="00822AD7" w:rsidP="00822AD7" w:rsidR="00822AD7">
      <w:pPr>
        <w:pStyle w:val="Bezproreda"/>
      </w:pPr>
      <w:r>
        <w:t>Bjelovar, Dr. I. Lebovića 42.</w:t>
      </w:r>
    </w:p>
    <w:p w:rsidRDefault="00822AD7" w:rsidP="00822AD7" w:rsidR="00822AD7">
      <w:pPr>
        <w:pStyle w:val="Bezproreda"/>
      </w:pPr>
    </w:p>
    <w:p w:rsidRDefault="00822AD7" w:rsidP="00822AD7" w:rsidR="00822AD7">
      <w:pPr>
        <w:ind w:firstLine="708" w:left="4956"/>
        <w:rPr>
          <w:szCs w:val="24"/>
          <w:lang w:val="hr-HR"/>
        </w:rPr>
      </w:pPr>
      <w:r>
        <w:rPr>
          <w:szCs w:val="24"/>
          <w:lang w:val="hr-HR"/>
        </w:rPr>
        <w:t>Poslovni broj: 1 St-329/2018-5</w:t>
      </w:r>
    </w:p>
    <w:p w:rsidRDefault="00822AD7" w:rsidP="00822AD7" w:rsidR="00822AD7">
      <w:pPr>
        <w:rPr>
          <w:szCs w:val="24"/>
          <w:lang w:val="hr-HR"/>
        </w:rPr>
      </w:pPr>
    </w:p>
    <w:p w:rsidRDefault="00822AD7" w:rsidP="00822AD7" w:rsidR="00822AD7">
      <w:pPr>
        <w:jc w:val="center"/>
        <w:rPr>
          <w:szCs w:val="24"/>
          <w:lang w:val="hr-HR"/>
        </w:rPr>
      </w:pPr>
    </w:p>
    <w:p w:rsidRDefault="00822AD7" w:rsidP="00822AD7" w:rsidR="00822AD7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E P U B L I K A  H R V A T S K A</w:t>
      </w:r>
    </w:p>
    <w:p w:rsidRDefault="00822AD7" w:rsidP="00822AD7" w:rsidR="00822AD7">
      <w:pPr>
        <w:jc w:val="center"/>
        <w:rPr>
          <w:szCs w:val="24"/>
          <w:lang w:val="hr-HR"/>
        </w:rPr>
      </w:pPr>
    </w:p>
    <w:p w:rsidRDefault="00822AD7" w:rsidP="00822AD7" w:rsidR="00822AD7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J E Š E N J E</w:t>
      </w:r>
    </w:p>
    <w:p w:rsidRDefault="00822AD7" w:rsidP="00822AD7" w:rsidR="00822AD7">
      <w:pPr>
        <w:jc w:val="center"/>
        <w:rPr>
          <w:szCs w:val="24"/>
          <w:lang w:val="hr-HR"/>
        </w:rPr>
      </w:pPr>
    </w:p>
    <w:p w:rsidRDefault="00822AD7" w:rsidP="00822AD7" w:rsidR="00822AD7">
      <w:pPr>
        <w:jc w:val="both"/>
        <w:rPr>
          <w:szCs w:val="24"/>
          <w:lang w:val="hr-HR"/>
        </w:rPr>
      </w:pPr>
    </w:p>
    <w:p w:rsidRDefault="00822AD7" w:rsidP="00822AD7" w:rsidR="00822AD7">
      <w:pPr>
        <w:ind w:firstLine="851"/>
        <w:jc w:val="both"/>
        <w:rPr>
          <w:noProof/>
          <w:szCs w:val="24"/>
          <w:lang w:val="hr-HR"/>
        </w:rPr>
      </w:pPr>
      <w:r>
        <w:rPr>
          <w:noProof/>
          <w:szCs w:val="24"/>
          <w:lang w:val="hr-HR"/>
        </w:rPr>
        <w:t xml:space="preserve">Trgovački sud u Bjelovaru, po sucu Branki Pleskalt, u prethodnom postupku radi utvrđivanja uvjeta za otvaranje stečajnog postupka nad dužnikom JARUŠČICA USLUGE j.d.o.o. Zagreb, Jaruščica 7, OIB: 51286515961,  17. svibnja 2018. </w:t>
      </w:r>
    </w:p>
    <w:p w:rsidRDefault="00822AD7" w:rsidP="00822AD7" w:rsidR="00822AD7">
      <w:pPr>
        <w:ind w:firstLine="851"/>
        <w:jc w:val="both"/>
        <w:rPr>
          <w:noProof/>
          <w:szCs w:val="24"/>
          <w:lang w:val="hr-HR"/>
        </w:rPr>
      </w:pPr>
    </w:p>
    <w:p w:rsidRDefault="00822AD7" w:rsidP="00822AD7" w:rsidR="00822AD7">
      <w:pPr>
        <w:ind w:firstLine="851"/>
        <w:jc w:val="both"/>
        <w:rPr>
          <w:noProof/>
          <w:szCs w:val="24"/>
          <w:lang w:val="hr-HR"/>
        </w:rPr>
      </w:pPr>
    </w:p>
    <w:p w:rsidRDefault="00822AD7" w:rsidP="00822AD7" w:rsidR="00822AD7">
      <w:pPr>
        <w:jc w:val="both"/>
        <w:rPr>
          <w:noProof/>
          <w:szCs w:val="24"/>
          <w:lang w:val="hr-HR"/>
        </w:rPr>
      </w:pPr>
      <w:r>
        <w:rPr>
          <w:noProof/>
          <w:szCs w:val="24"/>
          <w:lang w:val="hr-HR"/>
        </w:rPr>
        <w:t>r i j e š i o      j e</w:t>
      </w:r>
    </w:p>
    <w:p w:rsidRDefault="00822AD7" w:rsidP="00822AD7" w:rsidR="00822AD7">
      <w:pPr>
        <w:jc w:val="both"/>
        <w:rPr>
          <w:szCs w:val="24"/>
          <w:lang w:val="hr-HR"/>
        </w:rPr>
      </w:pPr>
    </w:p>
    <w:p w:rsidRDefault="00822AD7" w:rsidP="00822AD7" w:rsidR="00822AD7">
      <w:pPr>
        <w:pStyle w:val="Bezproreda"/>
        <w:ind w:firstLine="708"/>
        <w:jc w:val="both"/>
        <w:rPr>
          <w:szCs w:val="20"/>
        </w:rPr>
      </w:pPr>
      <w:r>
        <w:t xml:space="preserve">1. Pozivaju se osobe koje imaju interes za provedbom stečajnog postupka nad dužnikom </w:t>
      </w:r>
      <w:r>
        <w:rPr>
          <w:noProof/>
        </w:rPr>
        <w:t xml:space="preserve">JARUŠČICA USLUGE j.d.o.o. Zagreb, Jaruščica 7, OIB: 51286515961,  </w:t>
      </w:r>
      <w:r>
        <w:t>da u  roku od 15 dana, računajući od isteka osmog dana objave ovog poziva na e-oglasnoj ploči suda, uplate predujam u iznosu od 1.000,00 kuna u Fond za namirenje troškova stečajnog postupka koji se vodi kod ovog suda broj: IBAN: HR6123900011300000630 model HR00 50-329-18 te iznos od 10.000,00 kuna, za pokriće troškova prethodnog i otvorenog stečajnog postupka, na račun Trgovačkog suda u Bjelovaru IBAN: HR6123900011300000630</w:t>
      </w:r>
      <w:r>
        <w:rPr>
          <w:noProof/>
        </w:rPr>
        <w:t xml:space="preserve"> model HR05 540-329-18.</w:t>
      </w:r>
    </w:p>
    <w:p w:rsidRDefault="00822AD7" w:rsidP="00822AD7" w:rsidR="00822AD7">
      <w:pPr>
        <w:ind w:firstLine="851"/>
        <w:jc w:val="both"/>
        <w:rPr>
          <w:szCs w:val="24"/>
        </w:rPr>
      </w:pPr>
    </w:p>
    <w:p w:rsidRDefault="00822AD7" w:rsidP="00822AD7" w:rsidR="00822AD7">
      <w:pPr>
        <w:pStyle w:val="Odlomakpopisa1"/>
        <w:spacing w:lineRule="auto" w:line="240" w:after="0"/>
        <w:ind w:firstLine="851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2. Ako osobe iz toč. 1. ne predujme traženi iznos u roku od 15 dana, sud će donijeti rješenje o otvaranju i zaključenju stečajnog postupka nad dužnikom.</w:t>
      </w:r>
    </w:p>
    <w:p w:rsidRDefault="00822AD7" w:rsidP="00822AD7" w:rsidR="00822AD7">
      <w:pPr>
        <w:pStyle w:val="Odlomakpopisa1"/>
        <w:spacing w:lineRule="auto" w:line="240" w:after="0"/>
        <w:ind w:firstLine="851" w:left="0"/>
        <w:jc w:val="both"/>
        <w:rPr>
          <w:rFonts w:hAnsi="Times New Roman" w:ascii="Times New Roman"/>
          <w:sz w:val="24"/>
          <w:szCs w:val="24"/>
        </w:rPr>
      </w:pPr>
    </w:p>
    <w:p w:rsidRDefault="00822AD7" w:rsidP="00822AD7" w:rsidR="00822AD7">
      <w:pPr>
        <w:pStyle w:val="Odlomakpopisa1"/>
        <w:spacing w:lineRule="auto" w:line="240" w:after="0"/>
        <w:ind w:firstLine="851" w:left="0"/>
        <w:jc w:val="both"/>
        <w:rPr>
          <w:rFonts w:hAnsi="Times New Roman" w:ascii="Times New Roman"/>
          <w:sz w:val="24"/>
          <w:szCs w:val="24"/>
        </w:rPr>
      </w:pPr>
    </w:p>
    <w:p w:rsidRDefault="00822AD7" w:rsidP="00822AD7" w:rsidR="00822AD7">
      <w:pPr>
        <w:pStyle w:val="Odlomakpopisa1"/>
        <w:spacing w:lineRule="auto" w:line="240" w:after="0"/>
        <w:ind w:firstLine="851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Obrazloženje</w:t>
      </w:r>
    </w:p>
    <w:p w:rsidRDefault="00822AD7" w:rsidP="00822AD7" w:rsidR="00822AD7">
      <w:pPr>
        <w:pStyle w:val="Odlomakpopisa1"/>
        <w:spacing w:lineRule="auto" w:line="240" w:after="0"/>
        <w:ind w:firstLine="851" w:left="0"/>
        <w:jc w:val="both"/>
        <w:rPr>
          <w:szCs w:val="24"/>
        </w:rPr>
      </w:pPr>
    </w:p>
    <w:p w:rsidRDefault="00822AD7" w:rsidP="00822AD7" w:rsidR="00822AD7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FINA  Zagreb, Podružnica Zagreb je podnijela protiv dužnika prijedlog za pokretanje stečajnog postupka, sukladno odredbi čl. 110.  st. 1. Stečajnog zakona  </w:t>
      </w:r>
      <w:r>
        <w:rPr>
          <w:noProof/>
          <w:lang w:val="hr-HR"/>
        </w:rPr>
        <w:t>(Narodne novine br. 71/15)</w:t>
      </w:r>
      <w:r>
        <w:rPr>
          <w:szCs w:val="24"/>
          <w:lang w:val="hr-HR"/>
        </w:rPr>
        <w:t xml:space="preserve">. </w:t>
      </w:r>
    </w:p>
    <w:p w:rsidRDefault="00822AD7" w:rsidP="00822AD7" w:rsidR="00822AD7">
      <w:pPr>
        <w:ind w:firstLine="851"/>
        <w:jc w:val="both"/>
        <w:rPr>
          <w:szCs w:val="24"/>
          <w:lang w:val="hr-HR"/>
        </w:rPr>
      </w:pPr>
    </w:p>
    <w:p w:rsidRDefault="00822AD7" w:rsidP="00822AD7" w:rsidR="00822AD7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Sud je rješenjem od 23. travnja 2018. pokrenuo postupak radi utvrđivanja uvjeta za otvaranje stečajnog postupka nad dužnikom </w:t>
      </w:r>
      <w:r>
        <w:rPr>
          <w:noProof/>
          <w:szCs w:val="24"/>
          <w:lang w:val="hr-HR"/>
        </w:rPr>
        <w:t>JARUŠČICA USLUGE j.d.o.o. Zagreb, Jaruščica 7, OIB: 51286515961.</w:t>
      </w:r>
      <w:r>
        <w:rPr>
          <w:szCs w:val="24"/>
          <w:lang w:val="hr-HR"/>
        </w:rPr>
        <w:t xml:space="preserve"> Istim rješenjem sazvano je ročište radi izjašnjenja o prijedlogu i raspravi o uvjetima za otvaranje stečajnog postupka.</w:t>
      </w:r>
    </w:p>
    <w:p w:rsidRDefault="00822AD7" w:rsidP="00822AD7" w:rsidR="00822AD7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</w:p>
    <w:p w:rsidRDefault="00822AD7" w:rsidP="00822AD7" w:rsidR="00822AD7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lastRenderedPageBreak/>
        <w:t>Na ročištu održanom dana 17. svibnja 2018. godine sud zaključuje da dužnik ne raspolaže imovinom koja bi bila dovoljna za namirenje troškova prethodnog i stečajnog postupka.</w:t>
      </w:r>
    </w:p>
    <w:p w:rsidRDefault="00822AD7" w:rsidP="00822AD7" w:rsidR="00822AD7">
      <w:pPr>
        <w:jc w:val="both"/>
        <w:rPr>
          <w:szCs w:val="24"/>
          <w:lang w:val="hr-HR"/>
        </w:rPr>
      </w:pPr>
    </w:p>
    <w:p w:rsidRDefault="00822AD7" w:rsidP="00822AD7" w:rsidR="00822AD7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Po ocjeni suda ispunjeni su uvjeti za otvaranje i zaključenje stečajnog postupka jer stečajna masa nije dovoljna ni za namirenje troškova prethodnog i stečajnog postupka. Obzirom da se postupak temeljem odredbe čl. 132. st. 1. Stečajnog zakona neće zaključiti ako osobe koje imaju interes za provedbom stečajnog postupka u roku od 15 dana uplate predujam za namirenje  troškova prethodnog i otvorenog stečajnog postupka kako je to predviđeno odredbom čl. 114.  st.1. u svezi odredbe čl. 111.  Stečajnog zakona (</w:t>
      </w:r>
      <w:r>
        <w:rPr>
          <w:noProof/>
        </w:rPr>
        <w:t xml:space="preserve">Narodne novine br. 71/15)  te kako je sud procjenio da će </w:t>
      </w:r>
      <w:r>
        <w:rPr>
          <w:szCs w:val="24"/>
          <w:lang w:val="hr-HR"/>
        </w:rPr>
        <w:t>provođenjem prethodnog i stečajnog postupka nastati troškovi koje sud procjenjuje u iznosu od 10.000,00 kn, to je riješeno kao pod toč. 1. izreke ovog rješenja.</w:t>
      </w:r>
    </w:p>
    <w:p w:rsidRDefault="00822AD7" w:rsidP="00822AD7" w:rsidR="00822AD7">
      <w:pPr>
        <w:ind w:firstLine="851"/>
        <w:jc w:val="both"/>
        <w:rPr>
          <w:szCs w:val="24"/>
          <w:lang w:val="hr-HR"/>
        </w:rPr>
      </w:pPr>
    </w:p>
    <w:p w:rsidRDefault="00822AD7" w:rsidP="00822AD7" w:rsidR="00822AD7">
      <w:pPr>
        <w:ind w:firstLine="708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Slijedom navedenog riješeno je kao u izreci. </w:t>
      </w:r>
    </w:p>
    <w:p w:rsidRDefault="00822AD7" w:rsidP="00822AD7" w:rsidR="00822AD7">
      <w:pPr>
        <w:jc w:val="both"/>
        <w:rPr>
          <w:szCs w:val="24"/>
          <w:lang w:val="hr-HR"/>
        </w:rPr>
      </w:pPr>
    </w:p>
    <w:p w:rsidRDefault="00822AD7" w:rsidP="00822AD7" w:rsidR="00822AD7">
      <w:pPr>
        <w:ind w:firstLine="708"/>
        <w:jc w:val="both"/>
        <w:rPr>
          <w:szCs w:val="24"/>
          <w:lang w:val="hr-HR"/>
        </w:rPr>
      </w:pPr>
      <w:r>
        <w:rPr>
          <w:szCs w:val="24"/>
          <w:lang w:val="hr-HR"/>
        </w:rPr>
        <w:t>U Bjelovaru 17. svibnja  2018.</w:t>
      </w:r>
    </w:p>
    <w:p w:rsidRDefault="00822AD7" w:rsidP="00822AD7" w:rsidR="00822AD7">
      <w:pPr>
        <w:ind w:firstLine="5103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S u d a c</w:t>
      </w:r>
    </w:p>
    <w:p w:rsidRDefault="00822AD7" w:rsidP="00822AD7" w:rsidR="00822AD7">
      <w:pPr>
        <w:ind w:firstLine="5103"/>
        <w:jc w:val="both"/>
        <w:rPr>
          <w:szCs w:val="24"/>
          <w:lang w:val="hr-HR"/>
        </w:rPr>
      </w:pPr>
    </w:p>
    <w:p w:rsidRDefault="00822AD7" w:rsidP="00822AD7" w:rsidR="00822AD7">
      <w:pPr>
        <w:ind w:firstLine="4820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Branka Pleskalt v.r.</w:t>
      </w:r>
    </w:p>
    <w:p w:rsidRDefault="00822AD7" w:rsidP="00822AD7" w:rsidR="00822AD7">
      <w:pPr>
        <w:ind w:firstLine="4820"/>
        <w:jc w:val="both"/>
        <w:rPr>
          <w:szCs w:val="24"/>
          <w:lang w:val="hr-HR"/>
        </w:rPr>
      </w:pPr>
    </w:p>
    <w:p w:rsidRDefault="00822AD7" w:rsidP="00822AD7" w:rsidR="00822AD7">
      <w:pPr>
        <w:ind w:firstLine="708" w:left="3540"/>
        <w:jc w:val="both"/>
        <w:rPr>
          <w:szCs w:val="24"/>
          <w:lang w:val="hr-HR"/>
        </w:rPr>
      </w:pPr>
      <w:r>
        <w:rPr>
          <w:szCs w:val="24"/>
          <w:lang w:val="hr-HR"/>
        </w:rPr>
        <w:t>Za točnost otpravka-ovlašteni službenik</w:t>
      </w:r>
    </w:p>
    <w:p w:rsidRDefault="00822AD7" w:rsidP="00822AD7" w:rsidR="00822AD7">
      <w:pPr>
        <w:ind w:firstLine="708" w:left="3540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Vesna Dragišić</w:t>
      </w:r>
    </w:p>
    <w:p w:rsidRDefault="00822AD7" w:rsidP="00822AD7" w:rsidR="00822AD7">
      <w:pPr>
        <w:jc w:val="both"/>
        <w:rPr>
          <w:szCs w:val="24"/>
          <w:lang w:val="hr-HR"/>
        </w:rPr>
      </w:pPr>
    </w:p>
    <w:p w:rsidRDefault="00822AD7" w:rsidP="00822AD7" w:rsidR="00822AD7">
      <w:pPr>
        <w:jc w:val="both"/>
        <w:rPr>
          <w:szCs w:val="24"/>
          <w:lang w:val="hr-HR"/>
        </w:rPr>
      </w:pPr>
    </w:p>
    <w:p w:rsidRDefault="00822AD7" w:rsidP="00822AD7" w:rsidR="00822AD7">
      <w:pPr>
        <w:ind w:firstLine="708"/>
        <w:jc w:val="both"/>
        <w:rPr>
          <w:lang w:val="hr-HR"/>
        </w:rPr>
      </w:pPr>
      <w:r>
        <w:rPr>
          <w:lang w:val="hr-HR"/>
        </w:rP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822AD7" w:rsidP="00822AD7" w:rsidR="00822AD7" w:rsidRPr="00B76F3C">
      <w:pPr>
        <w:pStyle w:val="Bezproreda"/>
        <w:jc w:val="both"/>
      </w:pPr>
    </w:p>
    <w:p w:rsidRDefault="00AE649C" w:rsidP="004F27AE" w:rsidR="00AE649C" w:rsidRPr="00B76F3C">
      <w:pPr>
        <w:pStyle w:val="NormaleSPIS"/>
      </w:pPr>
    </w:p>
    <w:sectPr w:rsidSect="00822AD7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82529135"/>
      <w:docPartObj>
        <w:docPartGallery w:val="Page Numbers (Top of Page)"/>
        <w:docPartUnique/>
      </w:docPartObj>
    </w:sdtPr>
    <w:sdtEndPr/>
    <w:sdtContent>
      <w:p w:rsidRDefault="00822AD7" w:rsidR="00822AD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C0B86">
          <w:t>2</w:t>
        </w:r>
        <w:r>
          <w:fldChar w:fldCharType="end"/>
        </w:r>
      </w:p>
    </w:sdtContent>
  </w:sdt>
  <w:p w:rsidRDefault="00822AD7" w:rsidR="008333A9">
    <w:pPr>
      <w:pStyle w:val="Zaglavlje"/>
    </w:pPr>
    <w:r>
      <w:t>Poslovni broj: 1 St-329/2018-5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0B86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2AD7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822AD7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overflowPunct/>
      <w:autoSpaceDE/>
      <w:autoSpaceDN/>
      <w:adjustRightInd/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cstheme="minorBidi" w:eastAsiaTheme="minorHAnsi" w:hAnsiTheme="minorHAnsi" w:asciiTheme="minorHAnsi"/>
      <w:sz w:val="18"/>
      <w:szCs w:val="18"/>
      <w:lang w:eastAsia="en-US" w:val="hr-HR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true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Cs w:val="24"/>
      <w:lang w:eastAsia="en-US"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Odlomakpopisa1" w:type="paragraph">
    <w:name w:val="Odlomak popisa1"/>
    <w:basedOn w:val="Normal"/>
    <w:rsid w:val="00822AD7"/>
    <w:pPr>
      <w:overflowPunct/>
      <w:autoSpaceDE/>
      <w:autoSpaceDN/>
      <w:adjustRightInd/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822AD7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overflowPunct/>
      <w:autoSpaceDE/>
      <w:autoSpaceDN/>
      <w:adjustRightInd/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asciiTheme="minorHAnsi" w:cstheme="minorBidi" w:eastAsiaTheme="minorHAnsi" w:hAnsiTheme="minorHAnsi"/>
      <w:sz w:val="18"/>
      <w:szCs w:val="18"/>
      <w:lang w:eastAsia="en-US" w:val="hr-HR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1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Cs w:val="24"/>
      <w:lang w:eastAsia="en-US"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Odlomakpopisa1" w:type="paragraph">
    <w:name w:val="Odlomak popisa1"/>
    <w:basedOn w:val="Normal"/>
    <w:rsid w:val="00822AD7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6360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svibnja 2018.</izvorni_sadrzaj>
    <derivirana_varijabla naziv="DomainObject.DatumDonosenjaOdluke_1">17.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St-329/2018-5</izvorni_sadrzaj>
    <derivirana_varijabla naziv="DomainObject.Oznaka_1">St-329/2018-5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329</izvorni_sadrzaj>
    <derivirana_varijabla naziv="DomainObject.Predmet.Broj_1">329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St-329/2018</izvorni_sadrzaj>
    <derivirana_varijabla naziv="DomainObject.Predmet.OznakaBroj_1">St-329/2018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JARUŠČICA USLUGE j.d.o.o. za trgovinu i usluge</izvorni_sadrzaj>
    <derivirana_varijabla naziv="DomainObject.Predmet.ProtustrankaFormated_1">  JARUŠČICA USLUGE j.d.o.o. za trgovinu i usluge</derivirana_varijabla>
  </DomainObject.Predmet.ProtustrankaFormated>
  <DomainObject.Predmet.ProtustrankaFormatedOIB>
    <izvorni_sadrzaj>  JARUŠČICA USLUGE j.d.o.o. za trgovinu i usluge, OIB 51286515961</izvorni_sadrzaj>
    <derivirana_varijabla naziv="DomainObject.Predmet.ProtustrankaFormatedOIB_1">  JARUŠČICA USLUGE j.d.o.o. za trgovinu i usluge, OIB 51286515961</derivirana_varijabla>
  </DomainObject.Predmet.ProtustrankaFormatedOIB>
  <DomainObject.Predmet.ProtustrankaFormatedWithAdress>
    <izvorni_sadrzaj> JARUŠČICA USLUGE j.d.o.o. za trgovinu i usluge, Jaruščica 7, 10000 Zagreb</izvorni_sadrzaj>
    <derivirana_varijabla naziv="DomainObject.Predmet.ProtustrankaFormatedWithAdress_1"> JARUŠČICA USLUGE j.d.o.o. za trgovinu i usluge, Jaruščica 7, 10000 Zagreb</derivirana_varijabla>
  </DomainObject.Predmet.ProtustrankaFormatedWithAdress>
  <DomainObject.Predmet.ProtustrankaFormatedWithAdressOIB>
    <izvorni_sadrzaj> JARUŠČICA USLUGE j.d.o.o. za trgovinu i usluge, OIB 51286515961, Jaruščica 7, 10000 Zagreb</izvorni_sadrzaj>
    <derivirana_varijabla naziv="DomainObject.Predmet.ProtustrankaFormatedWithAdressOIB_1"> JARUŠČICA USLUGE j.d.o.o. za trgovinu i usluge, OIB 51286515961, Jaruščica 7, 10000 Zagreb</derivirana_varijabla>
  </DomainObject.Predmet.ProtustrankaFormatedWithAdressOIB>
  <DomainObject.Predmet.ProtustrankaWithAdress>
    <izvorni_sadrzaj>JARUŠČICA USLUGE j.d.o.o. za trgovinu i usluge Jaruščica 7, 10000 Zagreb</izvorni_sadrzaj>
    <derivirana_varijabla naziv="DomainObject.Predmet.ProtustrankaWithAdress_1">JARUŠČICA USLUGE j.d.o.o. za trgovinu i usluge Jaruščica 7, 10000 Zagreb</derivirana_varijabla>
  </DomainObject.Predmet.ProtustrankaWithAdress>
  <DomainObject.Predmet.ProtustrankaWithAdressOIB>
    <izvorni_sadrzaj>JARUŠČICA USLUGE j.d.o.o. za trgovinu i usluge, OIB 51286515961, Jaruščica 7, 10000 Zagreb</izvorni_sadrzaj>
    <derivirana_varijabla naziv="DomainObject.Predmet.ProtustrankaWithAdressOIB_1">JARUŠČICA USLUGE j.d.o.o. za trgovinu i usluge, OIB 51286515961, Jaruščica 7, 10000 Zagreb</derivirana_varijabla>
  </DomainObject.Predmet.ProtustrankaWithAdressOIB>
  <DomainObject.Predmet.ProtustrankaNazivFormated>
    <izvorni_sadrzaj>JARUŠČICA USLUGE j.d.o.o. za trgovinu i usluge</izvorni_sadrzaj>
    <derivirana_varijabla naziv="DomainObject.Predmet.ProtustrankaNazivFormated_1">JARUŠČICA USLUGE j.d.o.o. za trgovinu i usluge</derivirana_varijabla>
  </DomainObject.Predmet.ProtustrankaNazivFormated>
  <DomainObject.Predmet.ProtustrankaNazivFormatedOIB>
    <izvorni_sadrzaj>JARUŠČICA USLUGE j.d.o.o. za trgovinu i usluge, OIB 51286515961</izvorni_sadrzaj>
    <derivirana_varijabla naziv="DomainObject.Predmet.ProtustrankaNazivFormatedOIB_1">JARUŠČICA USLUGE j.d.o.o. za trgovinu i usluge, OIB 51286515961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JARUŠČICA USLUGE j.d.o.o. za trgovinu i usluge</item>
    </izvorni_sadrzaj>
    <derivirana_varijabla naziv="DomainObject.Predmet.ProtuStrankaListFormated_1">
      <item>JARUŠČICA USLUGE j.d.o.o. za trgovinu i usluge</item>
    </derivirana_varijabla>
  </DomainObject.Predmet.ProtuStrankaListFormated>
  <DomainObject.Predmet.ProtuStrankaListFormatedOIB>
    <izvorni_sadrzaj>
      <item>JARUŠČICA USLUGE j.d.o.o. za trgovinu i usluge, OIB 51286515961</item>
    </izvorni_sadrzaj>
    <derivirana_varijabla naziv="DomainObject.Predmet.ProtuStrankaListFormatedOIB_1">
      <item>JARUŠČICA USLUGE j.d.o.o. za trgovinu i usluge, OIB 51286515961</item>
    </derivirana_varijabla>
  </DomainObject.Predmet.ProtuStrankaListFormatedOIB>
  <DomainObject.Predmet.ProtuStrankaListFormatedWithAdress>
    <izvorni_sadrzaj>
      <item>JARUŠČICA USLUGE j.d.o.o. za trgovinu i usluge, Jaruščica 7, 10000 Zagreb</item>
    </izvorni_sadrzaj>
    <derivirana_varijabla naziv="DomainObject.Predmet.ProtuStrankaListFormatedWithAdress_1">
      <item>JARUŠČICA USLUGE j.d.o.o. za trgovinu i usluge, Jaruščica 7, 10000 Zagreb</item>
    </derivirana_varijabla>
  </DomainObject.Predmet.ProtuStrankaListFormatedWithAdress>
  <DomainObject.Predmet.ProtuStrankaListFormatedWithAdressOIB>
    <izvorni_sadrzaj>
      <item>JARUŠČICA USLUGE j.d.o.o. za trgovinu i usluge, OIB 51286515961, Jaruščica 7, 10000 Zagreb</item>
    </izvorni_sadrzaj>
    <derivirana_varijabla naziv="DomainObject.Predmet.ProtuStrankaListFormatedWithAdressOIB_1">
      <item>JARUŠČICA USLUGE j.d.o.o. za trgovinu i usluge, OIB 51286515961, Jaruščica 7, 10000 Zagreb</item>
    </derivirana_varijabla>
  </DomainObject.Predmet.ProtuStrankaListFormatedWithAdressOIB>
  <DomainObject.Predmet.ProtuStrankaListNazivFormated>
    <izvorni_sadrzaj>
      <item>JARUŠČICA USLUGE j.d.o.o. za trgovinu i usluge</item>
    </izvorni_sadrzaj>
    <derivirana_varijabla naziv="DomainObject.Predmet.ProtuStrankaListNazivFormated_1">
      <item>JARUŠČICA USLUGE j.d.o.o. za trgovinu i usluge</item>
    </derivirana_varijabla>
  </DomainObject.Predmet.ProtuStrankaListNazivFormated>
  <DomainObject.Predmet.ProtuStrankaListNazivFormatedOIB>
    <izvorni_sadrzaj>
      <item>JARUŠČICA USLUGE j.d.o.o. za trgovinu i usluge, OIB 51286515961</item>
    </izvorni_sadrzaj>
    <derivirana_varijabla naziv="DomainObject.Predmet.ProtuStrankaListNazivFormatedOIB_1">
      <item>JARUŠČICA USLUGE j.d.o.o. za trgovinu i usluge, OIB 51286515961</item>
    </derivirana_varijabla>
  </DomainObject.Predmet.ProtuStrankaListNazivFormatedOIB>
  <DomainObject.Predmet.OstaliListFormated>
    <izvorni_sadrzaj>
      <item>Ivica Seretinek</item>
    </izvorni_sadrzaj>
    <derivirana_varijabla naziv="DomainObject.Predmet.OstaliListFormated_1">
      <item>Ivica Seretinek</item>
    </derivirana_varijabla>
  </DomainObject.Predmet.OstaliListFormated>
  <DomainObject.Predmet.OstaliListFormatedOIB>
    <izvorni_sadrzaj>
      <item>Ivica Seretinek, OIB 44243027620</item>
    </izvorni_sadrzaj>
    <derivirana_varijabla naziv="DomainObject.Predmet.OstaliListFormatedOIB_1">
      <item>Ivica Seretinek, OIB 44243027620</item>
    </derivirana_varijabla>
  </DomainObject.Predmet.OstaliListFormatedOIB>
  <DomainObject.Predmet.OstaliListFormatedWithAdress>
    <izvorni_sadrzaj>
      <item>Ivica Seretinek, Sisačka cesta IV. odvojak 49., 10000 Zagreb</item>
    </izvorni_sadrzaj>
    <derivirana_varijabla naziv="DomainObject.Predmet.OstaliListFormatedWithAdress_1">
      <item>Ivica Seretinek, Sisačka cesta IV. odvojak 49., 10000 Zagreb</item>
    </derivirana_varijabla>
  </DomainObject.Predmet.OstaliListFormatedWithAdress>
  <DomainObject.Predmet.OstaliListFormatedWithAdressOIB>
    <izvorni_sadrzaj>
      <item>Ivica Seretinek, OIB 44243027620, Sisačka cesta IV. odvojak 49., 10000 Zagreb</item>
    </izvorni_sadrzaj>
    <derivirana_varijabla naziv="DomainObject.Predmet.OstaliListFormatedWithAdressOIB_1">
      <item>Ivica Seretinek, OIB 44243027620, Sisačka cesta IV. odvojak 49., 10000 Zagreb</item>
    </derivirana_varijabla>
  </DomainObject.Predmet.OstaliListFormatedWithAdressOIB>
  <DomainObject.Predmet.OstaliListNazivFormated>
    <izvorni_sadrzaj>
      <item>Ivica Seretinek</item>
    </izvorni_sadrzaj>
    <derivirana_varijabla naziv="DomainObject.Predmet.OstaliListNazivFormated_1">
      <item>Ivica Seretinek</item>
    </derivirana_varijabla>
  </DomainObject.Predmet.OstaliListNazivFormated>
  <DomainObject.Predmet.OstaliListNazivFormatedOIB>
    <izvorni_sadrzaj>
      <item>Ivica Seretinek, OIB 44243027620</item>
    </izvorni_sadrzaj>
    <derivirana_varijabla naziv="DomainObject.Predmet.OstaliListNazivFormatedOIB_1">
      <item>Ivica Seretinek, OIB 44243027620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2018.</izvorni_sadrzaj>
    <derivirana_varijabla naziv="DomainObject.Datum_1">17. svibnja 2018.</derivirana_varijabla>
  </DomainObject.Datum>
  <DomainObject.PoslovniBrojDokumenta>
    <izvorni_sadrzaj>St-329/2018-5</izvorni_sadrzaj>
    <derivirana_varijabla naziv="DomainObject.PoslovniBrojDokumenta_1">St-329/2018-5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JARUŠČICA USLUGE j.d.o.o. za trgovinu i usluge</izvorni_sadrzaj>
    <derivirana_varijabla naziv="DomainObject.Predmet.ProtustrankaIDrugi_1">JARUŠČICA USLUGE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JARUŠČICA USLUGE j.d.o.o. za trgovinu i usluge, OIB 51286515961, Jaruščica 7, 10000 Zagreb</izvorni_sadrzaj>
    <derivirana_varijabla naziv="DomainObject.Predmet.ProtustrankaIDrugiAdressOIB_1">JARUŠČICA USLUGE j.d.o.o. za trgovinu i usluge, OIB 51286515961, Jaruščica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JARUŠČICA USLUGE j.d.o.o. za trgovinu i usluge</item>
      <item>FINA Regionalni centar Zagreb</item>
      <item>Ivica Seretinek</item>
    </izvorni_sadrzaj>
    <derivirana_varijabla naziv="DomainObject.Predmet.SudioniciListNaziv_1">
      <item>JARUŠČICA USLUGE j.d.o.o. za trgovinu i usluge</item>
      <item>FINA Regionalni centar Zagreb</item>
      <item>Ivica Seretinek</item>
    </derivirana_varijabla>
  </DomainObject.Predmet.SudioniciListNaziv>
  <DomainObject.Predmet.SudioniciListAdressOIB>
    <izvorni_sadrzaj>
      <item>JARUŠČICA USLUGE j.d.o.o. za trgovinu i usluge, OIB 51286515961, Jaruščica 7,10000 Zagreb</item>
      <item>FINA Regionalni centar Zagreb, OIB 85821130368, Trg svibanjskih žrtava 1995. br. 1,10000 Zagreb</item>
      <item>Ivica Seretinek, OIB 44243027620, Sisačka cesta IV. odvojak 49.,10000 Zagreb</item>
    </izvorni_sadrzaj>
    <derivirana_varijabla naziv="DomainObject.Predmet.SudioniciListAdressOIB_1">
      <item>JARUŠČICA USLUGE j.d.o.o. za trgovinu i usluge, OIB 51286515961, Jaruščica 7,10000 Zagreb</item>
      <item>FINA Regionalni centar Zagreb, OIB 85821130368, Trg svibanjskih žrtava 1995. br. 1,10000 Zagreb</item>
      <item>Ivica Seretinek, OIB 44243027620, Sisačka cesta IV. odvojak 49.,10000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9BF9BF2-70E9-4966-9763-20C932D0DE0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493</properties:Words>
  <properties:Characters>2596</properties:Characters>
  <properties:Lines>77</properties:Lines>
  <properties:Paragraphs>22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3138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2018-05-17T10:42:00Z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St-329/2018-5 / Odluka - Rješenje (odluka_St-329_2018-5.docx)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