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7794" w14:paraId="0fd7794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8B36D2">
        <w:rPr>
          <w:sz w:val="24"/>
          <w:szCs w:val="24"/>
          <w:lang w:val="hr-HR"/>
        </w:rPr>
        <w:t>7</w:t>
      </w:r>
      <w:r w:rsidR="00107B85">
        <w:rPr>
          <w:sz w:val="24"/>
          <w:szCs w:val="24"/>
          <w:lang w:val="hr-HR"/>
        </w:rPr>
        <w:t>/2016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107B85" w:rsidRPr="00107B85">
        <w:t xml:space="preserve">SINJAL </w:t>
      </w:r>
      <w:r w:rsidR="00107B85">
        <w:t xml:space="preserve">d.o.o. </w:t>
      </w:r>
      <w:r w:rsidR="00107B85" w:rsidRPr="00107B85">
        <w:t>za geološko-istražne radove i projektiranje</w:t>
      </w:r>
      <w:r w:rsidR="00107B85">
        <w:t xml:space="preserve"> iz Civljane, Civljane 0, OIB: </w:t>
      </w:r>
      <w:r w:rsidR="00107B85" w:rsidRPr="00107B85">
        <w:t>08327145264</w:t>
      </w:r>
      <w:r w:rsidR="00107B85">
        <w:t xml:space="preserve"> 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</w:t>
      </w:r>
      <w:r w:rsidR="00107B85">
        <w:rPr>
          <w:sz w:val="24"/>
          <w:szCs w:val="24"/>
          <w:lang w:val="hr-HR"/>
        </w:rPr>
        <w:t>Eli Boljat iz Splita, Pujanke 26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107B85">
        <w:rPr>
          <w:sz w:val="24"/>
          <w:szCs w:val="24"/>
          <w:lang w:val="hr-HR"/>
        </w:rPr>
        <w:t>05 100-</w:t>
      </w:r>
      <w:r w:rsidR="00F2222A">
        <w:rPr>
          <w:sz w:val="24"/>
          <w:szCs w:val="24"/>
          <w:lang w:val="hr-HR"/>
        </w:rPr>
        <w:t>7</w:t>
      </w:r>
      <w:r w:rsidR="00107B85">
        <w:rPr>
          <w:sz w:val="24"/>
          <w:szCs w:val="24"/>
          <w:lang w:val="hr-HR"/>
        </w:rPr>
        <w:t>-16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>Terezija Goreta</w:t>
      </w:r>
      <w:r w:rsidR="0064422A">
        <w:rPr>
          <w:sz w:val="24"/>
          <w:szCs w:val="24"/>
          <w:lang w:val="hr-HR"/>
        </w:rPr>
        <w:t>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107B85">
        <w:rPr>
          <w:szCs w:val="24"/>
        </w:rPr>
        <w:t xml:space="preserve">Eli Boljat iz Splita, Pujanke 26 </w:t>
      </w:r>
      <w:r w:rsidR="00107B85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AF3650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1D7" w:rsidP="00A46AE6" w:rsidR="008711D7">
      <w:r>
        <w:separator/>
      </w:r>
    </w:p>
  </w:endnote>
  <w:endnote w:id="0" w:type="continuationSeparator">
    <w:p w:rsidRDefault="008711D7" w:rsidP="00A46AE6" w:rsidR="00871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1D7" w:rsidP="00A46AE6" w:rsidR="008711D7">
      <w:r>
        <w:separator/>
      </w:r>
    </w:p>
  </w:footnote>
  <w:footnote w:id="0" w:type="continuationSeparator">
    <w:p w:rsidRDefault="008711D7" w:rsidP="00A46AE6" w:rsidR="00871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650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F365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07B85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</w:t>
    </w:r>
    <w:r w:rsidR="008B36D2">
      <w:rPr>
        <w:sz w:val="24"/>
        <w:szCs w:val="24"/>
        <w:lang w:val="hr-HR"/>
      </w:rPr>
      <w:t>7</w:t>
    </w:r>
    <w:r w:rsidR="001A221C">
      <w:rPr>
        <w:sz w:val="24"/>
        <w:szCs w:val="24"/>
        <w:lang w:val="hr-HR"/>
      </w:rPr>
      <w:t>/201</w:t>
    </w:r>
    <w:r>
      <w:rPr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07B85"/>
    <w:rsid w:val="001A221C"/>
    <w:rsid w:val="002C7E37"/>
    <w:rsid w:val="003112E5"/>
    <w:rsid w:val="00345E88"/>
    <w:rsid w:val="004B0F83"/>
    <w:rsid w:val="004B4611"/>
    <w:rsid w:val="004D43D0"/>
    <w:rsid w:val="005B37A3"/>
    <w:rsid w:val="0064422A"/>
    <w:rsid w:val="006F7F0A"/>
    <w:rsid w:val="00712B02"/>
    <w:rsid w:val="008711D7"/>
    <w:rsid w:val="008B36D2"/>
    <w:rsid w:val="00A46AE6"/>
    <w:rsid w:val="00A5687C"/>
    <w:rsid w:val="00AF3650"/>
    <w:rsid w:val="00D12AF3"/>
    <w:rsid w:val="00DA6976"/>
    <w:rsid w:val="00DC2F57"/>
    <w:rsid w:val="00E55BF5"/>
    <w:rsid w:val="00F07F2A"/>
    <w:rsid w:val="00F222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F3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F3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SINJAL za geološko-istražne radove i projektiranje, društvo s ograničenom odgovornošću</izvorni_sadrzaj>
    <derivirana_varijabla naziv="DomainObject.Predmet.ProtustrankaFormated_1">  SINJAL za geološko-istražne radove i projektiranje, društvo s ograničenom odgovornošću</derivirana_varijabla>
  </DomainObject.Predmet.ProtustrankaFormated>
  <DomainObject.Predmet.ProtustrankaFormatedOIB>
    <izvorni_sadrzaj>  SINJAL za geološko-istražne radove i projektiranje, društvo s ograničenom odgovornošću, OIB 08327145264</izvorni_sadrzaj>
    <derivirana_varijabla naziv="DomainObject.Predmet.ProtustrankaFormatedOIB_1">  SINJAL za geološko-istražne radove i projektiranje, društvo s ograničenom odgovornošću, OIB 08327145264</derivirana_varijabla>
  </DomainObject.Predmet.ProtustrankaFormatedOIB>
  <DomainObject.Predmet.ProtustrankaFormatedWithAdress>
    <izvorni_sadrzaj> SINJAL za geološko-istražne radove i projektiranje, društvo s ograničenom odgovornošću, Civljane 0, 22300 Civljane</izvorni_sadrzaj>
    <derivirana_varijabla naziv="DomainObject.Predmet.ProtustrankaFormatedWithAdress_1"> SINJAL za geološko-istražne radove i projektiranje, društvo s ograničenom odgovornošću, Civljane 0, 22300 Civljane</derivirana_varijabla>
  </DomainObject.Predmet.ProtustrankaFormatedWithAdress>
  <DomainObject.Predmet.ProtustrankaFormatedWithAdressOIB>
    <izvorni_sadrzaj> SINJAL za geološko-istražne radove i projektiranje, društvo s ograničenom odgovornošću, OIB 08327145264, Civljane 0, 22300 Civljane</izvorni_sadrzaj>
    <derivirana_varijabla naziv="DomainObject.Predmet.ProtustrankaFormatedWithAdressOIB_1"> SINJAL za geološko-istražne radove i projektiranje, društvo s ograničenom odgovornošću, OIB 08327145264, Civljane 0, 22300 Civljane</derivirana_varijabla>
  </DomainObject.Predmet.ProtustrankaFormatedWithAdressOIB>
  <DomainObject.Predmet.ProtustrankaWithAdress>
    <izvorni_sadrzaj>SINJAL za geološko-istražne radove i projektiranje, društvo s ograničenom odgovornošću Civljane 0, 22300 Civljane</izvorni_sadrzaj>
    <derivirana_varijabla naziv="DomainObject.Predmet.ProtustrankaWithAdress_1">SINJAL za geološko-istražne radove i projektiranje, društvo s ograničenom odgovornošću Civljane 0, 22300 Civljane</derivirana_varijabla>
  </DomainObject.Predmet.ProtustrankaWithAdress>
  <DomainObject.Predmet.ProtustrankaWithAdressOIB>
    <izvorni_sadrzaj>SINJAL za geološko-istražne radove i projektiranje, društvo s ograničenom odgovornošću, OIB 08327145264, Civljane 0, 22300 Civljane</izvorni_sadrzaj>
    <derivirana_varijabla naziv="DomainObject.Predmet.ProtustrankaWithAdressOIB_1">SINJAL za geološko-istražne radove i projektiranje, društvo s ograničenom odgovornošću, OIB 08327145264, Civljane 0, 22300 Civljane</derivirana_varijabla>
  </DomainObject.Predmet.ProtustrankaWithAdressOIB>
  <DomainObject.Predmet.ProtustrankaNazivFormated>
    <izvorni_sadrzaj>SINJAL za geološko-istražne radove i projektiranje, društvo s ograničenom odgovornošću</izvorni_sadrzaj>
    <derivirana_varijabla naziv="DomainObject.Predmet.ProtustrankaNazivFormated_1">SINJAL za geološko-istražne radove i projektiranje, društvo s ograničenom odgovornošću</derivirana_varijabla>
  </DomainObject.Predmet.ProtustrankaNazivFormated>
  <DomainObject.Predmet.ProtustrankaNazivFormatedOIB>
    <izvorni_sadrzaj>SINJAL za geološko-istražne radove i projektiranje, društvo s ograničenom odgovornošću, OIB 08327145264</izvorni_sadrzaj>
    <derivirana_varijabla naziv="DomainObject.Predmet.ProtustrankaNazivFormatedOIB_1">SINJAL za geološko-istražne radove i projektiranje, društvo s ograničenom odgovornošću, OIB 08327145264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SINJAL za geološko-istražne radove i projektiranje, društvo s ograničenom odgovornošću</item>
    </izvorni_sadrzaj>
    <derivirana_varijabla naziv="DomainObject.Predmet.ProtuStrankaListFormated_1">
      <item>SINJAL za geološko-istražne radove i projektiranje, društvo s ograničenom odgovornošću</item>
    </derivirana_varijabla>
  </DomainObject.Predmet.ProtuStrankaListFormated>
  <DomainObject.Predmet.ProtuStrankaListFormatedOIB>
    <izvorni_sadrzaj>
      <item>SINJAL za geološko-istražne radove i projektiranje, društvo s ograničenom odgovornošću, OIB 08327145264</item>
    </izvorni_sadrzaj>
    <derivirana_varijabla naziv="DomainObject.Predmet.ProtuStrankaListFormatedOIB_1">
      <item>SINJAL za geološko-istražne radove i projektiranje, društvo s ograničenom odgovornošću, OIB 08327145264</item>
    </derivirana_varijabla>
  </DomainObject.Predmet.ProtuStrankaListFormatedOIB>
  <DomainObject.Predmet.ProtuStrankaListFormatedWithAdress>
    <izvorni_sadrzaj>
      <item>SINJAL za geološko-istražne radove i projektiranje, društvo s ograničenom odgovornošću, Civljane 0, 22300 Civljane</item>
    </izvorni_sadrzaj>
    <derivirana_varijabla naziv="DomainObject.Predmet.ProtuStrankaListFormatedWithAdress_1">
      <item>SINJAL za geološko-istražne radove i projektiranje, društvo s ograničenom odgovornošću, Civljane 0, 22300 Civljane</item>
    </derivirana_varijabla>
  </DomainObject.Predmet.ProtuStrankaListFormatedWithAdress>
  <DomainObject.Predmet.ProtuStrankaListFormatedWithAdressOIB>
    <izvorni_sadrzaj>
      <item>SINJAL za geološko-istražne radove i projektiranje, društvo s ograničenom odgovornošću, OIB 08327145264, Civljane 0, 22300 Civljane</item>
    </izvorni_sadrzaj>
    <derivirana_varijabla naziv="DomainObject.Predmet.ProtuStrankaListFormatedWithAdressOIB_1">
      <item>SINJAL za geološko-istražne radove i projektiranje, društvo s ograničenom odgovornošću, OIB 08327145264, Civljane 0, 22300 Civljane</item>
    </derivirana_varijabla>
  </DomainObject.Predmet.ProtuStrankaListFormatedWithAdressOIB>
  <DomainObject.Predmet.ProtuStrankaListNazivFormated>
    <izvorni_sadrzaj>
      <item>SINJAL za geološko-istražne radove i projektiranje, društvo s ograničenom odgovornošću</item>
    </izvorni_sadrzaj>
    <derivirana_varijabla naziv="DomainObject.Predmet.ProtuStrankaListNazivFormated_1">
      <item>SINJAL za geološko-istražne radove i projektiranje, društvo s ograničenom odgovornošću</item>
    </derivirana_varijabla>
  </DomainObject.Predmet.ProtuStrankaListNazivFormated>
  <DomainObject.Predmet.ProtuStrankaListNazivFormatedOIB>
    <izvorni_sadrzaj>
      <item>SINJAL za geološko-istražne radove i projektiranje, društvo s ograničenom odgovornošću, OIB 08327145264</item>
    </izvorni_sadrzaj>
    <derivirana_varijabla naziv="DomainObject.Predmet.ProtuStrankaListNazivFormatedOIB_1">
      <item>SINJAL za geološko-istražne radove i projektiranje, društvo s ograničenom odgovornošću, OIB 08327145264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SINJAL za geološko-istražne radove i projektiranje, društvo s ograničenom odgovornošću</izvorni_sadrzaj>
    <derivirana_varijabla naziv="DomainObject.Predmet.ProtustrankaIDrugi_1">SINJAL za geološko-istražne radove i projektiranje, društvo s ograničenom odgovornošću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SINJAL za geološko-istražne radove i projektiranje, društvo s ograničenom odgovornošću, OIB 08327145264, Civljane 0, 22300 Civljane</izvorni_sadrzaj>
    <derivirana_varijabla naziv="DomainObject.Predmet.ProtustrankaIDrugiAdressOIB_1">SINJAL za geološko-istražne radove i projektiranje, društvo s ograničenom odgovornošću, OIB 08327145264, Civljane 0, 22300 Civljane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SINJAL za geološko-istražne radove i projektiranje, društvo s ograničenom odgovornošću</item>
    </izvorni_sadrzaj>
    <derivirana_varijabla naziv="DomainObject.Predmet.SudioniciListNaziv_1">
      <item>FINA - Podružnica Šibenik</item>
      <item>SINJAL za geološko-istražne radove i projektiranje, društvo s ograničenom odgovornošću</item>
    </derivirana_varijabla>
  </DomainObject.Predmet.SudioniciListNaziv>
  <DomainObject.Predmet.SudioniciListAdressOIB>
    <izvorni_sadrzaj>
      <item>FINA - Podružnica Šibenik, OIB 85821130368, Perivoj Luje Maruna 1,22000 Šibenik</item>
      <item>SINJAL za geološko-istražne radove i projektiranje, društvo s ograničenom odgovornošću, OIB 08327145264, Civljane 0,22300 Civljane</item>
    </izvorni_sadrzaj>
    <derivirana_varijabla naziv="DomainObject.Predmet.SudioniciListAdressOIB_1">
      <item>FINA - Podružnica Šibenik, OIB 85821130368, Perivoj Luje Maruna 1,22000 Šibenik</item>
      <item>SINJAL za geološko-istražne radove i projektiranje, društvo s ograničenom odgovornošću, OIB 08327145264, Civljane 0,22300 Civljane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08327145264</item>
    </izvorni_sadrzaj>
    <derivirana_varijabla naziv="DomainObject.Predmet.SudioniciListNazivOIB_1">
      <item>, OIB 85821130368</item>
      <item>, OIB 08327145264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1746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2016-03-02T10:35:00Z</dcterms:created>
  <dc:creator>Saša Roščić</dc:creator>
  <cp:lastModifiedBy>Marina Gulin</cp:lastModifiedBy>
  <cp:lastPrinted>2016-03-02T10:54:00Z</cp:lastPrinted>
  <dcterms:modified xmlns:xsi="http://www.w3.org/2001/XMLSchema-instance" xsi:type="dcterms:W3CDTF">2016-03-02T10:59:00Z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