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b38d" w14:paraId="97ab38d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CC75F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501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C75FB">
        <w:t xml:space="preserve"> </w:t>
      </w:r>
      <w:r w:rsidR="00CC75FB" w:rsidRPr="00CC75FB">
        <w:t>PRAVO MJESTO društvo s ograničenom odgovornošću za građenje, trgovinu i usluge</w:t>
      </w:r>
      <w:r w:rsidR="00CC75FB">
        <w:t xml:space="preserve"> Zagreb, </w:t>
      </w:r>
      <w:r w:rsidR="00C0013D">
        <w:t xml:space="preserve">7. </w:t>
      </w:r>
      <w:r w:rsidR="00CC75FB">
        <w:t>Retkovec 84,</w:t>
      </w:r>
      <w:r w:rsidR="00C0013D">
        <w:t xml:space="preserve"> </w:t>
      </w:r>
      <w:proofErr w:type="spellStart"/>
      <w:r w:rsidR="00C0013D">
        <w:t>OIB</w:t>
      </w:r>
      <w:proofErr w:type="spellEnd"/>
      <w:r w:rsidR="00C0013D">
        <w:t xml:space="preserve">: </w:t>
      </w:r>
      <w:r w:rsidR="00C0013D" w:rsidRPr="00C0013D">
        <w:t>02778427222</w:t>
      </w:r>
      <w:r w:rsidR="00C0013D">
        <w:t xml:space="preserve">, </w:t>
      </w:r>
      <w:proofErr w:type="spellStart"/>
      <w:r w:rsidR="00C0013D">
        <w:t>MBS</w:t>
      </w:r>
      <w:proofErr w:type="spellEnd"/>
      <w:r w:rsidR="00C0013D">
        <w:t xml:space="preserve">: </w:t>
      </w:r>
      <w:r w:rsidR="00C0013D" w:rsidRPr="00C0013D">
        <w:t>080648611</w:t>
      </w:r>
      <w:r w:rsidR="00C0013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C0013D" w:rsidRPr="00CC75FB">
        <w:t>PRAVO MJESTO društvo s ograničenom odgovornošću za građenje, trgovinu i usluge</w:t>
      </w:r>
      <w:r w:rsidR="00C0013D">
        <w:t xml:space="preserve"> Zagreb,7. Retkovec 84, </w:t>
      </w:r>
      <w:proofErr w:type="spellStart"/>
      <w:r w:rsidR="00C0013D">
        <w:t>OIB</w:t>
      </w:r>
      <w:proofErr w:type="spellEnd"/>
      <w:r w:rsidR="00C0013D">
        <w:t xml:space="preserve">: </w:t>
      </w:r>
      <w:r w:rsidR="00C0013D" w:rsidRPr="00C0013D">
        <w:t>02778427222</w:t>
      </w:r>
      <w:r w:rsidR="00C0013D">
        <w:t xml:space="preserve">, </w:t>
      </w:r>
      <w:proofErr w:type="spellStart"/>
      <w:r w:rsidR="00C0013D">
        <w:t>MBS</w:t>
      </w:r>
      <w:proofErr w:type="spellEnd"/>
      <w:r w:rsidR="00C0013D">
        <w:t xml:space="preserve">: </w:t>
      </w:r>
      <w:r w:rsidR="00C0013D" w:rsidRPr="00C0013D">
        <w:t>080648611</w:t>
      </w:r>
      <w:r w:rsidR="00C0013D">
        <w:t>, iznosi 13.750,00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proofErr w:type="spellStart"/>
      <w:r w:rsidR="00C0013D">
        <w:t>Pajo</w:t>
      </w:r>
      <w:proofErr w:type="spellEnd"/>
      <w:r w:rsidR="00C0013D">
        <w:t xml:space="preserve"> Volar iz Zagreba, </w:t>
      </w:r>
      <w:r w:rsidR="00622317">
        <w:t xml:space="preserve">Melita </w:t>
      </w:r>
      <w:proofErr w:type="spellStart"/>
      <w:r w:rsidR="00622317">
        <w:t>Bakran</w:t>
      </w:r>
      <w:proofErr w:type="spellEnd"/>
      <w:r w:rsidR="0062231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C0013D">
        <w:t>501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2002E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2002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002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02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02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2002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002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02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02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St-1501/2018</izvorni_sadrzaj>
    <derivirana_varijabla naziv="DomainObject.Predmet.OznakaBroj_1">St-1501/2018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PRAVO MJESTO društvo s ograničenom odgovornošću za građenje, trgovinu i usluge</izvorni_sadrzaj>
    <derivirana_varijabla naziv="DomainObject.Predmet.ProtustrankaFormated_1">  PRAVO MJESTO društvo s ograničenom odgovornošću za građenje, trgovinu i usluge</derivirana_varijabla>
  </DomainObject.Predmet.ProtustrankaFormated>
  <DomainObject.Predmet.ProtustrankaFormatedOIB>
    <izvorni_sadrzaj>  PRAVO MJESTO društvo s ograničenom odgovornošću za građenje, trgovinu i usluge, OIB 02778427222</izvorni_sadrzaj>
    <derivirana_varijabla naziv="DomainObject.Predmet.ProtustrankaFormatedOIB_1">  PRAVO MJESTO društvo s ograničenom odgovornošću za građenje, trgovinu i usluge, OIB 02778427222</derivirana_varijabla>
  </DomainObject.Predmet.ProtustrankaFormatedOIB>
  <DomainObject.Predmet.ProtustrankaFormatedWithAdress>
    <izvorni_sadrzaj> PRAVO MJESTO društvo s ograničenom odgovornošću za građenje, trgovinu i usluge, 7. Retkovec 84, 10000 Zagreb</izvorni_sadrzaj>
    <derivirana_varijabla naziv="DomainObject.Predmet.ProtustrankaFormatedWithAdress_1"> PRAVO MJESTO društvo s ograničenom odgovornošću za građenje, trgovinu i usluge, 7. Retkovec 84, 10000 Zagreb</derivirana_varijabla>
  </DomainObject.Predmet.ProtustrankaFormatedWithAdress>
  <DomainObject.Predmet.ProtustrankaFormatedWithAdressOIB>
    <izvorni_sadrzaj> PRAVO MJESTO društvo s ograničenom odgovornošću za građenje, trgovinu i usluge, OIB 02778427222, 7. Retkovec 84, 10000 Zagreb</izvorni_sadrzaj>
    <derivirana_varijabla naziv="DomainObject.Predmet.ProtustrankaFormatedWithAdressOIB_1"> PRAVO MJESTO društvo s ograničenom odgovornošću za građenje, trgovinu i usluge, OIB 02778427222, 7. Retkovec 84, 10000 Zagreb</derivirana_varijabla>
  </DomainObject.Predmet.ProtustrankaFormatedWithAdressOIB>
  <DomainObject.Predmet.ProtustrankaWithAdress>
    <izvorni_sadrzaj>PRAVO MJESTO društvo s ograničenom odgovornošću za građenje, trgovinu i usluge 7. Retkovec 84, 10000 Zagreb</izvorni_sadrzaj>
    <derivirana_varijabla naziv="DomainObject.Predmet.ProtustrankaWithAdress_1">PRAVO MJESTO društvo s ograničenom odgovornošću za građenje, trgovinu i usluge 7. Retkovec 84, 10000 Zagreb</derivirana_varijabla>
  </DomainObject.Predmet.ProtustrankaWithAdress>
  <DomainObject.Predmet.ProtustrankaWithAdressOIB>
    <izvorni_sadrzaj>PRAVO MJESTO društvo s ograničenom odgovornošću za građenje, trgovinu i usluge, OIB 02778427222, 7. Retkovec 84, 10000 Zagreb</izvorni_sadrzaj>
    <derivirana_varijabla naziv="DomainObject.Predmet.ProtustrankaWithAdressOIB_1">PRAVO MJESTO društvo s ograničenom odgovornošću za građenje, trgovinu i usluge, OIB 02778427222, 7. Retkovec 84, 10000 Zagreb</derivirana_varijabla>
  </DomainObject.Predmet.ProtustrankaWithAdressOIB>
  <DomainObject.Predmet.ProtustrankaNazivFormated>
    <izvorni_sadrzaj>PRAVO MJESTO društvo s ograničenom odgovornošću za građenje, trgovinu i usluge</izvorni_sadrzaj>
    <derivirana_varijabla naziv="DomainObject.Predmet.ProtustrankaNazivFormated_1">PRAVO MJESTO društvo s ograničenom odgovornošću za građenje, trgovinu i usluge</derivirana_varijabla>
  </DomainObject.Predmet.ProtustrankaNazivFormated>
  <DomainObject.Predmet.ProtustrankaNazivFormatedOIB>
    <izvorni_sadrzaj>PRAVO MJESTO društvo s ograničenom odgovornošću za građenje, trgovinu i usluge, OIB 02778427222</izvorni_sadrzaj>
    <derivirana_varijabla naziv="DomainObject.Predmet.ProtustrankaNazivFormatedOIB_1">PRAVO MJESTO društvo s ograničenom odgovornošću za građenje, trgovinu i usluge, OIB 02778427222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PRAVO MJESTO društvo s ograničenom odgovornošću za građenje, trgovinu i usluge</item>
    </izvorni_sadrzaj>
    <derivirana_varijabla naziv="DomainObject.Predmet.ProtuStrankaListFormated_1">
      <item>PRAVO MJESTO društvo s ograničenom odgovornošću za građenje, trgovinu i usluge</item>
    </derivirana_varijabla>
  </DomainObject.Predmet.ProtuStrankaListFormated>
  <DomainObject.Predmet.ProtuStrankaListFormatedOIB>
    <izvorni_sadrzaj>
      <item>PRAVO MJESTO društvo s ograničenom odgovornošću za građenje, trgovinu i usluge, OIB 02778427222</item>
    </izvorni_sadrzaj>
    <derivirana_varijabla naziv="DomainObject.Predmet.ProtuStrankaListFormatedOIB_1">
      <item>PRAVO MJESTO društvo s ograničenom odgovornošću za građenje, trgovinu i usluge, OIB 02778427222</item>
    </derivirana_varijabla>
  </DomainObject.Predmet.ProtuStrankaListFormatedOIB>
  <DomainObject.Predmet.ProtuStrankaListFormatedWithAdress>
    <izvorni_sadrzaj>
      <item>PRAVO MJESTO društvo s ograničenom odgovornošću za građenje, trgovinu i usluge, 7. Retkovec 84, 10000 Zagreb</item>
    </izvorni_sadrzaj>
    <derivirana_varijabla naziv="DomainObject.Predmet.ProtuStrankaListFormatedWithAdress_1">
      <item>PRAVO MJESTO društvo s ograničenom odgovornošću za građenje, trgovinu i usluge, 7. Retkovec 84, 10000 Zagreb</item>
    </derivirana_varijabla>
  </DomainObject.Predmet.ProtuStrankaListFormatedWithAdress>
  <DomainObject.Predmet.ProtuStrankaListFormatedWithAdressOIB>
    <izvorni_sadrzaj>
      <item>PRAVO MJESTO društvo s ograničenom odgovornošću za građenje, trgovinu i usluge, OIB 02778427222, 7. Retkovec 84, 10000 Zagreb</item>
    </izvorni_sadrzaj>
    <derivirana_varijabla naziv="DomainObject.Predmet.ProtuStrankaListFormatedWithAdressOIB_1">
      <item>PRAVO MJESTO društvo s ograničenom odgovornošću za građenje, trgovinu i usluge, OIB 02778427222, 7. Retkovec 84, 10000 Zagreb</item>
    </derivirana_varijabla>
  </DomainObject.Predmet.ProtuStrankaListFormatedWithAdressOIB>
  <DomainObject.Predmet.ProtuStrankaListNazivFormated>
    <izvorni_sadrzaj>
      <item>PRAVO MJESTO društvo s ograničenom odgovornošću za građenje, trgovinu i usluge</item>
    </izvorni_sadrzaj>
    <derivirana_varijabla naziv="DomainObject.Predmet.ProtuStrankaListNazivFormated_1">
      <item>PRAVO MJESTO društvo s ograničenom odgovornošću za građenje, trgovinu i usluge</item>
    </derivirana_varijabla>
  </DomainObject.Predmet.ProtuStrankaListNazivFormated>
  <DomainObject.Predmet.ProtuStrankaListNazivFormatedOIB>
    <izvorni_sadrzaj>
      <item>PRAVO MJESTO društvo s ograničenom odgovornošću za građenje, trgovinu i usluge, OIB 02778427222</item>
    </izvorni_sadrzaj>
    <derivirana_varijabla naziv="DomainObject.Predmet.ProtuStrankaListNazivFormatedOIB_1">
      <item>PRAVO MJESTO društvo s ograničenom odgovornošću za građenje, trgovinu i usluge, OIB 02778427222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PRAVO MJESTO društvo s ograničenom odgovornošću za građenje, trgovinu i usluge</izvorni_sadrzaj>
    <derivirana_varijabla naziv="DomainObject.Predmet.ProtustrankaIDrugi_1">PRAVO MJESTO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PRAVO MJESTO društvo s ograničenom odgovornošću za građenje, trgovinu i usluge, OIB 02778427222, 7. Retkovec 84, 10000 Zagreb</izvorni_sadrzaj>
    <derivirana_varijabla naziv="DomainObject.Predmet.ProtustrankaIDrugiAdressOIB_1">PRAVO MJESTO društvo s ograničenom odgovornošću za građenje, trgovinu i usluge, OIB 02778427222, 7. Retkovec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PRAVO MJESTO društvo s ograničenom odgovornošću za građenje, trgovinu i usluge</item>
      <item>FINA Regionalni centar Zagreb</item>
    </izvorni_sadrzaj>
    <derivirana_varijabla naziv="DomainObject.Predmet.SudioniciListNaziv_1">
      <item>PRAVO MJESTO društvo s ograničenom odgovornošću za građenje, trgovinu i usluge</item>
      <item>FINA Regionalni centar Zagreb</item>
    </derivirana_varijabla>
  </DomainObject.Predmet.SudioniciListNaziv>
  <DomainObject.Predmet.SudioniciListAdressOIB>
    <izvorni_sadrzaj>
      <item>PRAVO MJESTO društvo s ograničenom odgovornošću za građenje, trgovinu i usluge, OIB 02778427222, 7. Retkovec 84,10000 Zagreb</item>
      <item>FINA Regionalni centar Zagreb, OIB 85821130368, Trg svibanjskih žrtava 1995. 1,10000 Zagreb</item>
    </izvorni_sadrzaj>
    <derivirana_varijabla naziv="DomainObject.Predmet.SudioniciListAdressOIB_1">
      <item>PRAVO MJESTO društvo s ograničenom odgovornošću za građenje, trgovinu i usluge, OIB 02778427222, 7. Retkovec 84,10000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02778427222</item>
      <item>, OIB 85821130368</item>
    </izvorni_sadrzaj>
    <derivirana_varijabla naziv="DomainObject.Predmet.SudioniciListNazivOIB_1">
      <item>, OIB 02778427222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2064</properties:Characters>
  <properties:Lines>49</properties:Lines>
  <properties:Paragraphs>16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2018-12-13T08:12:00Z</cp:lastPrinted>
  <dcterms:modified xmlns:xsi="http://www.w3.org/2001/XMLSchema-instance" xsi:type="dcterms:W3CDTF">2018-12-13T08:13:00Z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