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746c" w14:paraId="7c0746c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C156BB" w:rsidRPr="00C156BB">
        <w:rPr>
          <w:b/>
          <w:sz w:val="24"/>
        </w:rPr>
        <w:t>DAVOR j.d.o.o.</w:t>
      </w:r>
      <w:r w:rsidR="00842007">
        <w:rPr>
          <w:b/>
          <w:sz w:val="24"/>
        </w:rPr>
        <w:t xml:space="preserve">, </w:t>
      </w:r>
      <w:r w:rsidR="00C156BB" w:rsidRPr="00C156BB">
        <w:rPr>
          <w:b/>
          <w:sz w:val="24"/>
        </w:rPr>
        <w:t>Osijek</w:t>
      </w:r>
      <w:r w:rsidRPr="009C396C">
        <w:rPr>
          <w:b/>
          <w:sz w:val="24"/>
        </w:rPr>
        <w:t xml:space="preserve">, </w:t>
      </w:r>
      <w:r w:rsidR="00C156BB" w:rsidRPr="00C156BB">
        <w:rPr>
          <w:b/>
          <w:sz w:val="24"/>
        </w:rPr>
        <w:t>Zrmanjska 29</w:t>
      </w:r>
      <w:r w:rsidRPr="009C396C">
        <w:rPr>
          <w:b/>
          <w:sz w:val="24"/>
        </w:rPr>
        <w:t xml:space="preserve">, OIB: </w:t>
      </w:r>
      <w:r w:rsidR="00C156BB" w:rsidRPr="00C156BB">
        <w:rPr>
          <w:b/>
          <w:sz w:val="24"/>
        </w:rPr>
        <w:t>08120005214</w:t>
      </w:r>
      <w:r w:rsidRPr="009C396C">
        <w:rPr>
          <w:b/>
          <w:sz w:val="24"/>
        </w:rPr>
        <w:t xml:space="preserve">, MBS: </w:t>
      </w:r>
      <w:r w:rsidR="00C156BB" w:rsidRPr="00C156BB">
        <w:rPr>
          <w:b/>
          <w:sz w:val="24"/>
        </w:rPr>
        <w:t>030150518</w:t>
      </w:r>
      <w:r w:rsidRPr="009C396C">
        <w:rPr>
          <w:sz w:val="24"/>
        </w:rPr>
        <w:t xml:space="preserve">, dana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C156BB" w:rsidRPr="00C156BB">
        <w:t>Davor Ivanov, OIB: 04109685127</w:t>
      </w:r>
      <w:r w:rsidR="00926738" w:rsidRPr="009C396C">
        <w:t xml:space="preserve">, </w:t>
      </w:r>
      <w:r w:rsidR="00C156BB" w:rsidRPr="00C156BB">
        <w:t>Osijek, Zrmanjska 29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0C7FFD" w:rsidRPr="00C156BB">
        <w:rPr>
          <w:b/>
        </w:rPr>
        <w:t>DAVOR j.d.o.o.</w:t>
      </w:r>
      <w:r w:rsidR="000C7FFD">
        <w:rPr>
          <w:b/>
        </w:rPr>
        <w:t xml:space="preserve">, </w:t>
      </w:r>
      <w:r w:rsidR="000C7FFD" w:rsidRPr="00C156BB">
        <w:rPr>
          <w:b/>
        </w:rPr>
        <w:t>Osijek</w:t>
      </w:r>
      <w:r w:rsidR="000C7FFD" w:rsidRPr="009C396C">
        <w:rPr>
          <w:b/>
        </w:rPr>
        <w:t xml:space="preserve">, </w:t>
      </w:r>
      <w:r w:rsidR="000C7FFD" w:rsidRPr="00C156BB">
        <w:rPr>
          <w:b/>
        </w:rPr>
        <w:t>Zrmanjska 29</w:t>
      </w:r>
      <w:r w:rsidR="000C7FFD" w:rsidRPr="009C396C">
        <w:rPr>
          <w:b/>
        </w:rPr>
        <w:t xml:space="preserve">, OIB: </w:t>
      </w:r>
      <w:r w:rsidR="000C7FFD" w:rsidRPr="00C156BB">
        <w:rPr>
          <w:b/>
        </w:rPr>
        <w:t>08120005214</w:t>
      </w:r>
      <w:r w:rsidR="000C7FFD" w:rsidRPr="009C396C">
        <w:rPr>
          <w:b/>
        </w:rPr>
        <w:t xml:space="preserve">, MBS: </w:t>
      </w:r>
      <w:r w:rsidR="000C7FFD" w:rsidRPr="00C156BB">
        <w:rPr>
          <w:b/>
        </w:rPr>
        <w:t>030150518</w:t>
      </w:r>
      <w:r w:rsidR="001503BB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0C7FFD" w:rsidRPr="00C156BB">
        <w:t>Davor Ivanov, Osijek, Zrmanjska 29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0C7FFD" w:rsidRPr="00C156BB">
        <w:t>Davor Ivanov, Osijek, Zrmanjska 29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0C7FFD" w:rsidRPr="00C156BB">
        <w:t>Davor Ivanov, Osijek, Zrmanjska 29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5F638F">
        <w:rPr>
          <w:sz w:val="24"/>
        </w:rPr>
        <w:t>1</w:t>
      </w:r>
      <w:r w:rsidR="001461BF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4F72B9" w:rsidRPr="00C156BB">
        <w:t>Davor Ivanov, Osijek, Zrmanjska 29</w:t>
      </w:r>
      <w:r w:rsidR="004E569A">
        <w:t xml:space="preserve">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082CCB">
        <w:t>2</w:t>
      </w:r>
      <w:r w:rsidR="00D84C2B">
        <w:t>6</w:t>
      </w:r>
      <w:r w:rsidR="00082CCB">
        <w:t>.9</w:t>
      </w:r>
      <w:r w:rsidR="00F2248C">
        <w:t>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707" w:rsidR="00244707">
      <w:r>
        <w:separator/>
      </w:r>
    </w:p>
  </w:endnote>
  <w:endnote w:id="0" w:type="continuationSeparator">
    <w:p w:rsidRDefault="00244707" w:rsidR="00244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707" w:rsidR="00244707">
      <w:r>
        <w:separator/>
      </w:r>
    </w:p>
  </w:footnote>
  <w:footnote w:id="0" w:type="continuationSeparator">
    <w:p w:rsidRDefault="00244707" w:rsidR="00244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0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75206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AA3371">
      <w:t>6 St-</w:t>
    </w:r>
    <w:r w:rsidR="00BE232B">
      <w:t>80</w:t>
    </w:r>
    <w:r w:rsidR="00AB2BEF">
      <w:t>5</w:t>
    </w:r>
    <w:r w:rsidR="00AA3371">
      <w:t>/16-3</w:t>
    </w:r>
  </w:p>
  <w:p w:rsidRDefault="00BF3E59" w:rsidP="00752067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BE232B">
      <w:t>80</w:t>
    </w:r>
    <w:r w:rsidR="00AB2BEF">
      <w:t>5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C7FF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4707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4F72B9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60C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2BE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6BB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0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60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60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0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0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0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60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60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0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0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jednostavno društvo s ograničenom odgovornošću za prijevoz, usluge i trgovinu</izvorni_sadrzaj>
    <derivirana_varijabla naziv="DomainObject.Predmet.ProtustrankaFormated_1">  DAVOR jednostavno društvo s ograničenom odgovornošću za prijevoz, usluge i trgovinu</derivirana_varijabla>
  </DomainObject.Predmet.ProtustrankaFormated>
  <DomainObject.Predmet.ProtustrankaFormatedOIB>
    <izvorni_sadrzaj>  DAVOR jednostavno društvo s ograničenom odgovornošću za prijevoz, usluge i trgovinu, OIB 08120005214</izvorni_sadrzaj>
    <derivirana_varijabla naziv="DomainObject.Predmet.ProtustrankaFormatedOIB_1">  DAVOR jednostavno društvo s ograničenom odgovornošću za prijevoz, usluge i trgovinu, OIB 08120005214</derivirana_varijabla>
  </DomainObject.Predmet.ProtustrankaFormatedOIB>
  <DomainObject.Predmet.ProtustrankaFormatedWithAdress>
    <izvorni_sadrzaj> DAVOR jednostavno društvo s ograničenom odgovornošću za prijevoz, usluge i trgovinu, Zrmanjska 29, 31000 Osijek</izvorni_sadrzaj>
    <derivirana_varijabla naziv="DomainObject.Predmet.ProtustrankaFormatedWithAdress_1"> DAVOR jednostavno društvo s ograničenom odgovornošću za prijevoz, usluge i trgovinu, Zrmanjska 29, 31000 Osijek</derivirana_varijabla>
  </DomainObject.Predmet.ProtustrankaFormatedWithAdress>
  <DomainObject.Predmet.ProtustrankaFormatedWithAdressOIB>
    <izvorni_sadrzaj> DAVOR jednostavno društvo s ograničenom odgovornošću za prijevoz, usluge i trgovinu, OIB 08120005214, Zrmanjska 29, 31000 Osijek</izvorni_sadrzaj>
    <derivirana_varijabla naziv="DomainObject.Predmet.ProtustrankaFormatedWithAdressOIB_1"> DAVOR jednostavno društvo s ograničenom odgovornošću za prijevoz, usluge i trgovinu, OIB 08120005214, Zrmanjska 29, 31000 Osijek</derivirana_varijabla>
  </DomainObject.Predmet.ProtustrankaFormatedWithAdressOIB>
  <DomainObject.Predmet.ProtustrankaWithAdress>
    <izvorni_sadrzaj>DAVOR jednostavno društvo s ograničenom odgovornošću za prijevoz, usluge i trgovinu Zrmanjska 29, 31000 Osijek</izvorni_sadrzaj>
    <derivirana_varijabla naziv="DomainObject.Predmet.ProtustrankaWithAdress_1">DAVOR jednostavno društvo s ograničenom odgovornošću za prijevoz, usluge i trgovinu Zrmanjska 29, 31000 Osijek</derivirana_varijabla>
  </DomainObject.Predmet.ProtustrankaWithAdress>
  <DomainObject.Predmet.ProtustrankaWithAdressOIB>
    <izvorni_sadrzaj>DAVOR jednostavno društvo s ograničenom odgovornošću za prijevoz, usluge i trgovinu, OIB 08120005214, Zrmanjska 29, 31000 Osijek</izvorni_sadrzaj>
    <derivirana_varijabla naziv="DomainObject.Predmet.ProtustrankaWithAdressOIB_1">DAVOR jednostavno društvo s ograničenom odgovornošću za prijevoz, usluge i trgovinu, OIB 08120005214, Zrmanjska 29, 31000 Osijek</derivirana_varijabla>
  </DomainObject.Predmet.ProtustrankaWithAdressOIB>
  <DomainObject.Predmet.ProtustrankaNazivFormated>
    <izvorni_sadrzaj>DAVOR jednostavno društvo s ograničenom odgovornošću za prijevoz, usluge i trgovinu</izvorni_sadrzaj>
    <derivirana_varijabla naziv="DomainObject.Predmet.ProtustrankaNazivFormated_1">DAVOR jednostavno društvo s ograničenom odgovornošću za prijevoz, usluge i trgovinu</derivirana_varijabla>
  </DomainObject.Predmet.ProtustrankaNazivFormated>
  <DomainObject.Predmet.ProtustrankaNazivFormatedOIB>
    <izvorni_sadrzaj>DAVOR jednostavno društvo s ograničenom odgovornošću za prijevoz, usluge i trgovinu, OIB 08120005214</izvorni_sadrzaj>
    <derivirana_varijabla naziv="DomainObject.Predmet.ProtustrankaNazivFormatedOIB_1">DAVOR jednostavno društvo s ograničenom odgovornošću za prijevoz, usluge i trgovinu, OIB 08120005214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DAVOR jednostavno društvo s ograničenom odgovornošću za prijevoz, usluge i trgovinu</item>
    </izvorni_sadrzaj>
    <derivirana_varijabla naziv="DomainObject.Predmet.ProtuStrankaListFormated_1">
      <item>DAVOR jednostavno društvo s ograničenom odgovornošću za prijevoz, usluge i trgovinu</item>
    </derivirana_varijabla>
  </DomainObject.Predmet.ProtuStrankaListFormated>
  <DomainObject.Predmet.ProtuStrankaListFormatedOIB>
    <izvorni_sadrzaj>
      <item>DAVOR jednostavno društvo s ograničenom odgovornošću za prijevoz, usluge i trgovinu, OIB 08120005214</item>
    </izvorni_sadrzaj>
    <derivirana_varijabla naziv="DomainObject.Predmet.ProtuStrankaListFormatedOIB_1">
      <item>DAVOR jednostavno društvo s ograničenom odgovornošću za prijevoz, usluge i trgovinu, OIB 08120005214</item>
    </derivirana_varijabla>
  </DomainObject.Predmet.ProtuStrankaListFormatedOIB>
  <DomainObject.Predmet.ProtuStrankaListFormatedWithAdress>
    <izvorni_sadrzaj>
      <item>DAVOR jednostavno društvo s ograničenom odgovornošću za prijevoz, usluge i trgovinu, Zrmanjska 29, 31000 Osijek</item>
    </izvorni_sadrzaj>
    <derivirana_varijabla naziv="DomainObject.Predmet.ProtuStrankaListFormatedWithAdress_1">
      <item>DAVOR jednostavno društvo s ograničenom odgovornošću za prijevoz, usluge i trgovinu, Zrmanjska 29, 31000 Osijek</item>
    </derivirana_varijabla>
  </DomainObject.Predmet.ProtuStrankaListFormatedWithAdress>
  <DomainObject.Predmet.ProtuStrankaListFormatedWithAdressOIB>
    <izvorni_sadrzaj>
      <item>DAVOR jednostavno društvo s ograničenom odgovornošću za prijevoz, usluge i trgovinu, OIB 08120005214, Zrmanjska 29, 31000 Osijek</item>
    </izvorni_sadrzaj>
    <derivirana_varijabla naziv="DomainObject.Predmet.ProtuStrankaListFormatedWithAdressOIB_1">
      <item>DAVOR jednostavno društvo s ograničenom odgovornošću za prijevoz, usluge i trgovinu, OIB 08120005214, Zrmanjska 29, 31000 Osijek</item>
    </derivirana_varijabla>
  </DomainObject.Predmet.ProtuStrankaListFormatedWithAdressOIB>
  <DomainObject.Predmet.ProtuStrankaListNazivFormated>
    <izvorni_sadrzaj>
      <item>DAVOR jednostavno društvo s ograničenom odgovornošću za prijevoz, usluge i trgovinu</item>
    </izvorni_sadrzaj>
    <derivirana_varijabla naziv="DomainObject.Predmet.ProtuStrankaListNazivFormated_1">
      <item>DAVOR jednostavno društvo s ograničenom odgovornošću za prijevoz, usluge i trgovinu</item>
    </derivirana_varijabla>
  </DomainObject.Predmet.ProtuStrankaListNazivFormated>
  <DomainObject.Predmet.ProtuStrankaListNazivFormatedOIB>
    <izvorni_sadrzaj>
      <item>DAVOR jednostavno društvo s ograničenom odgovornošću za prijevoz, usluge i trgovinu, OIB 08120005214</item>
    </izvorni_sadrzaj>
    <derivirana_varijabla naziv="DomainObject.Predmet.ProtuStrankaListNazivFormatedOIB_1">
      <item>DAVOR jednostavno društvo s ograničenom odgovornošću za prijevoz, usluge i trgovinu, OIB 08120005214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DAVOR jednostavno društvo s ograničenom odgovornošću za prijevoz, usluge i trgovinu</izvorni_sadrzaj>
    <derivirana_varijabla naziv="DomainObject.Predmet.ProtustrankaIDrugi_1">DAVOR jednostavno društvo s ograničenom odgovornošću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DAVOR jednostavno društvo s ograničenom odgovornošću za prijevoz, usluge i trgovinu, OIB 08120005214, Zrmanjska 29, 31000 Osijek</izvorni_sadrzaj>
    <derivirana_varijabla naziv="DomainObject.Predmet.ProtustrankaIDrugiAdressOIB_1">DAVOR jednostavno društvo s ograničenom odgovornošću za prijevoz, usluge i trgovinu, OIB 08120005214, Zrmanjska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DAVOR jednostavno društvo s ograničenom odgovornošću za prijevoz, usluge i trgovinu</item>
    </izvorni_sadrzaj>
    <derivirana_varijabla naziv="DomainObject.Predmet.SudioniciListNaziv_1">
      <item>FINA RC OSIJEK</item>
      <item>DAVOR jednostavno društvo s ograničenom odgovornošću za prijevoz, usluge i trgovinu</item>
    </derivirana_varijabla>
  </DomainObject.Predmet.SudioniciListNaziv>
  <DomainObject.Predmet.SudioniciListAdressOIB>
    <izvorni_sadrzaj>
      <item>FINA RC OSIJEK, OIB 85821130368</item>
      <item>DAVOR jednostavno društvo s ograničenom odgovornošću za prijevoz, usluge i trgovinu, OIB 08120005214, Zrmanjska 29,31000 Osijek</item>
    </izvorni_sadrzaj>
    <derivirana_varijabla naziv="DomainObject.Predmet.SudioniciListAdressOIB_1">
      <item>FINA RC OSIJEK, OIB 85821130368</item>
      <item>DAVOR jednostavno društvo s ograničenom odgovornošću za prijevoz, usluge i trgovinu, OIB 08120005214, Zrmanjska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08120005214</item>
    </izvorni_sadrzaj>
    <derivirana_varijabla naziv="DomainObject.Predmet.SudioniciListNazivOIB_1">
      <item>, OIB 85821130368</item>
      <item>, OIB 08120005214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219CA-EACE-4505-98FB-E550B5764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2108</properties:Characters>
  <properties:Lines>102</properties:Lines>
  <properties:Paragraphs>23</properties:Paragraphs>
  <properties:TotalTime>151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2016-09-16T07:22:00Z</dcterms:modified>
  <cp:revision>119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