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8382" w14:paraId="f808382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D03C74">
        <w:rPr>
          <w:rFonts w:hAnsi="Times New Roman" w:ascii="Times New Roman"/>
          <w:sz w:val="24"/>
        </w:rPr>
        <w:t>435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D03C74">
        <w:rPr>
          <w:rFonts w:hAnsi="Times New Roman" w:ascii="Times New Roman"/>
          <w:sz w:val="24"/>
          <w:szCs w:val="24"/>
        </w:rPr>
        <w:t>DUMBROVSKY</w:t>
      </w:r>
      <w:r w:rsidR="0036067E">
        <w:rPr>
          <w:rFonts w:hAnsi="Times New Roman" w:ascii="Times New Roman"/>
          <w:sz w:val="24"/>
          <w:szCs w:val="24"/>
        </w:rPr>
        <w:t xml:space="preserve"> 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D03C74">
        <w:rPr>
          <w:rFonts w:hAnsi="Times New Roman" w:ascii="Times New Roman"/>
          <w:sz w:val="24"/>
          <w:szCs w:val="24"/>
        </w:rPr>
        <w:t xml:space="preserve">Konjevrate, </w:t>
      </w:r>
      <w:r w:rsidR="00F42F5E">
        <w:rPr>
          <w:rFonts w:hAnsi="Times New Roman" w:ascii="Times New Roman"/>
          <w:sz w:val="24"/>
          <w:szCs w:val="24"/>
        </w:rPr>
        <w:t xml:space="preserve">Šibenik, </w:t>
      </w:r>
      <w:r w:rsidR="00D03C74" w:rsidRPr="00D03C74">
        <w:rPr>
          <w:rFonts w:hAnsi="Times New Roman" w:ascii="Times New Roman"/>
          <w:sz w:val="24"/>
          <w:szCs w:val="24"/>
        </w:rPr>
        <w:t>Krnići Donji 71 A, 22221 Lozovac</w:t>
      </w:r>
      <w:r w:rsidR="00D03C74">
        <w:rPr>
          <w:rFonts w:hAnsi="Times New Roman" w:ascii="Times New Roman"/>
          <w:sz w:val="24"/>
          <w:szCs w:val="24"/>
        </w:rPr>
        <w:t xml:space="preserve">, </w:t>
      </w:r>
      <w:r w:rsidR="00F42F5E">
        <w:rPr>
          <w:rFonts w:hAnsi="Times New Roman" w:ascii="Times New Roman"/>
          <w:sz w:val="24"/>
          <w:szCs w:val="24"/>
        </w:rPr>
        <w:t>Šibenik</w:t>
      </w:r>
      <w:r w:rsidR="00265C67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D03C74" w:rsidRPr="00D03C74">
        <w:rPr>
          <w:rFonts w:hAnsi="Times New Roman" w:ascii="Times New Roman"/>
          <w:sz w:val="24"/>
          <w:szCs w:val="24"/>
        </w:rPr>
        <w:t>27524537454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C658BC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485DA2" w:rsidRPr="00B52D32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274712">
        <w:rPr>
          <w:rFonts w:hAnsi="Times New Roman" w:ascii="Times New Roman"/>
          <w:sz w:val="24"/>
        </w:rPr>
        <w:t>11</w:t>
      </w:r>
      <w:r w:rsidR="00485DA2">
        <w:rPr>
          <w:rFonts w:hAnsi="Times New Roman" w:ascii="Times New Roman"/>
          <w:sz w:val="24"/>
        </w:rPr>
        <w:t>,</w:t>
      </w:r>
      <w:r w:rsidR="00D03C74">
        <w:rPr>
          <w:rFonts w:hAnsi="Times New Roman" w:ascii="Times New Roman"/>
          <w:sz w:val="24"/>
        </w:rPr>
        <w:t>05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 xml:space="preserve">spriječenosti </w:t>
      </w:r>
      <w:r w:rsidR="00C658BC">
        <w:rPr>
          <w:rFonts w:hAnsi="Times New Roman" w:ascii="Times New Roman"/>
          <w:sz w:val="24"/>
        </w:rPr>
        <w:t>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C658BC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D03C74">
        <w:rPr>
          <w:rFonts w:hAnsi="Times New Roman" w:ascii="Times New Roman"/>
          <w:sz w:val="24"/>
          <w:szCs w:val="24"/>
        </w:rPr>
        <w:t>15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C658BC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C658BC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</w:t>
      </w:r>
      <w:r w:rsidR="00274712">
        <w:rPr>
          <w:rFonts w:hAnsi="Times New Roman" w:ascii="Times New Roman"/>
          <w:sz w:val="24"/>
        </w:rPr>
        <w:t>1</w:t>
      </w:r>
      <w:r w:rsidR="00F827AB">
        <w:rPr>
          <w:rFonts w:hAnsi="Times New Roman" w:ascii="Times New Roman"/>
          <w:sz w:val="24"/>
        </w:rPr>
        <w:t>,</w:t>
      </w:r>
      <w:r w:rsidR="00D03C74">
        <w:rPr>
          <w:rFonts w:hAnsi="Times New Roman" w:ascii="Times New Roman"/>
          <w:sz w:val="24"/>
        </w:rPr>
        <w:t>07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se zbog spriječenosti </w:t>
      </w:r>
      <w:r w:rsidR="00C658BC">
        <w:rPr>
          <w:rFonts w:hAnsi="Times New Roman" w:ascii="Times New Roman"/>
          <w:sz w:val="24"/>
        </w:rPr>
        <w:t>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C658BC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D03C74">
        <w:rPr>
          <w:rFonts w:hAnsi="Times New Roman" w:ascii="Times New Roman"/>
          <w:sz w:val="24"/>
          <w:szCs w:val="24"/>
        </w:rPr>
        <w:t>17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5129A8" w:rsidP="00C658BC" w:rsidR="005129A8" w:rsidRPr="005129A8">
      <w:pPr>
        <w:jc w:val="right"/>
        <w:rPr>
          <w:rFonts w:hAnsi="Times New Roman" w:ascii="Times New Roman"/>
          <w:sz w:val="24"/>
          <w:szCs w:val="24"/>
        </w:rPr>
      </w:pPr>
      <w:r w:rsidRPr="005129A8">
        <w:rPr>
          <w:rFonts w:hAnsi="Times New Roman" w:ascii="Times New Roman"/>
          <w:sz w:val="24"/>
          <w:szCs w:val="24"/>
        </w:rPr>
        <w:t>Stečajna sutkinja:</w:t>
      </w:r>
    </w:p>
    <w:p w:rsidRDefault="005129A8" w:rsidP="00C658BC" w:rsidR="005129A8" w:rsidRPr="005129A8">
      <w:pPr>
        <w:jc w:val="right"/>
        <w:rPr>
          <w:rFonts w:hAnsi="Times New Roman" w:ascii="Times New Roman"/>
          <w:sz w:val="24"/>
          <w:szCs w:val="24"/>
        </w:rPr>
      </w:pPr>
      <w:r w:rsidRPr="005129A8">
        <w:rPr>
          <w:rFonts w:hAnsi="Times New Roman" w:ascii="Times New Roman"/>
          <w:sz w:val="24"/>
          <w:szCs w:val="24"/>
        </w:rPr>
        <w:tab/>
      </w:r>
      <w:r w:rsidRPr="005129A8">
        <w:rPr>
          <w:rFonts w:hAnsi="Times New Roman" w:ascii="Times New Roman"/>
          <w:sz w:val="24"/>
          <w:szCs w:val="24"/>
        </w:rPr>
        <w:tab/>
      </w:r>
      <w:r w:rsidRPr="005129A8">
        <w:rPr>
          <w:rFonts w:hAnsi="Times New Roman" w:ascii="Times New Roman"/>
          <w:sz w:val="24"/>
          <w:szCs w:val="24"/>
        </w:rPr>
        <w:tab/>
      </w:r>
      <w:r w:rsidRPr="005129A8">
        <w:rPr>
          <w:rFonts w:hAnsi="Times New Roman" w:ascii="Times New Roman"/>
          <w:sz w:val="24"/>
          <w:szCs w:val="24"/>
        </w:rPr>
        <w:tab/>
      </w:r>
      <w:r w:rsidRPr="005129A8">
        <w:rPr>
          <w:rFonts w:hAnsi="Times New Roman" w:ascii="Times New Roman"/>
          <w:sz w:val="24"/>
          <w:szCs w:val="24"/>
        </w:rPr>
        <w:tab/>
      </w:r>
      <w:r w:rsidRPr="005129A8">
        <w:rPr>
          <w:rFonts w:hAnsi="Times New Roman" w:ascii="Times New Roman"/>
          <w:sz w:val="24"/>
          <w:szCs w:val="24"/>
        </w:rPr>
        <w:tab/>
      </w:r>
      <w:r w:rsidRPr="005129A8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D03C74" w:rsidP="00D03C74" w:rsidR="00D03C74" w:rsidRPr="00D03C74">
      <w:pPr>
        <w:ind w:firstLine="360"/>
        <w:rPr>
          <w:rFonts w:hAnsi="Times New Roman" w:ascii="Times New Roman"/>
          <w:sz w:val="24"/>
          <w:szCs w:val="24"/>
        </w:rPr>
      </w:pPr>
      <w:r w:rsidRPr="00D03C74">
        <w:rPr>
          <w:rFonts w:hAnsi="Times New Roman" w:ascii="Times New Roman"/>
          <w:sz w:val="24"/>
          <w:szCs w:val="24"/>
        </w:rPr>
        <w:t xml:space="preserve">Dostaviti: </w:t>
      </w:r>
    </w:p>
    <w:p w:rsidRDefault="00D03C74" w:rsidP="00D03C74" w:rsidR="00D03C74" w:rsidRPr="00D03C74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03C74">
        <w:rPr>
          <w:rFonts w:hAnsi="Times New Roman" w:ascii="Times New Roman"/>
          <w:sz w:val="24"/>
          <w:szCs w:val="24"/>
        </w:rPr>
        <w:t xml:space="preserve">dužniku DUMBROVSKY d.o.o., Lozovac, Konjevrate </w:t>
      </w:r>
    </w:p>
    <w:p w:rsidRDefault="00D03C74" w:rsidP="00D03C74" w:rsidR="00D03C74" w:rsidRPr="00D03C74">
      <w:pPr>
        <w:pStyle w:val="Tijeloteksta"/>
        <w:numPr>
          <w:ilvl w:val="0"/>
          <w:numId w:val="4"/>
        </w:numPr>
        <w:rPr>
          <w:szCs w:val="24"/>
        </w:rPr>
      </w:pPr>
      <w:r w:rsidRPr="00D03C74">
        <w:rPr>
          <w:szCs w:val="24"/>
          <w:shd w:fill="F8F8F8" w:color="auto" w:val="clear"/>
        </w:rPr>
        <w:t>ČESTIMIR DUMBORVSKY</w:t>
      </w:r>
      <w:r w:rsidRPr="00D03C74">
        <w:rPr>
          <w:szCs w:val="24"/>
        </w:rPr>
        <w:t xml:space="preserve"> iz Češke, Olomovc-</w:t>
      </w:r>
      <w:r w:rsidRPr="00D03C74">
        <w:rPr>
          <w:szCs w:val="24"/>
          <w:shd w:fill="F8F8F8" w:color="auto" w:val="clear"/>
        </w:rPr>
        <w:t>Hodolany Ostrava, Kosmonauto 1024/18</w:t>
      </w:r>
      <w:r w:rsidRPr="00D03C74">
        <w:rPr>
          <w:szCs w:val="24"/>
        </w:rPr>
        <w:t xml:space="preserve"> i na e-oglasnu ploču suda</w:t>
      </w:r>
    </w:p>
    <w:p w:rsidRDefault="00D03C74" w:rsidP="00D03C74" w:rsidR="00D03C74" w:rsidRPr="00D03C74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03C74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D03C74" w:rsidP="00D03C74" w:rsidR="00D03C74" w:rsidRPr="00D03C74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03C74">
        <w:rPr>
          <w:rFonts w:hAnsi="Times New Roman" w:ascii="Times New Roman"/>
          <w:sz w:val="24"/>
          <w:szCs w:val="24"/>
        </w:rPr>
        <w:t>e-oglasna ploča</w:t>
      </w:r>
    </w:p>
    <w:p w:rsidRDefault="00D03C74" w:rsidP="00D03C74" w:rsidR="00D03C74" w:rsidRPr="00D03C74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D03C74">
        <w:rPr>
          <w:rFonts w:hAnsi="Times New Roman" w:ascii="Times New Roman"/>
          <w:sz w:val="24"/>
          <w:szCs w:val="24"/>
        </w:rPr>
        <w:t>u spis</w:t>
      </w:r>
    </w:p>
    <w:p w:rsidRDefault="00D03C74" w:rsidP="00D03C74" w:rsidR="00D03C74" w:rsidRPr="00D03C74">
      <w:pPr>
        <w:rPr>
          <w:rFonts w:hAnsi="Times New Roman" w:ascii="Times New Roman"/>
          <w:sz w:val="24"/>
          <w:szCs w:val="24"/>
        </w:rPr>
      </w:pPr>
    </w:p>
    <w:p w:rsidRDefault="00274712" w:rsidP="00274712" w:rsidR="00274712" w:rsidRPr="00274712">
      <w:pPr>
        <w:rPr>
          <w:rFonts w:hAnsi="Times New Roman" w:ascii="Times New Roman"/>
          <w:sz w:val="24"/>
          <w:szCs w:val="24"/>
        </w:rPr>
      </w:pPr>
    </w:p>
    <w:p w:rsidRDefault="00274712" w:rsidP="00274712" w:rsidR="00274712"/>
    <w:p w:rsidRDefault="00501334" w:rsidP="00274712" w:rsidR="00501334" w:rsidRPr="00F42F5E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F42F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2264F"/>
    <w:rsid w:val="00186527"/>
    <w:rsid w:val="001C6819"/>
    <w:rsid w:val="001E1395"/>
    <w:rsid w:val="00256FA9"/>
    <w:rsid w:val="00265C67"/>
    <w:rsid w:val="00274712"/>
    <w:rsid w:val="002A57CA"/>
    <w:rsid w:val="002A784D"/>
    <w:rsid w:val="002A78B5"/>
    <w:rsid w:val="002B15E3"/>
    <w:rsid w:val="002E3E6A"/>
    <w:rsid w:val="00324768"/>
    <w:rsid w:val="0036067E"/>
    <w:rsid w:val="00363FD5"/>
    <w:rsid w:val="003E2DDC"/>
    <w:rsid w:val="00453AA0"/>
    <w:rsid w:val="004728C2"/>
    <w:rsid w:val="00485DA2"/>
    <w:rsid w:val="00490080"/>
    <w:rsid w:val="00501334"/>
    <w:rsid w:val="005129A8"/>
    <w:rsid w:val="0053541E"/>
    <w:rsid w:val="00683A0B"/>
    <w:rsid w:val="006C3A18"/>
    <w:rsid w:val="006D5987"/>
    <w:rsid w:val="00717F56"/>
    <w:rsid w:val="007E044B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658BC"/>
    <w:rsid w:val="00C86C50"/>
    <w:rsid w:val="00CB5F93"/>
    <w:rsid w:val="00CF3817"/>
    <w:rsid w:val="00D00AF0"/>
    <w:rsid w:val="00D03C74"/>
    <w:rsid w:val="00D509F3"/>
    <w:rsid w:val="00DC1106"/>
    <w:rsid w:val="00DC551A"/>
    <w:rsid w:val="00E62106"/>
    <w:rsid w:val="00EB25A6"/>
    <w:rsid w:val="00EF75D8"/>
    <w:rsid w:val="00F26AE4"/>
    <w:rsid w:val="00F42F5E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6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64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6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6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6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64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6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6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3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1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3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DUMBROVSKY društvo s ograničenom odgovornošću za građevinarstvo i usluge</izvorni_sadrzaj>
    <derivirana_varijabla naziv="DomainObject.Predmet.ProtustrankaFormated_1">  DUMBROVSKY društvo s ograničenom odgovornošću za građevinarstvo i usluge</derivirana_varijabla>
  </DomainObject.Predmet.ProtustrankaFormated>
  <DomainObject.Predmet.ProtustrankaFormatedOIB>
    <izvorni_sadrzaj>  DUMBROVSKY društvo s ograničenom odgovornošću za građevinarstvo i usluge, OIB 27524537454</izvorni_sadrzaj>
    <derivirana_varijabla naziv="DomainObject.Predmet.ProtustrankaFormatedOIB_1">  DUMBROVSKY društvo s ograničenom odgovornošću za građevinarstvo i usluge, OIB 27524537454</derivirana_varijabla>
  </DomainObject.Predmet.ProtustrankaFormatedOIB>
  <DomainObject.Predmet.ProtustrankaFormatedWithAdress>
    <izvorni_sadrzaj> DUMBROVSKY društvo s ograničenom odgovornošću za građevinarstvo i usluge, Krnići Donji 71 A, 22221 Lozovac , 22221 Konjevrate</izvorni_sadrzaj>
    <derivirana_varijabla naziv="DomainObject.Predmet.ProtustrankaFormatedWithAdress_1"> DUMBROVSKY društvo s ograničenom odgovornošću za građevinarstvo i usluge, Krnići Donji 71 A, 22221 Lozovac , 22221 Konjevrate</derivirana_varijabla>
  </DomainObject.Predmet.ProtustrankaFormatedWithAdress>
  <DomainObject.Predmet.ProtustrankaFormatedWithAdressOIB>
    <izvorni_sadrzaj> DUMBROVSKY društvo s ograničenom odgovornošću za građevinarstvo i usluge, OIB 27524537454, Krnići Donji 71 A, 22221 Lozovac , 22221 Konjevrate</izvorni_sadrzaj>
    <derivirana_varijabla naziv="DomainObject.Predmet.ProtustrankaFormatedWithAdressOIB_1"> DUMBROVSKY društvo s ograničenom odgovornošću za građevinarstvo i usluge, OIB 27524537454, Krnići Donji 71 A, 22221 Lozovac , 22221 Konjevrate</derivirana_varijabla>
  </DomainObject.Predmet.ProtustrankaFormatedWithAdressOIB>
  <DomainObject.Predmet.ProtustrankaWithAdress>
    <izvorni_sadrzaj>DUMBROVSKY društvo s ograničenom odgovornošću za građevinarstvo i usluge Krnići Donji 71 A, 22221 Lozovac , 22221 Konjevrate</izvorni_sadrzaj>
    <derivirana_varijabla naziv="DomainObject.Predmet.ProtustrankaWithAdress_1">DUMBROVSKY društvo s ograničenom odgovornošću za građevinarstvo i usluge Krnići Donji 71 A, 22221 Lozovac , 22221 Konjevrate</derivirana_varijabla>
  </DomainObject.Predmet.ProtustrankaWithAdress>
  <DomainObject.Predmet.ProtustrankaWithAdressOIB>
    <izvorni_sadrzaj>DUMBROVSKY društvo s ograničenom odgovornošću za građevinarstvo i usluge, OIB 27524537454, Krnići Donji 71 A, 22221 Lozovac , 22221 Konjevrate</izvorni_sadrzaj>
    <derivirana_varijabla naziv="DomainObject.Predmet.ProtustrankaWithAdressOIB_1">DUMBROVSKY društvo s ograničenom odgovornošću za građevinarstvo i usluge, OIB 27524537454, Krnići Donji 71 A, 22221 Lozovac , 22221 Konjevrate</derivirana_varijabla>
  </DomainObject.Predmet.ProtustrankaWithAdressOIB>
  <DomainObject.Predmet.ProtustrankaNazivFormated>
    <izvorni_sadrzaj>DUMBROVSKY društvo s ograničenom odgovornošću za građevinarstvo i usluge</izvorni_sadrzaj>
    <derivirana_varijabla naziv="DomainObject.Predmet.ProtustrankaNazivFormated_1">DUMBROVSKY društvo s ograničenom odgovornošću za građevinarstvo i usluge</derivirana_varijabla>
  </DomainObject.Predmet.ProtustrankaNazivFormated>
  <DomainObject.Predmet.ProtustrankaNazivFormatedOIB>
    <izvorni_sadrzaj>DUMBROVSKY društvo s ograničenom odgovornošću za građevinarstvo i usluge, OIB 27524537454</izvorni_sadrzaj>
    <derivirana_varijabla naziv="DomainObject.Predmet.ProtustrankaNazivFormatedOIB_1">DUMBROVSKY društvo s ograničenom odgovornošću za građevinarstvo i usluge, OIB 27524537454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DUMBROVSKY društvo s ograničenom odgovornošću za građevinarstvo i usluge</item>
    </izvorni_sadrzaj>
    <derivirana_varijabla naziv="DomainObject.Predmet.ProtuStrankaListFormated_1">
      <item>DUMBROVSKY društvo s ograničenom odgovornošću za građevinarstvo i usluge</item>
    </derivirana_varijabla>
  </DomainObject.Predmet.ProtuStrankaListFormated>
  <DomainObject.Predmet.ProtuStrankaListFormatedOIB>
    <izvorni_sadrzaj>
      <item>DUMBROVSKY društvo s ograničenom odgovornošću za građevinarstvo i usluge, OIB 27524537454</item>
    </izvorni_sadrzaj>
    <derivirana_varijabla naziv="DomainObject.Predmet.ProtuStrankaListFormatedOIB_1">
      <item>DUMBROVSKY društvo s ograničenom odgovornošću za građevinarstvo i usluge, OIB 27524537454</item>
    </derivirana_varijabla>
  </DomainObject.Predmet.ProtuStrankaListFormatedOIB>
  <DomainObject.Predmet.ProtuStrankaListFormatedWithAdress>
    <izvorni_sadrzaj>
      <item>DUMBROVSKY društvo s ograničenom odgovornošću za građevinarstvo i usluge, Krnići Donji 71 A, 22221 Lozovac , 22221 Konjevrate</item>
    </izvorni_sadrzaj>
    <derivirana_varijabla naziv="DomainObject.Predmet.ProtuStrankaListFormatedWithAdress_1">
      <item>DUMBROVSKY društvo s ograničenom odgovornošću za građevinarstvo i usluge, Krnići Donji 71 A, 22221 Lozovac , 22221 Konjevrate</item>
    </derivirana_varijabla>
  </DomainObject.Predmet.ProtuStrankaListFormatedWithAdress>
  <DomainObject.Predmet.ProtuStrankaListFormatedWithAdressOIB>
    <izvorni_sadrzaj>
      <item>DUMBROVSKY društvo s ograničenom odgovornošću za građevinarstvo i usluge, OIB 27524537454, Krnići Donji 71 A, 22221 Lozovac , 22221 Konjevrate</item>
    </izvorni_sadrzaj>
    <derivirana_varijabla naziv="DomainObject.Predmet.ProtuStrankaListFormatedWithAdressOIB_1">
      <item>DUMBROVSKY društvo s ograničenom odgovornošću za građevinarstvo i usluge, OIB 27524537454, Krnići Donji 71 A, 22221 Lozovac , 22221 Konjevrate</item>
    </derivirana_varijabla>
  </DomainObject.Predmet.ProtuStrankaListFormatedWithAdressOIB>
  <DomainObject.Predmet.ProtuStrankaListNazivFormated>
    <izvorni_sadrzaj>
      <item>DUMBROVSKY društvo s ograničenom odgovornošću za građevinarstvo i usluge</item>
    </izvorni_sadrzaj>
    <derivirana_varijabla naziv="DomainObject.Predmet.ProtuStrankaListNazivFormated_1">
      <item>DUMBROVSKY društvo s ograničenom odgovornošću za građevinarstvo i usluge</item>
    </derivirana_varijabla>
  </DomainObject.Predmet.ProtuStrankaListNazivFormated>
  <DomainObject.Predmet.ProtuStrankaListNazivFormatedOIB>
    <izvorni_sadrzaj>
      <item>DUMBROVSKY društvo s ograničenom odgovornošću za građevinarstvo i usluge, OIB 27524537454</item>
    </izvorni_sadrzaj>
    <derivirana_varijabla naziv="DomainObject.Predmet.ProtuStrankaListNazivFormatedOIB_1">
      <item>DUMBROVSKY društvo s ograničenom odgovornošću za građevinarstvo i usluge, OIB 27524537454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DUMBROVSKY društvo s ograničenom odgovornošću za građevinarstvo i usluge</izvorni_sadrzaj>
    <derivirana_varijabla naziv="DomainObject.Predmet.ProtustrankaIDrugi_1">DUMBROVSKY društvo s ograničenom odgovornošću za građevinarstvo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DUMBROVSKY društvo s ograničenom odgovornošću za građevinarstvo i usluge, OIB 27524537454, Krnići Donji 71 A, 22221 Lozovac , 22221 Konjevrate</izvorni_sadrzaj>
    <derivirana_varijabla naziv="DomainObject.Predmet.ProtustrankaIDrugiAdressOIB_1">DUMBROVSKY društvo s ograničenom odgovornošću za građevinarstvo i usluge, OIB 27524537454, Krnići Donji 71 A, 22221 Lozovac , 22221 Konjevrate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DUMBROVSKY društvo s ograničenom odgovornošću za građevinarstvo i usluge</item>
    </izvorni_sadrzaj>
    <derivirana_varijabla naziv="DomainObject.Predmet.SudioniciListNaziv_1">
      <item>FINA - Podružnica Šibenik</item>
      <item>DUMBROVSKY društvo s ograničenom odgovornošću za građevinarstvo i usluge</item>
    </derivirana_varijabla>
  </DomainObject.Predmet.SudioniciListNaziv>
  <DomainObject.Predmet.SudioniciListAdressOIB>
    <izvorni_sadrzaj>
      <item>FINA - Podružnica Šibenik, OIB 85821130368, Perivoj L. Marune 1,22000 Šibenik</item>
      <item>DUMBROVSKY društvo s ograničenom odgovornošću za građevinarstvo i usluge, OIB 27524537454, Krnići Donji 71 A, 22221 Lozovac ,22221 Konjevrate</item>
    </izvorni_sadrzaj>
    <derivirana_varijabla naziv="DomainObject.Predmet.SudioniciListAdressOIB_1">
      <item>FINA - Podružnica Šibenik, OIB 85821130368, Perivoj L. Marune 1,22000 Šibenik</item>
      <item>DUMBROVSKY društvo s ograničenom odgovornošću za građevinarstvo i usluge, OIB 27524537454, Krnići Donji 71 A, 22221 Lozovac ,22221 Konjevrate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27524537454</item>
    </izvorni_sadrzaj>
    <derivirana_varijabla naziv="DomainObject.Predmet.SudioniciListNazivOIB_1">
      <item>, OIB 85821130368</item>
      <item>, OIB 27524537454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209CA-23DF-4054-BC94-47F96C198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227</properties:Words>
  <properties:Characters>1164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2016-04-04T12:06:00Z</dcterms:created>
  <dc:creator>Ardena Bajlo</dc:creator>
  <cp:lastModifiedBy>wsadmin</cp:lastModifiedBy>
  <cp:lastPrinted>2016-04-05T07:24:00Z</cp:lastPrinted>
  <dcterms:modified xmlns:xsi="http://www.w3.org/2001/XMLSchema-instance" xsi:type="dcterms:W3CDTF">2016-04-05T07:24:00Z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