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adc7" w14:paraId="eebadc7" w:rsidRDefault="00991A9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1731645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91A90" w:rsidP="00991A90" w:rsidR="00AE649C">
      <w:pPr>
        <w:pStyle w:val="NormaleSPIS"/>
        <w:spacing w:after="0"/>
      </w:pPr>
      <w:r>
        <w:t xml:space="preserve">      Republika Hrvatska</w:t>
      </w:r>
    </w:p>
    <w:p w:rsidRDefault="00991A90" w:rsidP="00991A90" w:rsidR="00991A90">
      <w:pPr>
        <w:pStyle w:val="NormaleSPIS"/>
        <w:spacing w:after="0"/>
      </w:pPr>
      <w:r>
        <w:t>Trgovački sud u Bjelovaru</w:t>
      </w:r>
    </w:p>
    <w:p w:rsidRDefault="00991A90" w:rsidP="004F27AE" w:rsidR="00991A90"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991A90" w:rsidP="00991A90" w:rsidR="00991A90">
      <w:pPr>
        <w:jc w:val="right"/>
        <w:rPr>
          <w:b/>
        </w:rPr>
      </w:pPr>
      <w:r>
        <w:t>Poslovni broj:7 St-428/2017-8</w:t>
      </w:r>
    </w:p>
    <w:p w:rsidRDefault="00991A90" w:rsidP="00991A90" w:rsidR="00991A90">
      <w:pPr>
        <w:jc w:val="center"/>
      </w:pPr>
      <w:r>
        <w:t>U  I M E  R E P U B L I K E   H R V A T  S K E</w:t>
      </w:r>
    </w:p>
    <w:p w:rsidRDefault="00991A90" w:rsidP="00991A90" w:rsidR="00991A90">
      <w:pPr>
        <w:jc w:val="center"/>
        <w:rPr>
          <w:b/>
        </w:rPr>
      </w:pPr>
      <w:r>
        <w:t xml:space="preserve"> R J E Š E N J E</w:t>
      </w:r>
    </w:p>
    <w:p w:rsidRDefault="00991A90" w:rsidP="00991A90" w:rsidR="00991A90">
      <w:pPr>
        <w:jc w:val="both"/>
      </w:pPr>
      <w:r>
        <w:t xml:space="preserve">Trgovački sud u Bjelovaru, po sucu Tomislavu </w:t>
      </w:r>
      <w:proofErr w:type="spellStart"/>
      <w:r>
        <w:t>Mrazoviću</w:t>
      </w:r>
      <w:proofErr w:type="spellEnd"/>
      <w:r>
        <w:t xml:space="preserve">, u stečajnom postupku nad dužnikom AUTO FILIP d.o.o. za trgovinu iz Zagreba, 1.Jazbinski Odvojak 17, MBS 080183096, OIB 69034779764, 16. studenog 2017. </w:t>
      </w:r>
    </w:p>
    <w:p w:rsidRDefault="00991A90" w:rsidP="00991A90" w:rsidR="00991A90">
      <w:pPr>
        <w:jc w:val="center"/>
        <w:rPr>
          <w:b/>
        </w:rPr>
      </w:pPr>
      <w:r>
        <w:t>r i j e š i o   j e</w:t>
      </w:r>
    </w:p>
    <w:p w:rsidRDefault="00991A90" w:rsidP="00991A90" w:rsidR="00991A90">
      <w:pPr>
        <w:ind w:firstLine="720"/>
        <w:jc w:val="both"/>
      </w:pPr>
      <w:proofErr w:type="spellStart"/>
      <w:r>
        <w:t>I.Otvara</w:t>
      </w:r>
      <w:proofErr w:type="spellEnd"/>
      <w:r>
        <w:t xml:space="preserve"> se stečajni postupak</w:t>
      </w:r>
      <w:r>
        <w:rPr>
          <w:b/>
        </w:rPr>
        <w:t xml:space="preserve"> </w:t>
      </w:r>
      <w:r>
        <w:t xml:space="preserve">nad dužnikom AUTO FILIP d.o.o. za trgovinu iz Zagreba, 1.Jazbinski Odvojak 17, MBS 080183096, OIB 69034779764. </w:t>
      </w:r>
    </w:p>
    <w:p w:rsidRDefault="00991A90" w:rsidP="00991A90" w:rsidR="00991A90">
      <w:pPr>
        <w:jc w:val="both"/>
      </w:pPr>
      <w:r>
        <w:tab/>
        <w:t>II</w:t>
      </w:r>
      <w:r>
        <w:rPr>
          <w:b/>
        </w:rPr>
        <w:t>.</w:t>
      </w:r>
      <w:r>
        <w:t xml:space="preserve">Za stečajnu upraviteljicu imenuje se Paula </w:t>
      </w:r>
      <w:proofErr w:type="spellStart"/>
      <w:r>
        <w:t>Čandrlić</w:t>
      </w:r>
      <w:proofErr w:type="spellEnd"/>
      <w:r>
        <w:t xml:space="preserve"> Mesarić iz Osijeka, Zagrebačka 6, OIB 89394772015.</w:t>
      </w:r>
    </w:p>
    <w:p w:rsidRDefault="00991A90" w:rsidP="00991A90" w:rsidR="00991A90">
      <w:pPr>
        <w:jc w:val="both"/>
      </w:pPr>
      <w:r>
        <w:tab/>
      </w:r>
      <w:proofErr w:type="spellStart"/>
      <w:r>
        <w:t>III.Zaključuje</w:t>
      </w:r>
      <w:proofErr w:type="spellEnd"/>
      <w:r>
        <w:t xml:space="preserve"> se stečajni postupak</w:t>
      </w:r>
      <w:r>
        <w:rPr>
          <w:b/>
        </w:rPr>
        <w:t xml:space="preserve"> </w:t>
      </w:r>
      <w:r>
        <w:t>nad dužnikom AUTO FILIP d.o.o. za trgovinu iz Zagreba, 1.Jazbinski Odvojak 17, MBS 080183096, OIB 69034779764.</w:t>
      </w:r>
    </w:p>
    <w:p w:rsidRDefault="00991A90" w:rsidP="00991A90" w:rsidR="00991A90">
      <w:pPr>
        <w:jc w:val="both"/>
        <w:rPr>
          <w:b/>
        </w:rPr>
      </w:pPr>
      <w:r>
        <w:tab/>
      </w:r>
      <w:proofErr w:type="spellStart"/>
      <w:r>
        <w:t>IV.Stečajni</w:t>
      </w:r>
      <w:proofErr w:type="spellEnd"/>
      <w:r>
        <w:t xml:space="preserve"> postupak je otvoren i zaključen s danom 16. studenog 2017. godine u</w:t>
      </w:r>
      <w:r>
        <w:rPr>
          <w:b/>
        </w:rPr>
        <w:t xml:space="preserve"> </w:t>
      </w:r>
      <w:r>
        <w:t>07,20 sati, kada je ovo rješenje stavljeno na e-oglasnu ploču ovog suda.</w:t>
      </w:r>
    </w:p>
    <w:p w:rsidRDefault="00991A90" w:rsidP="00991A90" w:rsidR="00991A90">
      <w:pPr>
        <w:jc w:val="both"/>
      </w:pPr>
      <w:r>
        <w:tab/>
      </w:r>
      <w:proofErr w:type="spellStart"/>
      <w:r>
        <w:t>V.Nakon</w:t>
      </w:r>
      <w:proofErr w:type="spellEnd"/>
      <w:r>
        <w:t xml:space="preserve"> pravomoćnosti ovoga rješenja stečajni dužnik će se brisati iz sudskog registra.</w:t>
      </w:r>
    </w:p>
    <w:p w:rsidRDefault="00991A90" w:rsidP="00991A90" w:rsidR="00991A90">
      <w:pPr>
        <w:jc w:val="both"/>
      </w:pPr>
      <w:r>
        <w:tab/>
      </w:r>
      <w:proofErr w:type="spellStart"/>
      <w:r>
        <w:t>VI.Ovo</w:t>
      </w:r>
      <w:proofErr w:type="spellEnd"/>
      <w:r>
        <w:t xml:space="preserve"> rješenje će se objaviti na e-oglasnoj ploči Trgovačkog suda u Bjelovaru.</w:t>
      </w:r>
      <w:r>
        <w:tab/>
        <w:t xml:space="preserve"> </w:t>
      </w:r>
    </w:p>
    <w:p w:rsidRDefault="00991A90" w:rsidP="00991A90" w:rsidR="00991A90">
      <w:pPr>
        <w:jc w:val="center"/>
        <w:rPr>
          <w:b/>
        </w:rPr>
      </w:pPr>
      <w:r>
        <w:t>Obrazloženje</w:t>
      </w:r>
    </w:p>
    <w:p w:rsidRDefault="00991A90" w:rsidP="00991A90" w:rsidR="00991A90">
      <w:pPr>
        <w:jc w:val="both"/>
      </w:pPr>
      <w:r>
        <w:tab/>
        <w:t xml:space="preserve">Na prijedlog predlagatelja FINA, RC Zagreb, Podružnica Zagreb za otvaranje stečajnog postupka nad dužnikom AUTO FILIP d.o.o. iz Zagreba, sud je pokrenuo postupak radi utvrđivanja uvjeta za otvaranje stečajnog postupka nad dužnikom, te u tom postupku utvrdio da dužnik nema imovine kojom bi se mogli pokriti troškovi stečajnog postupka, slijedom čega je svojim rješenjem 7 St-428/2017-6 od dana 13.09.2017.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13.09.2017. godine, pa kako nitko nije u ostavljenom roku, a niti sve do sada </w:t>
      </w:r>
    </w:p>
    <w:p w:rsidRDefault="00991A90" w:rsidP="00991A90" w:rsidR="00991A90">
      <w:pPr>
        <w:jc w:val="center"/>
      </w:pPr>
      <w:r>
        <w:lastRenderedPageBreak/>
        <w:t>2</w:t>
      </w:r>
    </w:p>
    <w:p w:rsidRDefault="00991A90" w:rsidP="00991A90" w:rsidR="00991A90">
      <w:pPr>
        <w:jc w:val="right"/>
      </w:pPr>
      <w:r>
        <w:t>Poslovni broj:7 St-428/2017-8</w:t>
      </w:r>
    </w:p>
    <w:p w:rsidRDefault="00991A90" w:rsidP="00991A90" w:rsidR="00991A90">
      <w:pPr>
        <w:jc w:val="both"/>
      </w:pPr>
      <w:r>
        <w:t xml:space="preserve">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991A90" w:rsidP="00991A90" w:rsidR="00991A90">
      <w:pPr>
        <w:ind w:firstLine="720"/>
        <w:jc w:val="center"/>
      </w:pPr>
      <w:r>
        <w:t xml:space="preserve">U Bjelovaru 16. studenog 2017. </w:t>
      </w:r>
    </w:p>
    <w:p w:rsidRDefault="00991A90" w:rsidP="00991A90" w:rsidR="00991A90">
      <w:pPr>
        <w:spacing w:after="0"/>
        <w:ind w:firstLine="720"/>
        <w:jc w:val="both"/>
      </w:pPr>
      <w:r>
        <w:tab/>
      </w:r>
      <w:r>
        <w:tab/>
      </w:r>
      <w:r>
        <w:tab/>
      </w:r>
      <w:r>
        <w:tab/>
      </w:r>
      <w:r>
        <w:tab/>
      </w:r>
      <w:r>
        <w:tab/>
      </w:r>
      <w:r>
        <w:tab/>
        <w:t xml:space="preserve">                    Sudac </w:t>
      </w:r>
    </w:p>
    <w:p w:rsidRDefault="00991A90" w:rsidP="00991A90" w:rsidR="00991A90">
      <w:pPr>
        <w:ind w:firstLine="720"/>
        <w:jc w:val="both"/>
      </w:pPr>
      <w:r>
        <w:tab/>
      </w:r>
      <w:r>
        <w:tab/>
      </w:r>
      <w:r>
        <w:tab/>
      </w:r>
      <w:r>
        <w:tab/>
      </w:r>
      <w:r>
        <w:tab/>
      </w:r>
      <w:r>
        <w:tab/>
      </w:r>
      <w:r>
        <w:tab/>
        <w:t xml:space="preserve">           Tomislav Mrazović,v.r.</w:t>
      </w:r>
      <w:r>
        <w:t xml:space="preserve"> </w:t>
      </w:r>
    </w:p>
    <w:p w:rsidRDefault="00991A90" w:rsidP="00991A90" w:rsidR="00991A90">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991A90" w:rsidP="00991A90" w:rsidR="00991A90">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991A90" w:rsidP="00991A90" w:rsidR="00991A90">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991A90" w:rsidP="00991A90" w:rsidR="00991A90">
      <w:pPr>
        <w:jc w:val="both"/>
      </w:pPr>
    </w:p>
    <w:p w:rsidRDefault="00991A90" w:rsidP="00991A90" w:rsidR="00991A90">
      <w:pPr>
        <w:ind w:firstLine="720"/>
        <w:jc w:val="both"/>
      </w:pPr>
      <w:r>
        <w:tab/>
      </w:r>
    </w:p>
    <w:p w:rsidRDefault="00991A90" w:rsidP="00991A90" w:rsidR="00991A90">
      <w:pPr>
        <w:jc w:val="both"/>
      </w:pPr>
      <w:r>
        <w:tab/>
      </w:r>
    </w:p>
    <w:p w:rsidRDefault="00991A90" w:rsidP="00991A90" w:rsidR="00991A90">
      <w:pPr>
        <w:jc w:val="both"/>
      </w:pPr>
      <w:r>
        <w:tab/>
      </w:r>
      <w:r>
        <w:tab/>
      </w:r>
      <w:r>
        <w:tab/>
      </w:r>
    </w:p>
    <w:p w:rsidRDefault="00991A90" w:rsidP="00991A90" w:rsidR="00991A9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1A90"/>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53405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St-428/2017-8</izvorni_sadrzaj>
    <derivirana_varijabla naziv="DomainObject.Oznaka_1">St-428/2017-8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St-428/2017</izvorni_sadrzaj>
    <derivirana_varijabla naziv="DomainObject.Predmet.OznakaBroj_1">St-428/2017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FILIP, d.o.o. zastupanog po punomoćniku Željko Štefanović</izvorni_sadrzaj>
    <derivirana_varijabla naziv="DomainObject.Predmet.ProtustrankaFormated_1">  AUTO FILIP, d.o.o. zastupanog po punomoćniku Željko Štefanović</derivirana_varijabla>
  </DomainObject.Predmet.ProtustrankaFormated>
  <DomainObject.Predmet.ProtustrankaFormatedOIB>
    <izvorni_sadrzaj>  AUTO FILIP, d.o.o., OIB 69034779764 zastupanog po punomoćniku Željko Štefanović</izvorni_sadrzaj>
    <derivirana_varijabla naziv="DomainObject.Predmet.ProtustrankaFormatedOIB_1">  AUTO FILIP, d.o.o., OIB 69034779764 zastupanog po punomoćniku Željko Štefanović</derivirana_varijabla>
  </DomainObject.Predmet.ProtustrankaFormatedOIB>
  <DomainObject.Predmet.ProtustrankaFormatedWithAdress>
    <izvorni_sadrzaj> AUTO FILIP, d.o.o., 1. Jazbinski Odvojak 17, 10000 Zagreb zastupanog po punomoćniku Željko Štefanović</izvorni_sadrzaj>
    <derivirana_varijabla naziv="DomainObject.Predmet.ProtustrankaFormatedWithAdress_1"> AUTO FILIP, d.o.o., 1. Jazbinski Odvojak 17, 10000 Zagreb zastupanog po punomoćniku Željko Štefanović</derivirana_varijabla>
  </DomainObject.Predmet.ProtustrankaFormatedWithAdress>
  <DomainObject.Predmet.ProtustrankaFormatedWithAdressOIB>
    <izvorni_sadrzaj> AUTO FILIP, d.o.o., OIB 69034779764, 1. Jazbinski Odvojak 17, 10000 Zagreb zastupanog po punomoćniku Željko Štefanović</izvorni_sadrzaj>
    <derivirana_varijabla naziv="DomainObject.Predmet.ProtustrankaFormatedWithAdressOIB_1"> AUTO FILIP, d.o.o., OIB 69034779764, 1. Jazbinski Odvojak 17, 10000 Zagreb zastupanog po punomoćniku Željko Štefanović</derivirana_varijabla>
  </DomainObject.Predmet.ProtustrankaFormatedWithAdressOIB>
  <DomainObject.Predmet.ProtustrankaWithAdress>
    <izvorni_sadrzaj>AUTO FILIP, d.o.o. 1. Jazbinski Odvojak 17, 10000 Zagreb</izvorni_sadrzaj>
    <derivirana_varijabla naziv="DomainObject.Predmet.ProtustrankaWithAdress_1">AUTO FILIP, d.o.o. 1. Jazbinski Odvojak 17, 10000 Zagreb</derivirana_varijabla>
  </DomainObject.Predmet.ProtustrankaWithAdress>
  <DomainObject.Predmet.ProtustrankaWithAdressOIB>
    <izvorni_sadrzaj>AUTO FILIP, d.o.o., OIB 69034779764, 1. Jazbinski Odvojak 17, 10000 Zagreb</izvorni_sadrzaj>
    <derivirana_varijabla naziv="DomainObject.Predmet.ProtustrankaWithAdressOIB_1">AUTO FILIP, d.o.o., OIB 69034779764, 1. Jazbinski Odvojak 17, 10000 Zagreb</derivirana_varijabla>
  </DomainObject.Predmet.ProtustrankaWithAdressOIB>
  <DomainObject.Predmet.ProtustrankaNazivFormated>
    <izvorni_sadrzaj>AUTO FILIP, d.o.o.</izvorni_sadrzaj>
    <derivirana_varijabla naziv="DomainObject.Predmet.ProtustrankaNazivFormated_1">AUTO FILIP, d.o.o.</derivirana_varijabla>
  </DomainObject.Predmet.ProtustrankaNazivFormated>
  <DomainObject.Predmet.ProtustrankaNazivFormatedOIB>
    <izvorni_sadrzaj>AUTO FILIP, d.o.o., OIB 69034779764</izvorni_sadrzaj>
    <derivirana_varijabla naziv="DomainObject.Predmet.ProtustrankaNazivFormatedOIB_1">AUTO FILIP, d.o.o., OIB 69034779764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FILIP, d.o.o. zastupanog po punomoćniku Željko Štefanović</item>
    </izvorni_sadrzaj>
    <derivirana_varijabla naziv="DomainObject.Predmet.ProtuStrankaListFormated_1">
      <item>AUTO FILIP, d.o.o. zastupanog po punomoćniku Željko Štefanović</item>
    </derivirana_varijabla>
  </DomainObject.Predmet.ProtuStrankaListFormated>
  <DomainObject.Predmet.ProtuStrankaListFormatedOIB>
    <izvorni_sadrzaj>
      <item>AUTO FILIP, d.o.o., OIB 69034779764 zastupanog po punomoćniku Željko Štefanović</item>
    </izvorni_sadrzaj>
    <derivirana_varijabla naziv="DomainObject.Predmet.ProtuStrankaListFormatedOIB_1">
      <item>AUTO FILIP, d.o.o., OIB 69034779764 zastupanog po punomoćniku Željko Štefanović</item>
    </derivirana_varijabla>
  </DomainObject.Predmet.ProtuStrankaListFormatedOIB>
  <DomainObject.Predmet.ProtuStrankaListFormatedWithAdress>
    <izvorni_sadrzaj>
      <item>AUTO FILIP, d.o.o., 1. Jazbinski Odvojak 17, 10000 Zagreb zastupanog po punomoćniku Željko Štefanović</item>
    </izvorni_sadrzaj>
    <derivirana_varijabla naziv="DomainObject.Predmet.ProtuStrankaListFormatedWithAdress_1">
      <item>AUTO FILIP, d.o.o., 1. Jazbinski Odvojak 17, 10000 Zagreb zastupanog po punomoćniku Željko Štefanović</item>
    </derivirana_varijabla>
  </DomainObject.Predmet.ProtuStrankaListFormatedWithAdress>
  <DomainObject.Predmet.ProtuStrankaListFormatedWithAdressOIB>
    <izvorni_sadrzaj>
      <item>AUTO FILIP, d.o.o., OIB 69034779764, 1. Jazbinski Odvojak 17, 10000 Zagreb zastupanog po punomoćniku Željko Štefanović</item>
    </izvorni_sadrzaj>
    <derivirana_varijabla naziv="DomainObject.Predmet.ProtuStrankaListFormatedWithAdressOIB_1">
      <item>AUTO FILIP, d.o.o., OIB 69034779764, 1. Jazbinski Odvojak 17, 10000 Zagreb zastupanog po punomoćniku Željko Štefanović</item>
    </derivirana_varijabla>
  </DomainObject.Predmet.ProtuStrankaListFormatedWithAdressOIB>
  <DomainObject.Predmet.ProtuStrankaListNazivFormated>
    <izvorni_sadrzaj>
      <item>AUTO FILIP, d.o.o.</item>
    </izvorni_sadrzaj>
    <derivirana_varijabla naziv="DomainObject.Predmet.ProtuStrankaListNazivFormated_1">
      <item>AUTO FILIP, d.o.o.</item>
    </derivirana_varijabla>
  </DomainObject.Predmet.ProtuStrankaListNazivFormated>
  <DomainObject.Predmet.ProtuStrankaListNazivFormatedOIB>
    <izvorni_sadrzaj>
      <item>AUTO FILIP, d.o.o., OIB 69034779764</item>
    </izvorni_sadrzaj>
    <derivirana_varijabla naziv="DomainObject.Predmet.ProtuStrankaListNazivFormatedOIB_1">
      <item>AUTO FILIP, d.o.o., OIB 69034779764</item>
    </derivirana_varijabla>
  </DomainObject.Predmet.ProtuStrankaListNazivFormatedOIB>
  <DomainObject.Predmet.OstaliListFormated>
    <izvorni_sadrzaj>
      <item>Željko Štefanović punomoćnik sudionika u postupku AUTO FILIP, d.o.o.</item>
    </izvorni_sadrzaj>
    <derivirana_varijabla naziv="DomainObject.Predmet.OstaliListFormated_1">
      <item>Željko Štefanović punomoćnik sudionika u postupku AUTO FILIP, d.o.o.</item>
    </derivirana_varijabla>
  </DomainObject.Predmet.OstaliListFormated>
  <DomainObject.Predmet.OstaliListFormatedOIB>
    <izvorni_sadrzaj>
      <item>Željko Štefanović, OIB 74620454128 punomoćnik sudionika u postupku AUTO FILIP, d.o.o.</item>
    </izvorni_sadrzaj>
    <derivirana_varijabla naziv="DomainObject.Predmet.OstaliListFormatedOIB_1">
      <item>Željko Štefanović, OIB 74620454128 punomoćnik sudionika u postupku AUTO FILIP, d.o.o.</item>
    </derivirana_varijabla>
  </DomainObject.Predmet.OstaliListFormatedOIB>
  <DomainObject.Predmet.OstaliListFormatedWithAdress>
    <izvorni_sadrzaj>
      <item>Željko Štefanović, Ulica Ante Mike Tripala 13., 10000 Zagreb punomoćnik sudionika u postupku AUTO FILIP, d.o.o.</item>
    </izvorni_sadrzaj>
    <derivirana_varijabla naziv="DomainObject.Predmet.OstaliListFormatedWithAdress_1">
      <item>Željko Štefanović, Ulica Ante Mike Tripala 13., 10000 Zagreb punomoćnik sudionika u postupku AUTO FILIP, d.o.o.</item>
    </derivirana_varijabla>
  </DomainObject.Predmet.OstaliListFormatedWithAdress>
  <DomainObject.Predmet.OstaliListFormatedWithAdressOIB>
    <izvorni_sadrzaj>
      <item>Željko Štefanović, OIB 74620454128, Ulica Ante Mike Tripala 13., 10000 Zagreb punomoćnik sudionika u postupku AUTO FILIP, d.o.o.</item>
    </izvorni_sadrzaj>
    <derivirana_varijabla naziv="DomainObject.Predmet.OstaliListFormatedWithAdressOIB_1">
      <item>Željko Štefanović, OIB 74620454128, Ulica Ante Mike Tripala 13., 10000 Zagreb punomoćnik sudionika u postupku AUTO FILIP, d.o.o.</item>
    </derivirana_varijabla>
  </DomainObject.Predmet.OstaliListFormatedWithAdressOIB>
  <DomainObject.Predmet.OstaliListNazivFormated>
    <izvorni_sadrzaj>
      <item>Željko Štefanović</item>
    </izvorni_sadrzaj>
    <derivirana_varijabla naziv="DomainObject.Predmet.OstaliListNazivFormated_1">
      <item>Željko Štefanović</item>
    </derivirana_varijabla>
  </DomainObject.Predmet.OstaliListNazivFormated>
  <DomainObject.Predmet.OstaliListNazivFormatedOIB>
    <izvorni_sadrzaj>
      <item>Željko Štefanović, OIB 74620454128</item>
    </izvorni_sadrzaj>
    <derivirana_varijabla naziv="DomainObject.Predmet.OstaliListNazivFormatedOIB_1">
      <item>Željko Štefanović, OIB 74620454128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St-428/2017-8</izvorni_sadrzaj>
    <derivirana_varijabla naziv="DomainObject.PoslovniBrojDokumenta_1">St-428/2017-8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FILIP, d.o.o.</izvorni_sadrzaj>
    <derivirana_varijabla naziv="DomainObject.Predmet.ProtustrankaIDrugi_1">AUTO FILIP,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FILIP, d.o.o., OIB 69034779764, 1. Jazbinski Odvojak 17, 10000 Zagreb</izvorni_sadrzaj>
    <derivirana_varijabla naziv="DomainObject.Predmet.ProtustrankaIDrugiAdressOIB_1">AUTO FILIP, d.o.o., OIB 69034779764, 1. Jazbinski Odvojak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FILIP, d.o.o.</item>
      <item>FINA Regionalni centar Zagreb</item>
      <item>Željko Štefanović</item>
    </izvorni_sadrzaj>
    <derivirana_varijabla naziv="DomainObject.Predmet.SudioniciListNaziv_1">
      <item>AUTO FILIP, d.o.o.</item>
      <item>FINA Regionalni centar Zagreb</item>
      <item>Željko Štefanović</item>
    </derivirana_varijabla>
  </DomainObject.Predmet.SudioniciListNaziv>
  <DomainObject.Predmet.SudioniciListAdressOIB>
    <izvorni_sadrzaj>
      <item>AUTO FILIP, d.o.o., OIB 69034779764, 1. Jazbinski Odvojak 17,10000 Zagreb</item>
      <item>FINA Regionalni centar Zagreb, OIB 85821130368, Trg svibanjskih žrtava 1995. br. 1,10000 Zagreb</item>
      <item>Željko Štefanović, OIB 74620454128, Ulica Ante Mike Tripala 13.,10000 Zagreb</item>
    </izvorni_sadrzaj>
    <derivirana_varijabla naziv="DomainObject.Predmet.SudioniciListAdressOIB_1">
      <item>AUTO FILIP, d.o.o., OIB 69034779764, 1. Jazbinski Odvojak 17,10000 Zagreb</item>
      <item>FINA Regionalni centar Zagreb, OIB 85821130368, Trg svibanjskih žrtava 1995. br. 1,10000 Zagreb</item>
      <item>Željko Štefanović, OIB 74620454128, Ulica Ante Mike Tripala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033503-7728-4091-9FD4-DE8835B632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2671</properties:Characters>
  <properties:Lines>58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2017-11-16T06:21:00Z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St-428/2017-8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