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5d2b0" w14:paraId="d45d2b0" w:rsidRDefault="00726E14" w:rsidP="00714C6F" w:rsidR="00726E14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824173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St-114/14-</w:t>
      </w:r>
      <w:r w:rsidR="002726A2">
        <w:t>5</w:t>
      </w:r>
      <w:r w:rsidR="00BD4AFE">
        <w:t>9</w:t>
      </w:r>
      <w:r w:rsidR="004802FF">
        <w:t>9</w:t>
      </w:r>
    </w:p>
    <w:p w:rsidRDefault="00726E14" w:rsidP="00726E14" w:rsidR="00726E14" w:rsidRPr="00D21A2C"/>
    <w:p w:rsidRDefault="00726E14" w:rsidP="00726E14" w:rsidR="00726E1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26E14" w:rsidP="00934E02" w:rsidR="00934E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5773B" w:rsidP="00934E02" w:rsidR="003A7EC8" w:rsidRPr="00934E02">
      <w:pPr>
        <w:ind w:hanging="720" w:left="360"/>
        <w:rPr>
          <w:sz w:val="22"/>
          <w:szCs w:val="22"/>
        </w:rPr>
      </w:pPr>
      <w:r>
        <w:tab/>
      </w:r>
      <w:r>
        <w:tab/>
      </w: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143A12" w:rsidP="003A7EC8" w:rsidR="00143A12">
      <w:pPr>
        <w:jc w:val="both"/>
      </w:pPr>
    </w:p>
    <w:p w:rsidRDefault="000C7781" w:rsidP="003A7EC8" w:rsidR="000C7781">
      <w:pPr>
        <w:jc w:val="both"/>
      </w:pPr>
    </w:p>
    <w:p w:rsidRDefault="00F91325" w:rsidP="00143A12" w:rsidR="00071835">
      <w:pPr>
        <w:ind w:firstLine="720"/>
        <w:jc w:val="both"/>
      </w:pPr>
      <w:r>
        <w:t xml:space="preserve">Trgovački sud u Osijeku, po sucu mr. sc. Tihomiru Kovačeviću, kao stečajnom </w:t>
      </w:r>
      <w:r w:rsidR="00BB746F">
        <w:t xml:space="preserve">sucu, u stečajnom postupku nad </w:t>
      </w:r>
      <w:r>
        <w:t xml:space="preserve">dužnikom: </w:t>
      </w:r>
      <w:r w:rsidR="00A01778" w:rsidRPr="00A01778">
        <w:rPr>
          <w:bCs/>
        </w:rPr>
        <w:t>VUKOVIĆ-COMPANY d.o.o. za proizvodnju, trgovinu i usluge, u stečaju, Vukovar, J.J. Strossmayera 21, MBS 030074939, OIB: 08199614791</w:t>
      </w:r>
      <w:r w:rsidRPr="00D53A3A">
        <w:rPr>
          <w:bCs/>
        </w:rPr>
        <w:t>,</w:t>
      </w:r>
      <w:r>
        <w:t xml:space="preserve"> dana </w:t>
      </w:r>
      <w:r w:rsidR="004802FF">
        <w:t>1</w:t>
      </w:r>
      <w:r w:rsidR="00BD4AFE">
        <w:t>5</w:t>
      </w:r>
      <w:r>
        <w:t xml:space="preserve">. </w:t>
      </w:r>
      <w:r w:rsidR="00BD4AFE">
        <w:t>ožujk</w:t>
      </w:r>
      <w:r w:rsidR="00FA119B">
        <w:t>a</w:t>
      </w:r>
      <w:r w:rsidR="002726A2">
        <w:t xml:space="preserve"> </w:t>
      </w:r>
      <w:r>
        <w:t>201</w:t>
      </w:r>
      <w:r w:rsidR="00BD4AFE">
        <w:t>7</w:t>
      </w:r>
      <w:r>
        <w:t xml:space="preserve">. </w:t>
      </w:r>
    </w:p>
    <w:p w:rsidRDefault="00143A12" w:rsidP="00143A12" w:rsidR="00143A12">
      <w:pPr>
        <w:ind w:firstLine="720"/>
        <w:jc w:val="both"/>
      </w:pPr>
    </w:p>
    <w:p w:rsidRDefault="000C7781" w:rsidP="00143A12" w:rsidR="000C7781">
      <w:pPr>
        <w:ind w:firstLine="720"/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143A12" w:rsidP="003A7EC8" w:rsidR="00143A12">
      <w:pPr>
        <w:jc w:val="both"/>
      </w:pPr>
    </w:p>
    <w:p w:rsidRDefault="000C7781" w:rsidP="003A7EC8" w:rsidR="000C7781">
      <w:pPr>
        <w:jc w:val="both"/>
      </w:pPr>
    </w:p>
    <w:p w:rsidRDefault="0052008A" w:rsidP="00157A80" w:rsidR="00F553E2">
      <w:pPr>
        <w:numPr>
          <w:ilvl w:val="0"/>
          <w:numId w:val="6"/>
        </w:numPr>
        <w:suppressAutoHyphens/>
        <w:contextualSpacing/>
        <w:jc w:val="both"/>
      </w:pPr>
      <w:r>
        <w:t>Kupc</w:t>
      </w:r>
      <w:r w:rsidR="00714C6F">
        <w:t>u</w:t>
      </w:r>
      <w:r>
        <w:t xml:space="preserve"> </w:t>
      </w:r>
      <w:r w:rsidR="00BD4AFE" w:rsidRPr="00BD4AFE">
        <w:rPr>
          <w:bCs/>
        </w:rPr>
        <w:t>DEZINSEKCIJA d.o.o. Osijek, Jagodnjak, Ive Lole Ribara 1, OIB: 16409802660</w:t>
      </w:r>
      <w:r>
        <w:t>, predaj</w:t>
      </w:r>
      <w:r w:rsidR="00380B55">
        <w:t>u</w:t>
      </w:r>
      <w:r>
        <w:t xml:space="preserve"> se u posjed </w:t>
      </w:r>
      <w:r w:rsidR="003C5D3B">
        <w:t xml:space="preserve">nekretnine upisane </w:t>
      </w:r>
      <w:r w:rsidR="003C5D3B">
        <w:rPr>
          <w:lang w:eastAsia="zh-CN"/>
        </w:rPr>
        <w:t>u zk.ul.</w:t>
      </w:r>
      <w:r w:rsidR="003C5D3B" w:rsidRPr="00CE110A">
        <w:rPr>
          <w:lang w:eastAsia="zh-CN"/>
        </w:rPr>
        <w:t>br</w:t>
      </w:r>
      <w:r w:rsidR="003C5D3B">
        <w:rPr>
          <w:lang w:eastAsia="zh-CN"/>
        </w:rPr>
        <w:t>.</w:t>
      </w:r>
      <w:r w:rsidR="003C5D3B" w:rsidRPr="00CE110A">
        <w:rPr>
          <w:lang w:eastAsia="zh-CN"/>
        </w:rPr>
        <w:t xml:space="preserve"> </w:t>
      </w:r>
      <w:r w:rsidR="00157A80">
        <w:t>9916 k.o. Vukovar, kč.br. 1643/1, stambeno-poslovna zgrada br. 9 ul. K.A. Stepinca i dvorište, 969 m</w:t>
      </w:r>
      <w:r w:rsidR="00157A80" w:rsidRPr="008D6A4B">
        <w:rPr>
          <w:vertAlign w:val="superscript"/>
        </w:rPr>
        <w:t>2</w:t>
      </w:r>
      <w:r w:rsidR="00157A80">
        <w:t xml:space="preserve"> – etažno vlasništvo  i to: </w:t>
      </w:r>
      <w:r w:rsidR="00157A80" w:rsidRPr="008D6A4B">
        <w:rPr>
          <w:bCs/>
        </w:rPr>
        <w:t>2. etaža 54/1000, skladište 2 oznake 7 – u podrumu zgrade, koji se sastoji od jednog skladišnog prostora, ukupne površine 79,47 m</w:t>
      </w:r>
      <w:r w:rsidR="00157A80" w:rsidRPr="00157A80">
        <w:rPr>
          <w:bCs/>
          <w:vertAlign w:val="superscript"/>
        </w:rPr>
        <w:t>2</w:t>
      </w:r>
      <w:r w:rsidR="00157A80" w:rsidRPr="008D6A4B">
        <w:rPr>
          <w:bCs/>
        </w:rPr>
        <w:t xml:space="preserve"> – poduložak 2.</w:t>
      </w:r>
      <w:r w:rsidR="00596C3C">
        <w:t>,</w:t>
      </w:r>
    </w:p>
    <w:p w:rsidRDefault="00A01778" w:rsidP="00A01778" w:rsidR="00A01778">
      <w:pPr>
        <w:ind w:firstLine="720" w:left="720"/>
        <w:jc w:val="both"/>
      </w:pPr>
      <w:r>
        <w:t>kao vlasništvo kupca.</w:t>
      </w:r>
    </w:p>
    <w:p w:rsidRDefault="00A01778" w:rsidP="00A01778" w:rsidR="00A01778">
      <w:pPr>
        <w:ind w:left="1440"/>
        <w:jc w:val="both"/>
      </w:pPr>
    </w:p>
    <w:p w:rsidRDefault="00715072" w:rsidP="00AF3B1F" w:rsidR="00715072">
      <w:pPr>
        <w:pStyle w:val="Odlomakpopisa"/>
        <w:numPr>
          <w:ilvl w:val="0"/>
          <w:numId w:val="6"/>
        </w:numPr>
        <w:jc w:val="both"/>
      </w:pPr>
      <w:r>
        <w:t xml:space="preserve">Zemljišno-knjižnom odjelu Općinskog suda u </w:t>
      </w:r>
      <w:r w:rsidR="00AA1F0D">
        <w:t>Vukovar</w:t>
      </w:r>
      <w:r>
        <w:t>u nalaže se prijenos prava vlasništva na nekretnin</w:t>
      </w:r>
      <w:r w:rsidR="00AA1F0D">
        <w:t>ama</w:t>
      </w:r>
      <w:r>
        <w:t xml:space="preserve"> iz točke 1. ovoga zaključka, na kupca, kao i brisanje svih upisanih prava, tereta i zabilježbi i to:</w:t>
      </w:r>
    </w:p>
    <w:p w:rsidRDefault="0081220F" w:rsidP="0081220F" w:rsidR="0081220F">
      <w:pPr>
        <w:pStyle w:val="Odlomakpopisa"/>
        <w:ind w:left="1701"/>
        <w:jc w:val="both"/>
      </w:pPr>
    </w:p>
    <w:p w:rsidRDefault="00715072" w:rsidP="008222C7" w:rsidR="00715072">
      <w:pPr>
        <w:ind w:firstLine="720" w:left="720"/>
        <w:jc w:val="both"/>
      </w:pPr>
      <w:r>
        <w:t>Na listu „B“ – Vlastovnica</w:t>
      </w:r>
    </w:p>
    <w:p w:rsidRDefault="00C630E7" w:rsidP="00C630E7" w:rsidR="00C630E7">
      <w:pPr>
        <w:tabs>
          <w:tab w:pos="1418" w:val="left"/>
          <w:tab w:pos="1701" w:val="left"/>
        </w:tabs>
        <w:ind w:left="1418"/>
        <w:jc w:val="both"/>
      </w:pPr>
    </w:p>
    <w:p w:rsidRDefault="00B14F38" w:rsidP="00B14F38" w:rsidR="00B14F38">
      <w:pPr>
        <w:tabs>
          <w:tab w:pos="1418" w:val="left"/>
          <w:tab w:pos="1701" w:val="left"/>
        </w:tabs>
        <w:ind w:left="1418"/>
        <w:jc w:val="both"/>
      </w:pPr>
      <w:r>
        <w:t xml:space="preserve">2. Suvlasnički dio: 54/1000 ETAŽNO VLASNIŠTVO (E-2)   </w:t>
      </w:r>
    </w:p>
    <w:p w:rsidRDefault="00B14F38" w:rsidP="00B14F38" w:rsidR="00B14F38">
      <w:pPr>
        <w:tabs>
          <w:tab w:pos="1418" w:val="left"/>
          <w:tab w:pos="1701" w:val="left"/>
        </w:tabs>
        <w:ind w:left="1418"/>
        <w:jc w:val="both"/>
      </w:pPr>
      <w:r>
        <w:t>1. SKLADIŠTE 2 oznake 7 - u podrumu zgrade, koji se sastoji od jednog skladišnog prostora, ukupne površine 79,47</w:t>
      </w:r>
      <w:r w:rsidR="002649E1">
        <w:t xml:space="preserve"> </w:t>
      </w:r>
      <w:r>
        <w:t>m</w:t>
      </w:r>
      <w:r w:rsidRPr="002649E1">
        <w:rPr>
          <w:vertAlign w:val="superscript"/>
        </w:rPr>
        <w:t>2</w:t>
      </w:r>
      <w:r>
        <w:t xml:space="preserve">   </w:t>
      </w:r>
    </w:p>
    <w:p w:rsidRDefault="00B14F38" w:rsidP="00B14F38" w:rsidR="00B14F38">
      <w:pPr>
        <w:tabs>
          <w:tab w:pos="1418" w:val="left"/>
          <w:tab w:pos="1701" w:val="left"/>
        </w:tabs>
        <w:ind w:left="1418"/>
        <w:jc w:val="both"/>
      </w:pPr>
      <w:r>
        <w:t xml:space="preserve">VUKOVIĆ COMPANY D.O.O., VUKOVAR, J. J. STROSSMAYERA 21   </w:t>
      </w:r>
    </w:p>
    <w:p w:rsidRDefault="00B14F38" w:rsidP="00B14F38" w:rsidR="00B14F38">
      <w:pPr>
        <w:tabs>
          <w:tab w:pos="1418" w:val="left"/>
          <w:tab w:pos="1701" w:val="left"/>
        </w:tabs>
        <w:ind w:left="1418"/>
        <w:jc w:val="both"/>
      </w:pPr>
      <w:r>
        <w:t>2.1 Zaprimljeno 05.04.2013. broj Z-1759/13</w:t>
      </w:r>
    </w:p>
    <w:p w:rsidRDefault="00B14F38" w:rsidP="00B14F38" w:rsidR="00B14F38">
      <w:pPr>
        <w:tabs>
          <w:tab w:pos="1418" w:val="left"/>
          <w:tab w:pos="1701" w:val="left"/>
        </w:tabs>
        <w:ind w:left="1418"/>
        <w:jc w:val="both"/>
      </w:pPr>
      <w:r>
        <w:t xml:space="preserve">Na temelju ovosudnog rješenja o ovrsi poslovni broj: Ovr-335/13. od 10. travnja 2013. godine zabilježuje se ovrha na nekretnine u A.  </w:t>
      </w:r>
    </w:p>
    <w:p w:rsidRDefault="00B14F38" w:rsidP="00B14F38" w:rsidR="00B14F38">
      <w:pPr>
        <w:tabs>
          <w:tab w:pos="1418" w:val="left"/>
          <w:tab w:pos="1701" w:val="left"/>
        </w:tabs>
        <w:ind w:left="1418"/>
        <w:jc w:val="both"/>
      </w:pPr>
      <w:r>
        <w:t>3.1 Zaprimljeno 02.05.2013. broj Z-2305/13</w:t>
      </w:r>
    </w:p>
    <w:p w:rsidRDefault="00B14F38" w:rsidP="00B14F38" w:rsidR="00B14F38">
      <w:pPr>
        <w:tabs>
          <w:tab w:pos="1418" w:val="left"/>
          <w:tab w:pos="1701" w:val="left"/>
        </w:tabs>
        <w:ind w:left="1418"/>
        <w:jc w:val="both"/>
      </w:pPr>
    </w:p>
    <w:p w:rsidRDefault="00B14F38" w:rsidP="00B14F38" w:rsidR="00B14F38">
      <w:pPr>
        <w:tabs>
          <w:tab w:pos="1418" w:val="left"/>
          <w:tab w:pos="1701" w:val="left"/>
        </w:tabs>
        <w:ind w:left="1418"/>
        <w:jc w:val="both"/>
      </w:pPr>
      <w:r>
        <w:t xml:space="preserve">Na temelju rješenja Financijske agencije, Regionalni centar Zagreb od 24. travnja 2013. godine zabilježuje se otvaranje postupka predstečajne nagodbe na etažu br. 2.  </w:t>
      </w:r>
    </w:p>
    <w:p w:rsidRDefault="00B14F38" w:rsidP="00B14F38" w:rsidR="00B14F38">
      <w:pPr>
        <w:tabs>
          <w:tab w:pos="1418" w:val="left"/>
          <w:tab w:pos="1701" w:val="left"/>
        </w:tabs>
        <w:ind w:left="1418"/>
        <w:jc w:val="both"/>
      </w:pPr>
      <w:r>
        <w:lastRenderedPageBreak/>
        <w:t>4.1 Zaprimljeno 16.06.2014. broj Z-1845/14</w:t>
      </w:r>
    </w:p>
    <w:p w:rsidRDefault="00B14F38" w:rsidP="00B14F38" w:rsidR="00B14F38">
      <w:pPr>
        <w:tabs>
          <w:tab w:pos="1418" w:val="left"/>
          <w:tab w:pos="1701" w:val="left"/>
        </w:tabs>
        <w:ind w:left="1418"/>
        <w:jc w:val="both"/>
      </w:pPr>
      <w:r>
        <w:t xml:space="preserve">Na temelju rješenja Trgovačkog suda u Osijeku poslovni broj: St-350/12-6 od 31. listopada 2012. godine zabilježuje se otvaranje stečajnog postupka na nekretnine Vuković - Company d.o.o. Vukovar, etaža 2.  </w:t>
      </w:r>
    </w:p>
    <w:p w:rsidRDefault="00B14F38" w:rsidP="00B14F38" w:rsidR="00B14F38">
      <w:pPr>
        <w:tabs>
          <w:tab w:pos="1418" w:val="left"/>
          <w:tab w:pos="1701" w:val="left"/>
        </w:tabs>
        <w:ind w:left="1418"/>
        <w:jc w:val="both"/>
      </w:pPr>
      <w:r>
        <w:t>5.1 Zaprimljeno 23.09.2014. broj Z-2844/14</w:t>
      </w:r>
    </w:p>
    <w:p w:rsidRDefault="00B14F38" w:rsidP="00B14F38" w:rsidR="00B14F38">
      <w:pPr>
        <w:tabs>
          <w:tab w:pos="1418" w:val="left"/>
          <w:tab w:pos="1701" w:val="left"/>
        </w:tabs>
        <w:ind w:left="1418"/>
        <w:jc w:val="both"/>
      </w:pPr>
      <w:r>
        <w:t xml:space="preserve">Na temelju rješenja Trgovačkog suda u Osijeku broj: St-114/14-40 od 17. rujna 2014.g., zabilježuje se sudska prodaja na etažu br. 2. </w:t>
      </w:r>
    </w:p>
    <w:p w:rsidRDefault="00B14F38" w:rsidP="00B14F38" w:rsidR="00B14F38">
      <w:pPr>
        <w:tabs>
          <w:tab w:pos="1418" w:val="left"/>
          <w:tab w:pos="1701" w:val="left"/>
        </w:tabs>
        <w:ind w:left="1418"/>
        <w:jc w:val="both"/>
      </w:pPr>
      <w:r>
        <w:t>6.1 Zaprimljeno 04.11.2014. broj Z-3264/14</w:t>
      </w:r>
    </w:p>
    <w:p w:rsidRDefault="00B14F38" w:rsidP="00B14F38" w:rsidR="00B14F38">
      <w:pPr>
        <w:tabs>
          <w:tab w:pos="1418" w:val="left"/>
          <w:tab w:pos="1701" w:val="left"/>
        </w:tabs>
        <w:ind w:left="1418"/>
        <w:jc w:val="both"/>
      </w:pPr>
      <w:r>
        <w:t xml:space="preserve">Na temelju rješenja Trgovačkog suda u Osijeku broj: St-114/14 od 28. listopada 2014. godine, zabilježuje se sudska prodaja nekretnina na etažu 2.  </w:t>
      </w:r>
    </w:p>
    <w:p w:rsidRDefault="00B14F38" w:rsidP="00B14F38" w:rsidR="00B14F38">
      <w:pPr>
        <w:tabs>
          <w:tab w:pos="1418" w:val="left"/>
          <w:tab w:pos="1701" w:val="left"/>
        </w:tabs>
        <w:ind w:left="1418"/>
        <w:jc w:val="both"/>
      </w:pPr>
      <w:r>
        <w:t>7.1 Zaprimljeno 20.11.2014. broj Z-3448/14</w:t>
      </w:r>
    </w:p>
    <w:p w:rsidRDefault="00B14F38" w:rsidP="00B14F38" w:rsidR="00B14F38">
      <w:pPr>
        <w:tabs>
          <w:tab w:pos="1418" w:val="left"/>
          <w:tab w:pos="1701" w:val="left"/>
        </w:tabs>
        <w:ind w:left="1418"/>
        <w:jc w:val="both"/>
      </w:pPr>
      <w:r>
        <w:t xml:space="preserve">Na temelju rješenja Trgovačkog suda u Osijeku broj: St-114/14-85 od 18. studenoga 2014. godine, zabilježuje se sudska prodaja na etažu 2.  </w:t>
      </w:r>
    </w:p>
    <w:p w:rsidRDefault="00B14F38" w:rsidP="00B14F38" w:rsidR="00B14F38">
      <w:pPr>
        <w:tabs>
          <w:tab w:pos="1418" w:val="left"/>
          <w:tab w:pos="1701" w:val="left"/>
        </w:tabs>
        <w:ind w:left="1418"/>
        <w:jc w:val="both"/>
      </w:pPr>
      <w:r>
        <w:t>8.1 Zaprimljeno 30.12.2014. broj Z-3888/14</w:t>
      </w:r>
    </w:p>
    <w:p w:rsidRDefault="00B14F38" w:rsidP="00B14F38" w:rsidR="00B14F38">
      <w:pPr>
        <w:tabs>
          <w:tab w:pos="1418" w:val="left"/>
          <w:tab w:pos="1701" w:val="left"/>
        </w:tabs>
        <w:ind w:left="1418"/>
        <w:jc w:val="both"/>
      </w:pPr>
      <w:r>
        <w:t xml:space="preserve">Na temelju rješenja Trgovačkog suda u Osijeku broj: St-114/14-155 od 23. prosinca 2014. godine zabilježuje se treća sudska prodaja na etažu 2.  </w:t>
      </w:r>
    </w:p>
    <w:p w:rsidRDefault="00B14F38" w:rsidP="00B14F38" w:rsidR="00B14F38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B14F38" w:rsidP="00B14F38" w:rsidR="00B14F38">
      <w:pPr>
        <w:tabs>
          <w:tab w:pos="1418" w:val="left"/>
          <w:tab w:pos="1701" w:val="left"/>
        </w:tabs>
        <w:ind w:left="1418"/>
        <w:jc w:val="both"/>
      </w:pPr>
      <w:r>
        <w:t xml:space="preserve"> </w:t>
      </w:r>
      <w:r w:rsidR="00527ED5">
        <w:t>Na listu "</w:t>
      </w:r>
      <w:r>
        <w:t>C</w:t>
      </w:r>
      <w:r w:rsidR="00527ED5">
        <w:t xml:space="preserve">" - </w:t>
      </w:r>
      <w:r>
        <w:t xml:space="preserve">  Teretovnica  </w:t>
      </w:r>
    </w:p>
    <w:p w:rsidRDefault="00B14F38" w:rsidP="00B14F38" w:rsidR="00B14F38">
      <w:pPr>
        <w:tabs>
          <w:tab w:pos="1418" w:val="left"/>
          <w:tab w:pos="1701" w:val="left"/>
        </w:tabs>
        <w:ind w:left="1418"/>
        <w:jc w:val="both"/>
      </w:pPr>
      <w:r>
        <w:t xml:space="preserve"> </w:t>
      </w:r>
    </w:p>
    <w:p w:rsidRDefault="00B14F38" w:rsidP="00B14F38" w:rsidR="00B14F38">
      <w:pPr>
        <w:tabs>
          <w:tab w:pos="1418" w:val="left"/>
          <w:tab w:pos="1701" w:val="left"/>
        </w:tabs>
        <w:ind w:left="1418"/>
        <w:jc w:val="both"/>
      </w:pPr>
      <w:r>
        <w:t xml:space="preserve"> 1. Na suvlasnički dio: 2 (54/1000)  </w:t>
      </w:r>
    </w:p>
    <w:p w:rsidRDefault="00B14F38" w:rsidP="00B14F38" w:rsidR="00B14F38">
      <w:pPr>
        <w:tabs>
          <w:tab w:pos="1418" w:val="left"/>
          <w:tab w:pos="1701" w:val="left"/>
        </w:tabs>
        <w:ind w:left="1418"/>
        <w:jc w:val="both"/>
      </w:pPr>
      <w:r>
        <w:t xml:space="preserve"> 1.1 Zaprimljeno 06.12.2012. broj Z-4245/12</w:t>
      </w:r>
    </w:p>
    <w:p w:rsidRDefault="00B14F38" w:rsidP="00B14F38" w:rsidR="00B14F38">
      <w:pPr>
        <w:tabs>
          <w:tab w:pos="1418" w:val="left"/>
          <w:tab w:pos="1701" w:val="left"/>
        </w:tabs>
        <w:ind w:left="1418"/>
        <w:jc w:val="both"/>
      </w:pPr>
    </w:p>
    <w:p w:rsidRDefault="00B14F38" w:rsidP="00B14F38" w:rsidR="00B14F38">
      <w:pPr>
        <w:tabs>
          <w:tab w:pos="1418" w:val="left"/>
          <w:tab w:pos="1701" w:val="left"/>
        </w:tabs>
        <w:ind w:left="1418"/>
        <w:jc w:val="both"/>
      </w:pPr>
      <w:r>
        <w:t xml:space="preserve">Temeljem Ugovora o kratkoročnom kreditu u kunama br. 2200139254 od 06. prosinca 2012. godine, solemniziran kod javnog bilježnika Bore Arambašić iz Vukovara dana 06. prosinca 2012. godine pod poslovnim brojem OV-11133/12, uknjižuje se pravo zaloga-glavni uložak na nekretnine u A etaža 2 u iznosu od 4.500.000,00 kuna uvećano za redovnu kamatnu stopu od 10,00% godišnje, promjenjivu, uz jednokratnu otplatu glavnice, a obračun i plaćanje kamate mjesečno, interkalarnu kamatu u visini redovne kamate, zateznu kamatu u visini zakonske zatezne kamate, promjenjivu, naknade, troškove i ostale uvjete iz navedenog ugovora, za korist: 4.500.000,00 KN </w:t>
      </w:r>
    </w:p>
    <w:p w:rsidRDefault="00B14F38" w:rsidP="00B14F38" w:rsidR="00B14F38">
      <w:pPr>
        <w:tabs>
          <w:tab w:pos="1418" w:val="left"/>
          <w:tab w:pos="1701" w:val="left"/>
        </w:tabs>
        <w:ind w:left="1418"/>
        <w:jc w:val="both"/>
      </w:pPr>
      <w:r>
        <w:t xml:space="preserve">CROATIA BANKA D.D., OIB: 32247795989, ZAGREB, KVATERNIKOV TRG 9    </w:t>
      </w:r>
    </w:p>
    <w:p w:rsidRDefault="00B14F38" w:rsidP="00B14F38" w:rsidR="00B14F38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B14F38" w:rsidP="00B14F38" w:rsidR="00B14F38">
      <w:pPr>
        <w:tabs>
          <w:tab w:pos="1418" w:val="left"/>
          <w:tab w:pos="1701" w:val="left"/>
        </w:tabs>
        <w:ind w:left="1418"/>
        <w:jc w:val="both"/>
      </w:pPr>
      <w:r>
        <w:t xml:space="preserve"> 3. Na suvlasnički dio: 2 (54/1000)  </w:t>
      </w:r>
    </w:p>
    <w:p w:rsidRDefault="00B14F38" w:rsidP="00B14F38" w:rsidR="00B14F38">
      <w:pPr>
        <w:tabs>
          <w:tab w:pos="1418" w:val="left"/>
          <w:tab w:pos="1701" w:val="left"/>
        </w:tabs>
        <w:ind w:left="1418"/>
        <w:jc w:val="both"/>
      </w:pPr>
      <w:r>
        <w:t xml:space="preserve"> 3.1 Zaprimljeno: 29. ožujka 2013. broj: Z-1639/13.</w:t>
      </w:r>
    </w:p>
    <w:p w:rsidRDefault="00B14F38" w:rsidP="00B14F38" w:rsidR="00B14F38">
      <w:pPr>
        <w:tabs>
          <w:tab w:pos="1418" w:val="left"/>
          <w:tab w:pos="1701" w:val="left"/>
        </w:tabs>
        <w:ind w:left="1418"/>
        <w:jc w:val="both"/>
      </w:pPr>
    </w:p>
    <w:p w:rsidRDefault="00B14F38" w:rsidP="00B14F38" w:rsidR="00B14F38">
      <w:pPr>
        <w:tabs>
          <w:tab w:pos="1418" w:val="left"/>
          <w:tab w:pos="1701" w:val="left"/>
        </w:tabs>
        <w:ind w:left="1418"/>
        <w:jc w:val="both"/>
      </w:pPr>
      <w:r>
        <w:t xml:space="preserve">Na temelju ovosudnog rješenja poslovni broj: Ovr-321/13. od 03. travnja 2013. godine, uknjižuje se pravo zaloga na etažu br. 2 radi osiguranja novčane tražbine predlagatelja osiguranja u iznosu od 2.499.610,55 kuna uvećano za redovnu kamatu u iznosu od 38.732,33 kuna, sa daljnjom zakonskom zateznom kamatom na glavnicu duga od 20. ožujka 2013. godine pa do isplate po stopi od 12% a u slučaju promjene stope </w:t>
      </w:r>
      <w:r>
        <w:lastRenderedPageBreak/>
        <w:t xml:space="preserve">uvećanjem eskontne stope HNB koja je vrijedila zadnjeg dana polugodišta koje je prethodilo tekućem polugodištu za pet postotnih poena do isplate, te prema čl. 14. st. 4. i 8. u svezi čl. 290. Ovršnog zakona i troškova ovog postupka osiguranja u iznosu od 5.000,00 kuna, kako je to određeno točkom I navedenog rješenja, uz zabilježbu ovršivosti tražbine koje imaju učinak da se ovrha na tim nekretninama smije provesti i prema trećoj osobi koja je ove nekretnine kasnije stekla, za korist:    </w:t>
      </w:r>
    </w:p>
    <w:p w:rsidRDefault="00B14F38" w:rsidP="00B14F38" w:rsidR="007D7B3D">
      <w:pPr>
        <w:tabs>
          <w:tab w:pos="1418" w:val="left"/>
          <w:tab w:pos="1701" w:val="left"/>
        </w:tabs>
        <w:ind w:left="1418"/>
        <w:jc w:val="both"/>
      </w:pPr>
      <w:r>
        <w:t>OTP BANKA HRVATSKA D.D., OIB: 52508873833, ZADAR, DOMOVINSKOG RATA 3</w:t>
      </w:r>
      <w:r w:rsidR="00B34829">
        <w:t>.</w:t>
      </w:r>
    </w:p>
    <w:p w:rsidRDefault="00B34829" w:rsidP="00B14F38" w:rsidR="00B34829" w:rsidRPr="00893614">
      <w:pPr>
        <w:tabs>
          <w:tab w:pos="1418" w:val="left"/>
          <w:tab w:pos="1701" w:val="left"/>
        </w:tabs>
        <w:ind w:left="1418"/>
        <w:jc w:val="both"/>
      </w:pPr>
    </w:p>
    <w:p w:rsidRDefault="00A01778" w:rsidP="00AF3B1F" w:rsidR="003F44FC" w:rsidRPr="00A01778">
      <w:pPr>
        <w:pStyle w:val="Odlomakpopisa"/>
        <w:numPr>
          <w:ilvl w:val="0"/>
          <w:numId w:val="6"/>
        </w:numPr>
        <w:jc w:val="both"/>
      </w:pPr>
      <w:r w:rsidRPr="00AF3B1F">
        <w:rPr>
          <w:bCs/>
        </w:rPr>
        <w:t xml:space="preserve">Kupac je u cijelosti platio kupovninu u iznosu od </w:t>
      </w:r>
      <w:r w:rsidR="00B34829">
        <w:t>38.706,32</w:t>
      </w:r>
      <w:r w:rsidR="00E25BC3">
        <w:t xml:space="preserve"> </w:t>
      </w:r>
      <w:r w:rsidRPr="00AF3B1F">
        <w:rPr>
          <w:bCs/>
          <w:lang w:eastAsia="zh-CN"/>
        </w:rPr>
        <w:t>kn</w:t>
      </w:r>
      <w:r w:rsidR="003F44FC" w:rsidRPr="00AF3B1F">
        <w:rPr>
          <w:bCs/>
        </w:rPr>
        <w:t>.</w:t>
      </w:r>
    </w:p>
    <w:p w:rsidRDefault="00D20CE3" w:rsidP="003C3419" w:rsidR="00D20CE3">
      <w:pPr>
        <w:jc w:val="both"/>
        <w:rPr>
          <w:bCs/>
        </w:rPr>
      </w:pPr>
    </w:p>
    <w:p w:rsidRDefault="00CB0683" w:rsidP="003C3419" w:rsidR="00CB0683" w:rsidRPr="003F44FC">
      <w:pPr>
        <w:jc w:val="both"/>
        <w:rPr>
          <w:bCs/>
        </w:rPr>
      </w:pPr>
    </w:p>
    <w:p w:rsidRDefault="0025773B" w:rsidP="00EC34B8" w:rsidR="00BB746F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CB0683" w:rsidP="00EC34B8" w:rsidR="00CB0683">
      <w:pPr>
        <w:jc w:val="center"/>
        <w:rPr>
          <w:bCs/>
        </w:rPr>
      </w:pPr>
    </w:p>
    <w:p w:rsidRDefault="00714C6F" w:rsidP="0025773B" w:rsidR="00714C6F">
      <w:pPr>
        <w:jc w:val="both"/>
      </w:pPr>
    </w:p>
    <w:p w:rsidRDefault="0025773B" w:rsidP="007439E7" w:rsidR="00C42E2F">
      <w:pPr>
        <w:jc w:val="both"/>
      </w:pPr>
      <w:r>
        <w:tab/>
      </w:r>
      <w:r w:rsidR="00071835" w:rsidRPr="00071835">
        <w:t>Kako je rješenje ovoga suda broj 14 St-11</w:t>
      </w:r>
      <w:r w:rsidR="00A01778">
        <w:t>4</w:t>
      </w:r>
      <w:r w:rsidR="00071835" w:rsidRPr="00071835">
        <w:t>/1</w:t>
      </w:r>
      <w:r w:rsidR="00A01778">
        <w:t>4</w:t>
      </w:r>
      <w:r w:rsidR="00071835" w:rsidRPr="00071835">
        <w:t>-</w:t>
      </w:r>
      <w:r w:rsidR="00BF20F1">
        <w:t>5</w:t>
      </w:r>
      <w:r w:rsidR="00B34829">
        <w:t>9</w:t>
      </w:r>
      <w:r w:rsidR="00BF20F1">
        <w:t>4</w:t>
      </w:r>
      <w:r w:rsidR="00071835" w:rsidRPr="00071835">
        <w:t xml:space="preserve"> od </w:t>
      </w:r>
      <w:r w:rsidR="00B34829">
        <w:t>16</w:t>
      </w:r>
      <w:r w:rsidR="00071835" w:rsidRPr="00071835">
        <w:t>.</w:t>
      </w:r>
      <w:r w:rsidR="00E25BC3">
        <w:t>0</w:t>
      </w:r>
      <w:r w:rsidR="00B34829">
        <w:t>2</w:t>
      </w:r>
      <w:r w:rsidR="00071835" w:rsidRPr="00071835">
        <w:t>.201</w:t>
      </w:r>
      <w:r w:rsidR="00B34829">
        <w:t>7</w:t>
      </w:r>
      <w:r w:rsidR="00071835" w:rsidRPr="00071835">
        <w:t>. godine, kojim se dosuđuj</w:t>
      </w:r>
      <w:r w:rsidR="00B34829">
        <w:t>e</w:t>
      </w:r>
      <w:r w:rsidR="00071835" w:rsidRPr="00071835">
        <w:t xml:space="preserve"> nekretnin</w:t>
      </w:r>
      <w:r w:rsidR="00B34829">
        <w:t>a</w:t>
      </w:r>
      <w:r w:rsidR="00071835" w:rsidRPr="00071835">
        <w:t xml:space="preserve"> iz t. 1. izreke ovoga zaključka kupcu, postalo pravomoćno dana </w:t>
      </w:r>
      <w:r w:rsidR="00B34829">
        <w:t>8</w:t>
      </w:r>
      <w:r w:rsidR="00071835" w:rsidRPr="00071835">
        <w:t>.</w:t>
      </w:r>
      <w:r w:rsidR="00A40054">
        <w:t>0</w:t>
      </w:r>
      <w:r w:rsidR="00B34829">
        <w:t>3</w:t>
      </w:r>
      <w:r w:rsidR="00071835" w:rsidRPr="00071835">
        <w:t>.201</w:t>
      </w:r>
      <w:r w:rsidR="00B34829">
        <w:t>7</w:t>
      </w:r>
      <w:r w:rsidR="00071835" w:rsidRPr="00071835">
        <w:t>. godine, te kako je kupac</w:t>
      </w:r>
      <w:r w:rsidR="00A01778" w:rsidRPr="00A01778">
        <w:t xml:space="preserve"> </w:t>
      </w:r>
      <w:r w:rsidR="00A01778" w:rsidRPr="00071835">
        <w:t xml:space="preserve">u određenom </w:t>
      </w:r>
      <w:r w:rsidR="00A343C0">
        <w:t>mu</w:t>
      </w:r>
      <w:r w:rsidR="00A01778" w:rsidRPr="00071835">
        <w:t xml:space="preserve"> roku uplatio</w:t>
      </w:r>
      <w:r w:rsidR="00071835" w:rsidRPr="00071835">
        <w:t xml:space="preserve"> </w:t>
      </w:r>
      <w:r w:rsidR="00A01778" w:rsidRPr="00A01778">
        <w:t xml:space="preserve">cjelokupnu kupovninu u iznosu od </w:t>
      </w:r>
      <w:r w:rsidR="00B34829" w:rsidRPr="00B34829">
        <w:t xml:space="preserve">38.706,32 </w:t>
      </w:r>
      <w:r w:rsidR="00A01778" w:rsidRPr="00A01778">
        <w:t xml:space="preserve">kn i to iznos od </w:t>
      </w:r>
      <w:r w:rsidR="00B34829">
        <w:t>4.000</w:t>
      </w:r>
      <w:r w:rsidR="00210A06">
        <w:t xml:space="preserve">,00 kn dana </w:t>
      </w:r>
      <w:r w:rsidR="00B34829">
        <w:t>13</w:t>
      </w:r>
      <w:r w:rsidR="00210A06">
        <w:t>.0</w:t>
      </w:r>
      <w:r w:rsidR="00B34829">
        <w:t>2</w:t>
      </w:r>
      <w:r w:rsidR="00210A06">
        <w:t>.201</w:t>
      </w:r>
      <w:r w:rsidR="00B34829">
        <w:t>7.</w:t>
      </w:r>
      <w:r w:rsidR="00210A06">
        <w:t xml:space="preserve"> i</w:t>
      </w:r>
      <w:r w:rsidR="00CC7272">
        <w:t xml:space="preserve"> </w:t>
      </w:r>
      <w:r w:rsidR="003B3DA8">
        <w:t xml:space="preserve">iznos od </w:t>
      </w:r>
      <w:r w:rsidR="00D93527">
        <w:t>34.706,32</w:t>
      </w:r>
      <w:r w:rsidR="003B3DA8">
        <w:t xml:space="preserve"> kn dana </w:t>
      </w:r>
      <w:r w:rsidR="00D93527">
        <w:t>13</w:t>
      </w:r>
      <w:r w:rsidR="003B3DA8">
        <w:t>.</w:t>
      </w:r>
      <w:r w:rsidR="00D93527">
        <w:t>03</w:t>
      </w:r>
      <w:r w:rsidR="003B3DA8">
        <w:t>.201</w:t>
      </w:r>
      <w:r w:rsidR="00D93527">
        <w:t>7</w:t>
      </w:r>
      <w:r w:rsidR="003B3DA8">
        <w:t>.</w:t>
      </w:r>
      <w:r w:rsidR="00A01778" w:rsidRPr="00A01778">
        <w:t xml:space="preserve">, </w:t>
      </w:r>
      <w:r w:rsidR="00CC7272">
        <w:t xml:space="preserve">te je </w:t>
      </w:r>
      <w:r w:rsidR="00A01778" w:rsidRPr="00A01778">
        <w:t xml:space="preserve">odlučeno kao u izreci zaključka, a temeljem čl. 107. i 108. st. 4. Ovršnog zakona </w:t>
      </w:r>
      <w:r w:rsidR="00BD6CDC" w:rsidRPr="00401D0B">
        <w:t>(</w:t>
      </w:r>
      <w:r w:rsidR="00BD6CDC" w:rsidRPr="00795803">
        <w:t>NN 112/12, 25/13, 93/14 i 55/16</w:t>
      </w:r>
      <w:r w:rsidR="00BD6CDC" w:rsidRPr="00401D0B">
        <w:t>)</w:t>
      </w:r>
      <w:r w:rsidR="00BD6CDC">
        <w:t xml:space="preserve"> </w:t>
      </w:r>
      <w:r w:rsidR="00A01778" w:rsidRPr="00A01778">
        <w:t xml:space="preserve">i čl. 164. </w:t>
      </w:r>
      <w:r w:rsidR="007439E7" w:rsidRPr="007439E7">
        <w:t>Stečajnog zakona (NN 44/96, 29/99, 129/00, 123/03, 82/06, 116/10, 25/12 i 133/12), a u vezi s čl. 441. Stečajnog zakona (NN 71/15)</w:t>
      </w:r>
      <w:r w:rsidR="00A01778" w:rsidRPr="00A01778">
        <w:t>.</w:t>
      </w:r>
    </w:p>
    <w:p w:rsidRDefault="00D81710" w:rsidP="00D92DD2" w:rsidR="00D81710">
      <w:pPr>
        <w:rPr>
          <w:bCs/>
        </w:rPr>
      </w:pPr>
    </w:p>
    <w:p w:rsidRDefault="0022794F" w:rsidP="007439E7" w:rsidR="007439E7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BF20F1">
        <w:rPr>
          <w:bCs/>
        </w:rPr>
        <w:t>1</w:t>
      </w:r>
      <w:r w:rsidR="00D93527">
        <w:rPr>
          <w:bCs/>
        </w:rPr>
        <w:t>5</w:t>
      </w:r>
      <w:r w:rsidRPr="004948B8">
        <w:rPr>
          <w:bCs/>
        </w:rPr>
        <w:t xml:space="preserve">. </w:t>
      </w:r>
      <w:r w:rsidR="00D93527">
        <w:rPr>
          <w:bCs/>
        </w:rPr>
        <w:t>ožujk</w:t>
      </w:r>
      <w:r w:rsidR="00935E65">
        <w:rPr>
          <w:bCs/>
        </w:rPr>
        <w:t>a</w:t>
      </w:r>
      <w:r w:rsidRPr="004948B8">
        <w:rPr>
          <w:bCs/>
        </w:rPr>
        <w:t xml:space="preserve"> 201</w:t>
      </w:r>
      <w:r w:rsidR="00D93527">
        <w:rPr>
          <w:bCs/>
        </w:rPr>
        <w:t>7</w:t>
      </w:r>
      <w:r w:rsidRPr="004948B8">
        <w:rPr>
          <w:bCs/>
        </w:rPr>
        <w:t xml:space="preserve">. </w:t>
      </w:r>
    </w:p>
    <w:p w:rsidRDefault="00D81710" w:rsidP="007439E7" w:rsidR="00D81710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EC34B8" w:rsidR="003A6EC0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Tihomir Kovačević</w:t>
      </w:r>
    </w:p>
    <w:p w:rsidRDefault="00D81710" w:rsidP="00D9352F" w:rsidR="00D81710">
      <w:pPr>
        <w:pStyle w:val="Tijeloteksta"/>
        <w:rPr>
          <w:bCs/>
        </w:rPr>
      </w:pPr>
    </w:p>
    <w:p w:rsidRDefault="00CB0683" w:rsidP="00D9352F" w:rsidR="00CB0683">
      <w:pPr>
        <w:pStyle w:val="Tijeloteksta"/>
        <w:rPr>
          <w:bCs/>
        </w:rPr>
      </w:pPr>
    </w:p>
    <w:p w:rsidRDefault="00D93527" w:rsidP="00D93527" w:rsidR="00D93527" w:rsidRPr="002B5439">
      <w:pPr>
        <w:pStyle w:val="Tijeloteksta"/>
      </w:pPr>
      <w:r w:rsidRPr="002B5439">
        <w:t>D N A :</w:t>
      </w:r>
    </w:p>
    <w:p w:rsidRDefault="00D93527" w:rsidP="00D93527" w:rsidR="00D93527">
      <w:pPr>
        <w:pStyle w:val="Tijeloteksta"/>
        <w:numPr>
          <w:ilvl w:val="0"/>
          <w:numId w:val="7"/>
        </w:numPr>
      </w:pPr>
      <w:r>
        <w:t>Stečajni upravitelj dr.sc. Boris Ljubanović</w:t>
      </w:r>
    </w:p>
    <w:p w:rsidRDefault="00D93527" w:rsidP="00D93527" w:rsidR="00D93527" w:rsidRPr="00F622D7">
      <w:pPr>
        <w:pStyle w:val="Tijeloteksta"/>
        <w:numPr>
          <w:ilvl w:val="0"/>
          <w:numId w:val="7"/>
        </w:numPr>
      </w:pPr>
      <w:r>
        <w:rPr>
          <w:bCs/>
        </w:rPr>
        <w:t>Dezinsekcija d.o.o. Osijek, Jagodnjak, Ive Lole</w:t>
      </w:r>
      <w:r w:rsidR="00CB0683">
        <w:rPr>
          <w:bCs/>
        </w:rPr>
        <w:t xml:space="preserve"> Ribara 1</w:t>
      </w:r>
    </w:p>
    <w:p w:rsidRDefault="00D93527" w:rsidP="00D93527" w:rsidR="00D93527">
      <w:pPr>
        <w:pStyle w:val="Tijeloteksta"/>
        <w:numPr>
          <w:ilvl w:val="0"/>
          <w:numId w:val="7"/>
        </w:numPr>
      </w:pPr>
      <w:r>
        <w:t xml:space="preserve">Općinski sud u Vukovar zk odjel </w:t>
      </w:r>
    </w:p>
    <w:p w:rsidRDefault="00D93527" w:rsidP="00D93527" w:rsidR="00D93527">
      <w:pPr>
        <w:pStyle w:val="Tijeloteksta"/>
        <w:numPr>
          <w:ilvl w:val="0"/>
          <w:numId w:val="7"/>
        </w:numPr>
      </w:pPr>
      <w:r>
        <w:t xml:space="preserve">Ministarstvo financija Porezna uprava Vukovar </w:t>
      </w:r>
    </w:p>
    <w:p w:rsidRDefault="00D93527" w:rsidP="00D93527" w:rsidR="008A0C9E" w:rsidRPr="00CB0683">
      <w:pPr>
        <w:pStyle w:val="Tijeloteksta"/>
        <w:numPr>
          <w:ilvl w:val="0"/>
          <w:numId w:val="7"/>
        </w:numPr>
      </w:pPr>
      <w:r w:rsidRPr="00835D45">
        <w:t xml:space="preserve">mrežna </w:t>
      </w:r>
      <w:r>
        <w:t>stranica e-Oglasna ploča sudova</w:t>
      </w:r>
    </w:p>
    <w:sectPr w:rsidSect="006D0927" w:rsidR="008A0C9E" w:rsidRPr="00CB0683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7F10" w:rsidR="00F57F10">
      <w:r>
        <w:separator/>
      </w:r>
    </w:p>
  </w:endnote>
  <w:endnote w:id="0" w:type="continuationSeparator">
    <w:p w:rsidRDefault="00F57F10" w:rsidR="00F57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7F10" w:rsidR="00F57F10">
      <w:r>
        <w:separator/>
      </w:r>
    </w:p>
  </w:footnote>
  <w:footnote w:id="0" w:type="continuationSeparator">
    <w:p w:rsidRDefault="00F57F10" w:rsidR="00F57F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3C6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714C6F" w:rsidR="0000788C">
    <w:pPr>
      <w:pStyle w:val="Zaglavlje"/>
    </w:pPr>
    <w:r>
      <w:tab/>
    </w:r>
    <w:r>
      <w:tab/>
    </w:r>
    <w:r w:rsidR="00A01778" w:rsidRPr="00A01778">
      <w:t>14 St-114/14-</w:t>
    </w:r>
    <w:r w:rsidR="002726A2">
      <w:t>5</w:t>
    </w:r>
    <w:r w:rsidR="00BD4AFE">
      <w:t>9</w:t>
    </w:r>
    <w:r w:rsidR="004802FF">
      <w:t>9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3F5D7D"/>
    <w:multiLevelType w:val="hybridMultilevel"/>
    <w:tmpl w:val="793EE294"/>
    <w:lvl w:tplc="1458EC7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6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8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0">
    <w:nsid w:val="2D862A04"/>
    <w:multiLevelType w:val="hybridMultilevel"/>
    <w:tmpl w:val="2B769748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E606544"/>
    <w:multiLevelType w:val="hybridMultilevel"/>
    <w:tmpl w:val="77907284"/>
    <w:lvl w:tplc="F2AAF690" w:ilvl="0">
      <w:start w:val="2"/>
      <w:numFmt w:val="bullet"/>
      <w:lvlText w:val="-"/>
      <w:lvlJc w:val="left"/>
      <w:pPr>
        <w:ind w:hanging="360" w:left="291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63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35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7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9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51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23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95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72"/>
      </w:pPr>
      <w:rPr>
        <w:rFonts w:hAnsi="Wingdings" w:ascii="Wingdings" w:hint="default"/>
      </w:rPr>
    </w:lvl>
  </w:abstractNum>
  <w:abstractNum w:abstractNumId="12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4">
    <w:nsid w:val="48D97226"/>
    <w:multiLevelType w:val="hybridMultilevel"/>
    <w:tmpl w:val="FE4C59C2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A6E18DB"/>
    <w:multiLevelType w:val="hybridMultilevel"/>
    <w:tmpl w:val="9948FE9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09537FD"/>
    <w:multiLevelType w:val="hybridMultilevel"/>
    <w:tmpl w:val="5B16E790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7">
    <w:nsid w:val="51822673"/>
    <w:multiLevelType w:val="hybridMultilevel"/>
    <w:tmpl w:val="F168BE40"/>
    <w:lvl w:tplc="E2A0C6B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8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9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0">
    <w:nsid w:val="5E163642"/>
    <w:multiLevelType w:val="hybridMultilevel"/>
    <w:tmpl w:val="9918B066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79B61D6"/>
    <w:multiLevelType w:val="hybridMultilevel"/>
    <w:tmpl w:val="D012F2D4"/>
    <w:lvl w:tplc="FCD633A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24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25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6">
    <w:nsid w:val="751503DB"/>
    <w:multiLevelType w:val="hybridMultilevel"/>
    <w:tmpl w:val="4CB64A8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9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7"/>
  </w:num>
  <w:num w:numId="3">
    <w:abstractNumId w:val="12"/>
  </w:num>
  <w:num w:numId="4">
    <w:abstractNumId w:val="8"/>
  </w:num>
  <w:num w:numId="5">
    <w:abstractNumId w:val="19"/>
  </w:num>
  <w:num w:numId="6">
    <w:abstractNumId w:val="26"/>
  </w:num>
  <w:num w:numId="7">
    <w:abstractNumId w:val="21"/>
  </w:num>
  <w:num w:numId="8">
    <w:abstractNumId w:val="23"/>
  </w:num>
  <w:num w:numId="9">
    <w:abstractNumId w:val="24"/>
  </w:num>
  <w:num w:numId="10">
    <w:abstractNumId w:val="7"/>
  </w:num>
  <w:num w:numId="11">
    <w:abstractNumId w:val="25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8"/>
  </w:num>
  <w:num w:numId="15">
    <w:abstractNumId w:val="18"/>
  </w:num>
  <w:num w:numId="16">
    <w:abstractNumId w:val="9"/>
  </w:num>
  <w:num w:numId="17">
    <w:abstractNumId w:val="2"/>
  </w:num>
  <w:num w:numId="18">
    <w:abstractNumId w:val="13"/>
  </w:num>
  <w:num w:numId="19">
    <w:abstractNumId w:val="3"/>
  </w:num>
  <w:num w:numId="20">
    <w:abstractNumId w:val="5"/>
  </w:num>
  <w:num w:numId="21">
    <w:abstractNumId w:val="11"/>
  </w:num>
  <w:num w:numId="22">
    <w:abstractNumId w:val="29"/>
  </w:num>
  <w:num w:numId="23">
    <w:abstractNumId w:val="15"/>
  </w:num>
  <w:num w:numId="24">
    <w:abstractNumId w:val="10"/>
  </w:num>
  <w:num w:numId="25">
    <w:abstractNumId w:val="20"/>
  </w:num>
  <w:num w:numId="26">
    <w:abstractNumId w:val="14"/>
  </w:num>
  <w:num w:numId="27">
    <w:abstractNumId w:val="4"/>
  </w:num>
  <w:num w:numId="28">
    <w:abstractNumId w:val="17"/>
  </w:num>
  <w:num w:numId="29">
    <w:abstractNumId w:val="22"/>
  </w:num>
  <w:num w:numId="30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17964"/>
    <w:rsid w:val="00030487"/>
    <w:rsid w:val="00071835"/>
    <w:rsid w:val="000B6FA4"/>
    <w:rsid w:val="000B7214"/>
    <w:rsid w:val="000C67C5"/>
    <w:rsid w:val="000C7781"/>
    <w:rsid w:val="000E5E0C"/>
    <w:rsid w:val="00104DC5"/>
    <w:rsid w:val="00112B8D"/>
    <w:rsid w:val="001215E8"/>
    <w:rsid w:val="00143A12"/>
    <w:rsid w:val="00157A80"/>
    <w:rsid w:val="00162B94"/>
    <w:rsid w:val="001637C9"/>
    <w:rsid w:val="0016477D"/>
    <w:rsid w:val="00175859"/>
    <w:rsid w:val="00177F42"/>
    <w:rsid w:val="001806F9"/>
    <w:rsid w:val="00186E88"/>
    <w:rsid w:val="001A241A"/>
    <w:rsid w:val="001A4D26"/>
    <w:rsid w:val="001A5FBA"/>
    <w:rsid w:val="001E0D31"/>
    <w:rsid w:val="001E45EE"/>
    <w:rsid w:val="001F26E0"/>
    <w:rsid w:val="00210A06"/>
    <w:rsid w:val="0021403D"/>
    <w:rsid w:val="0022794F"/>
    <w:rsid w:val="002513CC"/>
    <w:rsid w:val="002519B9"/>
    <w:rsid w:val="0025773B"/>
    <w:rsid w:val="002649E1"/>
    <w:rsid w:val="00270225"/>
    <w:rsid w:val="002726A2"/>
    <w:rsid w:val="002B3EAF"/>
    <w:rsid w:val="002C4FF6"/>
    <w:rsid w:val="002C767F"/>
    <w:rsid w:val="002D68D9"/>
    <w:rsid w:val="002F0B5C"/>
    <w:rsid w:val="00304D4D"/>
    <w:rsid w:val="00323BEB"/>
    <w:rsid w:val="003251A7"/>
    <w:rsid w:val="00326AEC"/>
    <w:rsid w:val="003305EF"/>
    <w:rsid w:val="0035017C"/>
    <w:rsid w:val="00362411"/>
    <w:rsid w:val="003716AD"/>
    <w:rsid w:val="00377BD5"/>
    <w:rsid w:val="00380B55"/>
    <w:rsid w:val="003845E5"/>
    <w:rsid w:val="00393020"/>
    <w:rsid w:val="003A1746"/>
    <w:rsid w:val="003A6EC0"/>
    <w:rsid w:val="003A7D1A"/>
    <w:rsid w:val="003A7EC8"/>
    <w:rsid w:val="003B3DA8"/>
    <w:rsid w:val="003C3419"/>
    <w:rsid w:val="003C5D3B"/>
    <w:rsid w:val="003D02ED"/>
    <w:rsid w:val="003D26E1"/>
    <w:rsid w:val="003D3C68"/>
    <w:rsid w:val="003D64F0"/>
    <w:rsid w:val="003E3F57"/>
    <w:rsid w:val="003F44FC"/>
    <w:rsid w:val="00402A0B"/>
    <w:rsid w:val="0040662F"/>
    <w:rsid w:val="00417154"/>
    <w:rsid w:val="00422B2F"/>
    <w:rsid w:val="00433289"/>
    <w:rsid w:val="004341C6"/>
    <w:rsid w:val="00444F8D"/>
    <w:rsid w:val="0045379B"/>
    <w:rsid w:val="00454469"/>
    <w:rsid w:val="00455261"/>
    <w:rsid w:val="004802FF"/>
    <w:rsid w:val="004810D4"/>
    <w:rsid w:val="00492F59"/>
    <w:rsid w:val="004948B8"/>
    <w:rsid w:val="004A1730"/>
    <w:rsid w:val="004A4B84"/>
    <w:rsid w:val="004C2357"/>
    <w:rsid w:val="004C5333"/>
    <w:rsid w:val="004D57B9"/>
    <w:rsid w:val="004D6F16"/>
    <w:rsid w:val="004F3634"/>
    <w:rsid w:val="004F5BAA"/>
    <w:rsid w:val="004F6D34"/>
    <w:rsid w:val="005025EB"/>
    <w:rsid w:val="0052008A"/>
    <w:rsid w:val="005252F2"/>
    <w:rsid w:val="00527ED5"/>
    <w:rsid w:val="00587F48"/>
    <w:rsid w:val="0059696D"/>
    <w:rsid w:val="00596C3C"/>
    <w:rsid w:val="005A3B88"/>
    <w:rsid w:val="005C66BD"/>
    <w:rsid w:val="005E4353"/>
    <w:rsid w:val="005F1E9A"/>
    <w:rsid w:val="005F2261"/>
    <w:rsid w:val="006249CD"/>
    <w:rsid w:val="00625242"/>
    <w:rsid w:val="006300FA"/>
    <w:rsid w:val="0063711C"/>
    <w:rsid w:val="006479B6"/>
    <w:rsid w:val="0066173B"/>
    <w:rsid w:val="00670BD7"/>
    <w:rsid w:val="006A2FD7"/>
    <w:rsid w:val="006A3802"/>
    <w:rsid w:val="006A5797"/>
    <w:rsid w:val="006C23D5"/>
    <w:rsid w:val="006C7AFF"/>
    <w:rsid w:val="006D0927"/>
    <w:rsid w:val="006D371F"/>
    <w:rsid w:val="006D61B1"/>
    <w:rsid w:val="006F5BEB"/>
    <w:rsid w:val="007005D1"/>
    <w:rsid w:val="00714C6F"/>
    <w:rsid w:val="00715072"/>
    <w:rsid w:val="00726E14"/>
    <w:rsid w:val="00730472"/>
    <w:rsid w:val="0073489B"/>
    <w:rsid w:val="00741FBF"/>
    <w:rsid w:val="007439E7"/>
    <w:rsid w:val="007670B5"/>
    <w:rsid w:val="007676F8"/>
    <w:rsid w:val="00795F5B"/>
    <w:rsid w:val="007A3E58"/>
    <w:rsid w:val="007A425F"/>
    <w:rsid w:val="007A67C1"/>
    <w:rsid w:val="007B3EF6"/>
    <w:rsid w:val="007C7AD7"/>
    <w:rsid w:val="007D7B3D"/>
    <w:rsid w:val="007E073A"/>
    <w:rsid w:val="007E2D85"/>
    <w:rsid w:val="008029F9"/>
    <w:rsid w:val="0081220F"/>
    <w:rsid w:val="008222C7"/>
    <w:rsid w:val="00824173"/>
    <w:rsid w:val="00832032"/>
    <w:rsid w:val="00833D07"/>
    <w:rsid w:val="00840C74"/>
    <w:rsid w:val="008551FD"/>
    <w:rsid w:val="008609C3"/>
    <w:rsid w:val="008752D0"/>
    <w:rsid w:val="00881A85"/>
    <w:rsid w:val="00893614"/>
    <w:rsid w:val="008A0C9E"/>
    <w:rsid w:val="008D2504"/>
    <w:rsid w:val="008E74D5"/>
    <w:rsid w:val="009039A6"/>
    <w:rsid w:val="00913339"/>
    <w:rsid w:val="0091682C"/>
    <w:rsid w:val="009207B3"/>
    <w:rsid w:val="00925046"/>
    <w:rsid w:val="00926749"/>
    <w:rsid w:val="00934E02"/>
    <w:rsid w:val="00935E65"/>
    <w:rsid w:val="00952367"/>
    <w:rsid w:val="009536FD"/>
    <w:rsid w:val="009E1755"/>
    <w:rsid w:val="009E4A10"/>
    <w:rsid w:val="009E57D7"/>
    <w:rsid w:val="00A01778"/>
    <w:rsid w:val="00A11F8F"/>
    <w:rsid w:val="00A27732"/>
    <w:rsid w:val="00A31444"/>
    <w:rsid w:val="00A343C0"/>
    <w:rsid w:val="00A40054"/>
    <w:rsid w:val="00A63E76"/>
    <w:rsid w:val="00A73999"/>
    <w:rsid w:val="00A90482"/>
    <w:rsid w:val="00A9695A"/>
    <w:rsid w:val="00AA1F0D"/>
    <w:rsid w:val="00AA56F8"/>
    <w:rsid w:val="00AB5190"/>
    <w:rsid w:val="00AC15B1"/>
    <w:rsid w:val="00AD2CAF"/>
    <w:rsid w:val="00AF3B1F"/>
    <w:rsid w:val="00B01843"/>
    <w:rsid w:val="00B14F38"/>
    <w:rsid w:val="00B34829"/>
    <w:rsid w:val="00B47BB7"/>
    <w:rsid w:val="00B6319C"/>
    <w:rsid w:val="00B73243"/>
    <w:rsid w:val="00B8564B"/>
    <w:rsid w:val="00BA6F2B"/>
    <w:rsid w:val="00BB746F"/>
    <w:rsid w:val="00BC23CF"/>
    <w:rsid w:val="00BC2639"/>
    <w:rsid w:val="00BC3E72"/>
    <w:rsid w:val="00BD4AFE"/>
    <w:rsid w:val="00BD6CDC"/>
    <w:rsid w:val="00BE50EE"/>
    <w:rsid w:val="00BF20F1"/>
    <w:rsid w:val="00C328B1"/>
    <w:rsid w:val="00C341D0"/>
    <w:rsid w:val="00C40769"/>
    <w:rsid w:val="00C42781"/>
    <w:rsid w:val="00C42E2F"/>
    <w:rsid w:val="00C46C93"/>
    <w:rsid w:val="00C507C3"/>
    <w:rsid w:val="00C55F49"/>
    <w:rsid w:val="00C630E7"/>
    <w:rsid w:val="00C74E88"/>
    <w:rsid w:val="00C76408"/>
    <w:rsid w:val="00C93B06"/>
    <w:rsid w:val="00CB0683"/>
    <w:rsid w:val="00CB1228"/>
    <w:rsid w:val="00CB5537"/>
    <w:rsid w:val="00CC62F9"/>
    <w:rsid w:val="00CC7272"/>
    <w:rsid w:val="00CD16E3"/>
    <w:rsid w:val="00CF617D"/>
    <w:rsid w:val="00D20CE3"/>
    <w:rsid w:val="00D2645A"/>
    <w:rsid w:val="00D53A3A"/>
    <w:rsid w:val="00D70083"/>
    <w:rsid w:val="00D81710"/>
    <w:rsid w:val="00D92DD2"/>
    <w:rsid w:val="00D93527"/>
    <w:rsid w:val="00D9352F"/>
    <w:rsid w:val="00DA14E7"/>
    <w:rsid w:val="00DB678F"/>
    <w:rsid w:val="00DD2EDE"/>
    <w:rsid w:val="00DD3BCA"/>
    <w:rsid w:val="00DE29F9"/>
    <w:rsid w:val="00E02FB3"/>
    <w:rsid w:val="00E03A54"/>
    <w:rsid w:val="00E205EF"/>
    <w:rsid w:val="00E21B85"/>
    <w:rsid w:val="00E230BC"/>
    <w:rsid w:val="00E25BC3"/>
    <w:rsid w:val="00E333AD"/>
    <w:rsid w:val="00E47FC8"/>
    <w:rsid w:val="00E505E3"/>
    <w:rsid w:val="00E70DA8"/>
    <w:rsid w:val="00E86819"/>
    <w:rsid w:val="00E94F52"/>
    <w:rsid w:val="00EB7BBC"/>
    <w:rsid w:val="00EC34B8"/>
    <w:rsid w:val="00EC389E"/>
    <w:rsid w:val="00EC46C4"/>
    <w:rsid w:val="00ED232D"/>
    <w:rsid w:val="00EE3DA7"/>
    <w:rsid w:val="00EF1E9B"/>
    <w:rsid w:val="00EF459B"/>
    <w:rsid w:val="00F01A99"/>
    <w:rsid w:val="00F027F4"/>
    <w:rsid w:val="00F118C9"/>
    <w:rsid w:val="00F411CB"/>
    <w:rsid w:val="00F43331"/>
    <w:rsid w:val="00F553E2"/>
    <w:rsid w:val="00F57F10"/>
    <w:rsid w:val="00F62FF5"/>
    <w:rsid w:val="00F90484"/>
    <w:rsid w:val="00F91325"/>
    <w:rsid w:val="00FA119B"/>
    <w:rsid w:val="00FB7FBA"/>
    <w:rsid w:val="00FC177C"/>
    <w:rsid w:val="00FD4D01"/>
    <w:rsid w:val="00FF4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726E14"/>
    <w:rPr>
      <w:b/>
      <w:bCs/>
    </w:rPr>
  </w:style>
  <w:style w:styleId="Tijeloteksta-uvlaka2" w:type="paragraph">
    <w:name w:val="Body Text Indent 2"/>
    <w:basedOn w:val="Normal"/>
    <w:link w:val="Tijeloteksta-uvlaka2Char"/>
    <w:rsid w:val="007439E7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link w:val="Tijeloteksta-uvlaka2"/>
    <w:rsid w:val="007439E7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F3B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3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D3C6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D3C6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C6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C6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726E14"/>
    <w:rPr>
      <w:b/>
      <w:bCs/>
    </w:rPr>
  </w:style>
  <w:style w:styleId="Tijeloteksta-uvlaka2" w:type="paragraph">
    <w:name w:val="Body Text Indent 2"/>
    <w:basedOn w:val="Normal"/>
    <w:link w:val="Tijeloteksta-uvlaka2Char"/>
    <w:rsid w:val="007439E7"/>
    <w:pPr>
      <w:spacing w:after="120" w:line="480" w:lineRule="auto"/>
      <w:ind w:left="283"/>
    </w:pPr>
  </w:style>
  <w:style w:customStyle="1" w:styleId="Tijeloteksta-uvlaka2Char" w:type="character">
    <w:name w:val="Tijelo teksta - uvlaka 2 Char"/>
    <w:link w:val="Tijeloteksta-uvlaka2"/>
    <w:rsid w:val="007439E7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F3B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3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D3C6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D3C6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3C6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3C6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24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2039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94770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5218310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811662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815456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077752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068298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903067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289419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840161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891480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356439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044258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924584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7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74663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84422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68798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977936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77783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391187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023654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61142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8841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508314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01248633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894463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851556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477920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384252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85097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169828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827961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6057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664262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673949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693252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4574789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34278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05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957601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017977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008948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85677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4611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752911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238345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236743745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06978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410001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287608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940480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024180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501406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804291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092254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912080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89454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44789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878975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9897367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96505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8126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531283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281921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30952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20235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033348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12914649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884311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5057225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0201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085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976764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90891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79690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46247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2008089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83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18394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69529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8309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5392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636644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099254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58485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024748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24037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406537497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22344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970437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979757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302292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048579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281290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0443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29002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107137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854</properties:Words>
  <properties:Characters>4678</properties:Characters>
  <properties:Lines>125</properties:Lines>
  <properties:Paragraphs>48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5596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2017-03-15T08:59:00Z</dcterms:created>
  <dc:creator>jbekavac</dc:creator>
  <cp:lastModifiedBy>Elizabeta Đeke</cp:lastModifiedBy>
  <cp:lastPrinted>2016-10-18T12:03:00Z</cp:lastPrinted>
  <dcterms:modified xmlns:xsi="http://www.w3.org/2001/XMLSchema-instance" xsi:type="dcterms:W3CDTF">2017-03-15T11:23:00Z</dcterms:modified>
  <cp:revision>4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