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a941" w14:paraId="864a941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3E53" w:rsidRPr="00FE3E53">
        <w:rPr>
          <w:b/>
        </w:rPr>
        <w:t xml:space="preserve"> </w:t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 w:rsidRPr="00FE3E53">
        <w:rPr>
          <w:b/>
        </w:rPr>
        <w:t>Broj: 7/St-1659/2016-13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B436C3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FE3E53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FE3E53" w:rsidP="001D4816" w:rsidR="001D4816">
      <w:pPr>
        <w:jc w:val="both"/>
        <w:rPr>
          <w:b/>
        </w:rPr>
      </w:pPr>
      <w:r>
        <w:rPr>
          <w:b/>
        </w:rPr>
        <w:t>Slavonski Brod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F02EE6">
        <w:t xml:space="preserve"> Podružnice </w:t>
      </w:r>
      <w:r w:rsidR="00FE3E53">
        <w:t>Osijek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F841A1" w:rsidRPr="00F841A1">
        <w:t>POŽEGA IMPEX d. o. o. za unutarnju i vanjsku trgovinu na veliko i malo, ugostiteljstvo i turizam, skraćena tvrtka POŽEGA IMPEX d.o.o., Požega, Matice Hrvatske 9, OIB: 03913755727</w:t>
      </w:r>
      <w:r w:rsidR="00156058" w:rsidRPr="00156058">
        <w:t xml:space="preserve">, dana </w:t>
      </w:r>
      <w:r w:rsidR="00F841A1">
        <w:t>26</w:t>
      </w:r>
      <w:r w:rsidR="00F05C22">
        <w:t>. listopada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DD65EC" w:rsidP="001D4816" w:rsidR="00DD65EC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A85FBF">
        <w:t xml:space="preserve">, Podružnice </w:t>
      </w:r>
      <w:r w:rsidR="00B749E3">
        <w:t>Osijek</w:t>
      </w:r>
      <w:r w:rsidR="0039765D">
        <w:t xml:space="preserve"> 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F841A1" w:rsidRPr="00F841A1">
        <w:t>POŽEGA IMPEX d. o. o. za unutarnju i vanjsku trgovinu na veliko i malo, ugostiteljstvo i turizam, skraćena tvrtka POŽEGA IMPEX d.o.o., Požega, Matice Hrvatske 9, OIB: 03913755727</w:t>
      </w:r>
      <w:r w:rsidR="00A85FBF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39765D" w:rsidR="0099341A" w:rsidRPr="00F05C22">
      <w:pPr>
        <w:jc w:val="both"/>
        <w:rPr>
          <w:b/>
        </w:rPr>
      </w:pPr>
      <w:r>
        <w:t xml:space="preserve">  </w:t>
      </w:r>
      <w:r>
        <w:tab/>
        <w:t xml:space="preserve"> </w:t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F841A1">
        <w:t>1659</w:t>
      </w:r>
      <w:r w:rsidR="00002158">
        <w:t>/201</w:t>
      </w:r>
      <w:r w:rsidR="00A85FBF">
        <w:t>6</w:t>
      </w:r>
      <w:r w:rsidR="00002158">
        <w:t>-</w:t>
      </w:r>
      <w:r w:rsidR="00F841A1">
        <w:t>3</w:t>
      </w:r>
      <w:r w:rsidR="003A7BAC">
        <w:t xml:space="preserve"> od </w:t>
      </w:r>
      <w:r w:rsidR="00A85FBF">
        <w:t>0</w:t>
      </w:r>
      <w:r w:rsidR="00F841A1">
        <w:t>8</w:t>
      </w:r>
      <w:r w:rsidR="00002158">
        <w:t xml:space="preserve">. </w:t>
      </w:r>
      <w:r w:rsidR="00F05C22">
        <w:t>rujna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F841A1" w:rsidRPr="00F841A1">
        <w:t>POŽEGA IMPEX d. o. o. za unutarnju i vanjsku trgovinu na veliko i malo, ugostiteljstvo i turizam, skraćena tvrtka POŽEGA IMPEX d.o.o., Požega, Matice Hrvatske 9, OIB: 03913755727</w:t>
      </w:r>
      <w:r w:rsidR="00002158">
        <w:t xml:space="preserve"> </w:t>
      </w:r>
      <w:r w:rsidR="0039765D">
        <w:t xml:space="preserve">za dan </w:t>
      </w:r>
      <w:r w:rsidR="00F841A1">
        <w:t>26</w:t>
      </w:r>
      <w:r w:rsidR="00F05C22">
        <w:t>. listopada</w:t>
      </w:r>
      <w:r w:rsidR="0039765D">
        <w:t xml:space="preserve"> 2016.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 xml:space="preserve">, Podružnice </w:t>
      </w:r>
      <w:r w:rsidR="00FE3E53">
        <w:t>Osijek</w:t>
      </w:r>
      <w:r w:rsidR="003A7BAC">
        <w:t xml:space="preserve"> </w:t>
      </w:r>
      <w:r w:rsidR="00726EC0">
        <w:t>podnesenog</w:t>
      </w:r>
      <w:r w:rsidR="003A7BAC">
        <w:t xml:space="preserve"> na temelju odredbe čl. </w:t>
      </w:r>
      <w:r w:rsidR="00F05C22">
        <w:t>444.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F05C22">
        <w:t>2</w:t>
      </w:r>
      <w:r w:rsidR="00433796">
        <w:t>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F05C22">
        <w:t>01. rujna</w:t>
      </w:r>
      <w:r w:rsidR="00564963">
        <w:t xml:space="preserve"> 201</w:t>
      </w:r>
      <w:r w:rsidR="00F05C22">
        <w:t>5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F841A1">
        <w:t>314.220,30</w:t>
      </w:r>
      <w:r w:rsidR="00F02EE6" w:rsidRPr="005D6C4C">
        <w:t xml:space="preserve"> Kn</w:t>
      </w:r>
      <w:r w:rsidR="00F05C22">
        <w:t xml:space="preserve"> i </w:t>
      </w:r>
      <w:r w:rsidR="00F841A1">
        <w:t>četiri</w:t>
      </w:r>
      <w:r w:rsidR="00F05C22">
        <w:t xml:space="preserve"> zaposlen</w:t>
      </w:r>
      <w:r w:rsidR="00F841A1">
        <w:t>e osobe</w:t>
      </w:r>
      <w:r w:rsidR="00F05C22">
        <w:t>.</w:t>
      </w:r>
    </w:p>
    <w:p w:rsidRDefault="00BC2523" w:rsidP="00F05C22" w:rsidR="00B3624B">
      <w:pPr>
        <w:jc w:val="both"/>
      </w:pPr>
      <w:r>
        <w:t xml:space="preserve"> </w:t>
      </w:r>
      <w:r>
        <w:tab/>
        <w:t xml:space="preserve">  </w:t>
      </w:r>
      <w:r>
        <w:tab/>
      </w:r>
      <w:r w:rsidR="0039765D">
        <w:t>N</w:t>
      </w:r>
      <w:r w:rsidR="00726EC0">
        <w:t xml:space="preserve">a ročištu </w:t>
      </w:r>
      <w:r w:rsidR="00726EC0" w:rsidRPr="00726EC0">
        <w:t>radi očitovanja o prijedlogu za otvaranj</w:t>
      </w:r>
      <w:r w:rsidR="00726EC0">
        <w:t xml:space="preserve">e </w:t>
      </w:r>
      <w:r w:rsidR="00726EC0" w:rsidRPr="00726EC0">
        <w:t>stečajnog postupka</w:t>
      </w:r>
      <w:r>
        <w:t xml:space="preserve"> i rasprave o pretpostavkama za otvaranje stečajnog postupka </w:t>
      </w:r>
      <w:r w:rsidR="0039765D">
        <w:t>zakonsk</w:t>
      </w:r>
      <w:r w:rsidR="00F05C22">
        <w:t>i</w:t>
      </w:r>
      <w:r w:rsidR="0039765D">
        <w:t xml:space="preserve"> zastupni</w:t>
      </w:r>
      <w:r w:rsidR="00F05C22">
        <w:t>k</w:t>
      </w:r>
      <w:r w:rsidR="00A85FBF">
        <w:t xml:space="preserve"> </w:t>
      </w:r>
      <w:r w:rsidR="0039765D">
        <w:t>steč</w:t>
      </w:r>
      <w:r>
        <w:t>ajnog dužnika</w:t>
      </w:r>
      <w:r w:rsidR="00564963">
        <w:t xml:space="preserve"> </w:t>
      </w:r>
      <w:r w:rsidR="00F841A1">
        <w:t>Zlatko Šimić</w:t>
      </w:r>
      <w:r w:rsidR="00564963">
        <w:t xml:space="preserve"> očitova</w:t>
      </w:r>
      <w:r w:rsidR="00F05C22">
        <w:t>o</w:t>
      </w:r>
      <w:r w:rsidR="00726EC0">
        <w:t xml:space="preserve"> se da je stečajni dužn</w:t>
      </w:r>
      <w:r>
        <w:t>ik</w:t>
      </w:r>
      <w:r w:rsidR="00130D3F">
        <w:t xml:space="preserve"> </w:t>
      </w:r>
      <w:r>
        <w:t>postao sposoban za plaćanje te</w:t>
      </w:r>
      <w:r w:rsidR="00130D3F">
        <w:t xml:space="preserve"> je </w:t>
      </w:r>
      <w:r w:rsidR="00A85FBF">
        <w:t>dostavi</w:t>
      </w:r>
      <w:r w:rsidR="00F05C22">
        <w:t xml:space="preserve">o </w:t>
      </w:r>
      <w:r w:rsidR="00F841A1">
        <w:t>potvrdu</w:t>
      </w:r>
      <w:r w:rsidR="00564963">
        <w:t xml:space="preserve"> Financijske agencije od</w:t>
      </w:r>
      <w:r w:rsidR="00F841A1">
        <w:t xml:space="preserve"> </w:t>
      </w:r>
      <w:r w:rsidR="00F05C22">
        <w:t>1</w:t>
      </w:r>
      <w:r w:rsidR="00F841A1">
        <w:t>0</w:t>
      </w:r>
      <w:r w:rsidR="00F05C22">
        <w:t>. listopada</w:t>
      </w:r>
      <w:r w:rsidR="00FA1C2F">
        <w:t xml:space="preserve"> 2016.</w:t>
      </w:r>
      <w:r w:rsidR="00564963">
        <w:t xml:space="preserve"> godine </w:t>
      </w:r>
      <w:r w:rsidR="00E046C3">
        <w:t>iz koj</w:t>
      </w:r>
      <w:r w:rsidR="00D0488D">
        <w:t>e</w:t>
      </w:r>
      <w:r w:rsidR="00E046C3">
        <w:t xml:space="preserve"> je vidljivo</w:t>
      </w:r>
      <w:r w:rsidR="00564963">
        <w:t xml:space="preserve"> </w:t>
      </w:r>
      <w:r w:rsidR="00E046C3">
        <w:t xml:space="preserve">da je stečajni dužnik postao </w:t>
      </w:r>
      <w:r w:rsidR="004A50A4">
        <w:t>sposoban za plaćanje</w:t>
      </w:r>
      <w:r w:rsidR="00564963">
        <w:t xml:space="preserve"> i da nema </w:t>
      </w:r>
      <w:r w:rsidR="00F841A1">
        <w:t xml:space="preserve">nepodmirenih </w:t>
      </w:r>
      <w:r w:rsidR="00564963">
        <w:t>obveza po osnovama za plaćanje</w:t>
      </w:r>
      <w:r w:rsidR="00B3624B">
        <w:t>. Isto proizlazi i iz potvrde Financijske agencije od 29. kolovoza 2016. godine koju je dužnik dostavio uz podnesak od 29. kolovoza</w:t>
      </w:r>
      <w:r w:rsidR="00F841A1">
        <w:t xml:space="preserve"> </w:t>
      </w:r>
      <w:r w:rsidR="00B3624B">
        <w:t xml:space="preserve">2016. godine, </w:t>
      </w:r>
      <w:r w:rsidR="00F841A1">
        <w:t xml:space="preserve">a da stečajni dužnik obavlja financijske transakcije preko poslovnog </w:t>
      </w:r>
      <w:r w:rsidR="00B3624B">
        <w:t xml:space="preserve">računa u Zagrebačkoj banci d.d. Zagreb </w:t>
      </w:r>
      <w:r w:rsidR="00F841A1">
        <w:t xml:space="preserve">proizlazi iz </w:t>
      </w:r>
    </w:p>
    <w:p w:rsidRDefault="00B3624B" w:rsidP="00B3624B" w:rsidR="00B3624B">
      <w:pPr>
        <w:jc w:val="right"/>
        <w:rPr>
          <w:b/>
        </w:rPr>
      </w:pPr>
      <w:r w:rsidRPr="00B3624B">
        <w:rPr>
          <w:b/>
        </w:rPr>
        <w:lastRenderedPageBreak/>
        <w:t>Broj: 7/St-1659/2016-13</w:t>
      </w:r>
    </w:p>
    <w:p w:rsidRDefault="00B3624B" w:rsidP="00B3624B" w:rsidR="00B3624B">
      <w:pPr>
        <w:jc w:val="right"/>
      </w:pPr>
    </w:p>
    <w:p w:rsidRDefault="00B3624B" w:rsidP="00F05C22" w:rsidR="00B3624B">
      <w:pPr>
        <w:jc w:val="both"/>
      </w:pPr>
    </w:p>
    <w:p w:rsidRDefault="00B3624B" w:rsidP="00F05C22" w:rsidR="00702780">
      <w:pPr>
        <w:jc w:val="both"/>
      </w:pPr>
      <w:r>
        <w:t xml:space="preserve">preslike izvatka br. 39 </w:t>
      </w:r>
      <w:r w:rsidR="00F841A1">
        <w:t>od 18. listopada 2016. godine</w:t>
      </w:r>
      <w:r w:rsidR="000B03CE">
        <w:t xml:space="preserve"> </w:t>
      </w:r>
      <w:r w:rsidR="00F841A1">
        <w:t>koji je zakonski zastupnik dužnika isto tako predao u sudski spis.</w:t>
      </w:r>
    </w:p>
    <w:p w:rsidRDefault="00D0488D" w:rsidP="0099341A" w:rsidR="009E279C">
      <w:pPr>
        <w:jc w:val="both"/>
      </w:pPr>
      <w:r>
        <w:t xml:space="preserve"> </w:t>
      </w:r>
      <w:r>
        <w:tab/>
        <w:t xml:space="preserve"> </w:t>
      </w:r>
      <w:r>
        <w:tab/>
      </w:r>
      <w:r w:rsidR="00E046C3">
        <w:t xml:space="preserve">Nadalje, </w:t>
      </w:r>
      <w:r w:rsidR="00472A34">
        <w:t>z</w:t>
      </w:r>
      <w:r w:rsidR="00E046C3">
        <w:t>akonsk</w:t>
      </w:r>
      <w:r w:rsidR="00F05C22">
        <w:t xml:space="preserve">i </w:t>
      </w:r>
      <w:r w:rsidR="00A85FBF">
        <w:t>zastupn</w:t>
      </w:r>
      <w:r w:rsidR="00F05C22">
        <w:t>ik</w:t>
      </w:r>
      <w:r w:rsidR="00E046C3">
        <w:t xml:space="preserve"> dužnika </w:t>
      </w:r>
      <w:r w:rsidR="00F841A1">
        <w:t>Zlatko Šimić</w:t>
      </w:r>
      <w:r w:rsidR="00F05C22">
        <w:t xml:space="preserve"> očitovao</w:t>
      </w:r>
      <w:r w:rsidR="00472A34">
        <w:t xml:space="preserve"> se da stečajni dužnik raspolaže imovinom </w:t>
      </w:r>
      <w:r w:rsidR="00F841A1">
        <w:t xml:space="preserve"> u iznosu od oko 10.000.000,00 Kn, a koju čine nekretnine u iznosu od oko 7.000.000,00 Kn i kratkotrajna imovina u iznosu od 3.000.000,00 Kn, da je dužnik imao obveze u iznosu od </w:t>
      </w:r>
      <w:r w:rsidR="00F72EB6">
        <w:t xml:space="preserve">oko </w:t>
      </w:r>
      <w:r w:rsidR="00F841A1">
        <w:t xml:space="preserve">314.000,00 Kn zbog čega je Financijska agencija i podnijela prijedlog za otvaranje stečajnog postupka koje je u međuvremenu ispunio, </w:t>
      </w:r>
      <w:r w:rsidR="00F72EB6">
        <w:t>te d</w:t>
      </w:r>
      <w:r w:rsidR="00F841A1">
        <w:t>a obveze prema dobavljačima uredno ispunjava. K</w:t>
      </w:r>
      <w:r w:rsidR="00472A34">
        <w:t xml:space="preserve">ako je uvidom u bilancu sa stanjem na dan 31. prosinca 2015. godine </w:t>
      </w:r>
      <w:r w:rsidR="00F72EB6">
        <w:t xml:space="preserve"> koju je sud pribavio službenim putem </w:t>
      </w:r>
      <w:r w:rsidR="00472A34">
        <w:t xml:space="preserve">utvrđeno da dužnik iskazuje imovinu u iznosu od </w:t>
      </w:r>
      <w:r w:rsidR="00F841A1">
        <w:t>10.448.024</w:t>
      </w:r>
      <w:r w:rsidR="00F05C22">
        <w:t xml:space="preserve">,00 </w:t>
      </w:r>
      <w:r w:rsidR="00472A34">
        <w:t>Kn</w:t>
      </w:r>
      <w:r w:rsidR="009E0BBF">
        <w:t>,</w:t>
      </w:r>
      <w:r w:rsidR="00472A34">
        <w:t xml:space="preserve"> </w:t>
      </w:r>
      <w:r w:rsidR="00EC25D4">
        <w:t>to nije bilo moguće</w:t>
      </w:r>
      <w:r w:rsidR="00D039E9">
        <w:t xml:space="preserve"> sa sigurnošću</w:t>
      </w:r>
      <w:r w:rsidR="00EC25D4">
        <w:t xml:space="preserve"> utvrditi da je dužnik prezadužen.</w:t>
      </w:r>
    </w:p>
    <w:p w:rsidRDefault="009E279C" w:rsidP="0099341A" w:rsidR="00726EC0">
      <w:pPr>
        <w:jc w:val="both"/>
      </w:pPr>
      <w:r>
        <w:t xml:space="preserve"> </w:t>
      </w:r>
      <w:r>
        <w:tab/>
        <w:t xml:space="preserve">  </w:t>
      </w:r>
      <w:r>
        <w:tab/>
        <w:t>Kako je</w:t>
      </w:r>
      <w:r w:rsidR="008B4842">
        <w:t>,</w:t>
      </w:r>
      <w:r>
        <w:t xml:space="preserve"> dakle</w:t>
      </w:r>
      <w:r w:rsidR="008B4842">
        <w:t>,</w:t>
      </w:r>
      <w:r>
        <w:t xml:space="preserve"> </w:t>
      </w:r>
      <w:r w:rsidR="005573C4">
        <w:t xml:space="preserve"> </w:t>
      </w:r>
      <w:r>
        <w:t xml:space="preserve">stečajni dužnik </w:t>
      </w:r>
      <w:r w:rsidR="00FF5BB9">
        <w:t xml:space="preserve">u međuvremenu </w:t>
      </w:r>
      <w:r>
        <w:t>postao sp</w:t>
      </w:r>
      <w:r w:rsidR="008B4842">
        <w:t xml:space="preserve">osoban za plaćanje, a nije </w:t>
      </w:r>
      <w:r>
        <w:t>ostvaren</w:t>
      </w:r>
      <w:r w:rsidR="008B4842">
        <w:t xml:space="preserve"> niti</w:t>
      </w:r>
      <w:r>
        <w:t xml:space="preserve"> stečajni razlog prezaduženosti</w:t>
      </w:r>
      <w:r w:rsidR="008B4842">
        <w:t>,</w:t>
      </w:r>
      <w:r w:rsidR="00E046C3">
        <w:t xml:space="preserve">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5D6C4C">
        <w:t>u izreci</w:t>
      </w:r>
      <w:r w:rsidR="00EA7477">
        <w:t xml:space="preserve"> rješenja.</w:t>
      </w:r>
    </w:p>
    <w:p w:rsidRDefault="009442DA" w:rsidP="001D4816" w:rsidR="00C1612A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</w:t>
      </w:r>
      <w:r w:rsidR="005D6C4C">
        <w:t>444.</w:t>
      </w:r>
      <w:r w:rsidR="00C1612A">
        <w:t xml:space="preserve"> st. </w:t>
      </w:r>
      <w:r w:rsidR="005D6C4C">
        <w:t>2</w:t>
      </w:r>
      <w:r w:rsidR="00C1612A">
        <w:t>. SZ-a</w:t>
      </w:r>
      <w:r w:rsidR="00F72EB6">
        <w:t>,</w:t>
      </w:r>
      <w:r w:rsidR="00C1612A">
        <w:t xml:space="preserve"> </w:t>
      </w:r>
      <w:r w:rsidR="005D6C4C">
        <w:t xml:space="preserve">to </w:t>
      </w:r>
      <w:r w:rsidR="00C65366">
        <w:t>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5D6C4C">
        <w:t>NN 106/15 ) nema pra</w:t>
      </w:r>
      <w:r w:rsidR="00E57C8D">
        <w:t>v</w:t>
      </w:r>
      <w:r w:rsidR="005D6C4C">
        <w:t xml:space="preserve">o na naknadu troškova za podnošenje prijedloga za otvaranje stečajnog postupka. </w:t>
      </w:r>
    </w:p>
    <w:p w:rsidRDefault="00C65366" w:rsidP="001D4816" w:rsidR="001D481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F841A1">
        <w:t>26</w:t>
      </w:r>
      <w:r w:rsidR="00F05C22">
        <w:t>. listopada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</w:t>
      </w:r>
      <w:r w:rsidR="00D34EB5">
        <w:t xml:space="preserve">  </w:t>
      </w:r>
      <w:r w:rsidR="00661B17">
        <w:t xml:space="preserve">  </w:t>
      </w:r>
      <w:r>
        <w:t>Stečajna sutkinja:</w:t>
      </w:r>
    </w:p>
    <w:p w:rsidRDefault="001D4816" w:rsidP="00F72EB6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</w:t>
      </w:r>
      <w:r w:rsidR="00F72EB6">
        <w:t xml:space="preserve">  </w:t>
      </w:r>
      <w:r w:rsidR="0052300A">
        <w:t xml:space="preserve"> </w:t>
      </w:r>
      <w:r w:rsidR="00472A34">
        <w:t xml:space="preserve">  </w:t>
      </w:r>
      <w:r w:rsidR="009E0BBF">
        <w:t xml:space="preserve">   </w:t>
      </w:r>
      <w:r>
        <w:t>Mirna Vujči</w:t>
      </w:r>
      <w:r w:rsidR="0044566A">
        <w:t>ć</w:t>
      </w:r>
      <w:r w:rsidR="009E0BBF">
        <w:t xml:space="preserve"> 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 xml:space="preserve">ploča sudova. Žalba se podnosi  Visokom trgovačkom sudu u Zagrebu  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putem ovoga suda  u tri  primjerka.</w:t>
      </w:r>
      <w:r w:rsidR="00F254A5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B719C6" w:rsidP="00A155C2" w:rsidR="00A155C2">
      <w:pPr>
        <w:ind w:left="720"/>
        <w:jc w:val="both"/>
      </w:pPr>
      <w:r>
        <w:t>- zakonskim zastupnicima dužnika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59A" w:rsidR="0095059A">
      <w:r>
        <w:separator/>
      </w:r>
    </w:p>
  </w:endnote>
  <w:endnote w:id="0" w:type="continuationSeparator">
    <w:p w:rsidRDefault="0095059A" w:rsidR="00950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59A" w:rsidR="0095059A">
      <w:r>
        <w:separator/>
      </w:r>
    </w:p>
  </w:footnote>
  <w:footnote w:id="0" w:type="continuationSeparator">
    <w:p w:rsidRDefault="0095059A" w:rsidR="00950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7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B03CE"/>
    <w:rsid w:val="000E11FE"/>
    <w:rsid w:val="000E2CC8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5FC0"/>
    <w:rsid w:val="00237059"/>
    <w:rsid w:val="00250BA1"/>
    <w:rsid w:val="00250E96"/>
    <w:rsid w:val="002B1C23"/>
    <w:rsid w:val="002C6954"/>
    <w:rsid w:val="002D3277"/>
    <w:rsid w:val="002F7078"/>
    <w:rsid w:val="003007AE"/>
    <w:rsid w:val="0030441D"/>
    <w:rsid w:val="003175FD"/>
    <w:rsid w:val="00330B6D"/>
    <w:rsid w:val="00353DF6"/>
    <w:rsid w:val="00360871"/>
    <w:rsid w:val="003808D1"/>
    <w:rsid w:val="003877E1"/>
    <w:rsid w:val="0039765D"/>
    <w:rsid w:val="003A7BAC"/>
    <w:rsid w:val="003D06A4"/>
    <w:rsid w:val="003D7ABC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3E3F"/>
    <w:rsid w:val="004D409B"/>
    <w:rsid w:val="004D5208"/>
    <w:rsid w:val="0052300A"/>
    <w:rsid w:val="00536FAB"/>
    <w:rsid w:val="00547C75"/>
    <w:rsid w:val="00556CC8"/>
    <w:rsid w:val="005573C4"/>
    <w:rsid w:val="00564963"/>
    <w:rsid w:val="0057203E"/>
    <w:rsid w:val="005B4303"/>
    <w:rsid w:val="005D6C4C"/>
    <w:rsid w:val="005E0129"/>
    <w:rsid w:val="005E6B3E"/>
    <w:rsid w:val="005F00DE"/>
    <w:rsid w:val="00626976"/>
    <w:rsid w:val="00661B17"/>
    <w:rsid w:val="00664424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34311"/>
    <w:rsid w:val="00935DB1"/>
    <w:rsid w:val="009442DA"/>
    <w:rsid w:val="0095059A"/>
    <w:rsid w:val="0096483F"/>
    <w:rsid w:val="009775BB"/>
    <w:rsid w:val="0098675D"/>
    <w:rsid w:val="0099341A"/>
    <w:rsid w:val="00997094"/>
    <w:rsid w:val="009C0275"/>
    <w:rsid w:val="009E0BBF"/>
    <w:rsid w:val="009E279C"/>
    <w:rsid w:val="009E364C"/>
    <w:rsid w:val="00A155C2"/>
    <w:rsid w:val="00A50D6D"/>
    <w:rsid w:val="00A645A2"/>
    <w:rsid w:val="00A85FBF"/>
    <w:rsid w:val="00A95AE9"/>
    <w:rsid w:val="00AA2666"/>
    <w:rsid w:val="00AE201D"/>
    <w:rsid w:val="00B007D5"/>
    <w:rsid w:val="00B1460F"/>
    <w:rsid w:val="00B30CB3"/>
    <w:rsid w:val="00B31530"/>
    <w:rsid w:val="00B3624B"/>
    <w:rsid w:val="00B436C3"/>
    <w:rsid w:val="00B616A5"/>
    <w:rsid w:val="00B630E0"/>
    <w:rsid w:val="00B719C6"/>
    <w:rsid w:val="00B749E3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D039E9"/>
    <w:rsid w:val="00D0488D"/>
    <w:rsid w:val="00D34EB5"/>
    <w:rsid w:val="00D63023"/>
    <w:rsid w:val="00D8029A"/>
    <w:rsid w:val="00D82166"/>
    <w:rsid w:val="00D84BF0"/>
    <w:rsid w:val="00D9544C"/>
    <w:rsid w:val="00DC23BE"/>
    <w:rsid w:val="00DD65EC"/>
    <w:rsid w:val="00DE424C"/>
    <w:rsid w:val="00DE71A5"/>
    <w:rsid w:val="00DF56E5"/>
    <w:rsid w:val="00E046C3"/>
    <w:rsid w:val="00E40D83"/>
    <w:rsid w:val="00E47B0D"/>
    <w:rsid w:val="00E539C0"/>
    <w:rsid w:val="00E57C8D"/>
    <w:rsid w:val="00E86136"/>
    <w:rsid w:val="00EA7477"/>
    <w:rsid w:val="00EC25D4"/>
    <w:rsid w:val="00EF5C41"/>
    <w:rsid w:val="00F00C98"/>
    <w:rsid w:val="00F02EE6"/>
    <w:rsid w:val="00F05C22"/>
    <w:rsid w:val="00F10939"/>
    <w:rsid w:val="00F15B87"/>
    <w:rsid w:val="00F254A5"/>
    <w:rsid w:val="00F336BE"/>
    <w:rsid w:val="00F406F0"/>
    <w:rsid w:val="00F42CF6"/>
    <w:rsid w:val="00F57AAB"/>
    <w:rsid w:val="00F72EB6"/>
    <w:rsid w:val="00F841A1"/>
    <w:rsid w:val="00F9105E"/>
    <w:rsid w:val="00FA1C2F"/>
    <w:rsid w:val="00FD0CC1"/>
    <w:rsid w:val="00FE3E53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7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7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7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7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7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7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7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7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St-1659/2016</izvorni_sadrzaj>
    <derivirana_varijabla naziv="DomainObject.Predmet.OznakaBroj_1">St-1659/2016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POŽEGA IMPEX d. o. o. za unutarnju i vanjsku trgovinu na veliko i malo, ugostiteljstvo i turizam zastupanog po punomoćniku Zlatko Šimić; Željko Šimić</izvorni_sadrzaj>
    <derivirana_varijabla naziv="DomainObject.Predmet.ProtustrankaFormated_1">  POŽEGA IMPEX d. o. o. za unutarnju i vanjsku trgovinu na veliko i malo, ugostiteljstvo i turizam zastupanog po punomoćniku Zlatko Šimić; Željko Šimić</derivirana_varijabla>
  </DomainObject.Predmet.ProtustrankaFormated>
  <DomainObject.Predmet.ProtustrankaFormatedOIB>
    <izvorni_sadrzaj>  POŽEGA IMPEX d. o. o. za unutarnju i vanjsku trgovinu na veliko i malo, ugostiteljstvo i turizam, OIB 03913755727 zastupanog po punomoćniku Zlatko Šimić; Željko Šimić</izvorni_sadrzaj>
    <derivirana_varijabla naziv="DomainObject.Predmet.ProtustrankaFormatedOIB_1">  POŽEGA IMPEX d. o. o. za unutarnju i vanjsku trgovinu na veliko i malo, ugostiteljstvo i turizam, OIB 03913755727 zastupanog po punomoćniku Zlatko Šimić; Željko Šimić</derivirana_varijabla>
  </DomainObject.Predmet.ProtustrankaFormatedOIB>
  <DomainObject.Predmet.ProtustrankaFormatedWithAdress>
    <izvorni_sadrzaj> POŽEGA IMPEX d. o. o. za unutarnju i vanjsku trgovinu na veliko i malo, ugostiteljstvo i turizam, Matice Hrvatske 9, 34000 Požega zastupanog po punomoćniku Zlatko Šimić; Željko Šimić</izvorni_sadrzaj>
    <derivirana_varijabla naziv="DomainObject.Predmet.ProtustrankaFormatedWithAdress_1"> POŽEGA IMPEX d. o. o. za unutarnju i vanjsku trgovinu na veliko i malo, ugostiteljstvo i turizam, Matice Hrvatske 9, 34000 Požega zastupanog po punomoćniku Zlatko Šimić; Željko Šimić</derivirana_varijabla>
  </DomainObject.Predmet.ProtustrankaFormatedWithAdress>
  <DomainObject.Predmet.ProtustrankaFormatedWithAdressOIB>
    <izvorni_sadrzaj> POŽEGA IMPEX d. o. o. za unutarnju i vanjsku trgovinu na veliko i malo, ugostiteljstvo i turizam, OIB 03913755727, Matice Hrvatske 9, 34000 Požega zastupanog po punomoćniku Zlatko Šimić; Željko Šimić</izvorni_sadrzaj>
    <derivirana_varijabla naziv="DomainObject.Predmet.ProtustrankaFormatedWithAdressOIB_1"> POŽEGA IMPEX d. o. o. za unutarnju i vanjsku trgovinu na veliko i malo, ugostiteljstvo i turizam, OIB 03913755727, Matice Hrvatske 9, 34000 Požega zastupanog po punomoćniku Zlatko Šimić; Željko Šimić</derivirana_varijabla>
  </DomainObject.Predmet.ProtustrankaFormatedWithAdressOIB>
  <DomainObject.Predmet.ProtustrankaWithAdress>
    <izvorni_sadrzaj>POŽEGA IMPEX d. o. o. za unutarnju i vanjsku trgovinu na veliko i malo, ugostiteljstvo i turizam Matice Hrvatske 9, 34000 Požega</izvorni_sadrzaj>
    <derivirana_varijabla naziv="DomainObject.Predmet.ProtustrankaWithAdress_1">POŽEGA IMPEX d. o. o. za unutarnju i vanjsku trgovinu na veliko i malo, ugostiteljstvo i turizam Matice Hrvatske 9, 34000 Požega</derivirana_varijabla>
  </DomainObject.Predmet.ProtustrankaWithAdress>
  <DomainObject.Predmet.ProtustrankaWithAdressOIB>
    <izvorni_sadrzaj>POŽEGA IMPEX d. o. o. za unutarnju i vanjsku trgovinu na veliko i malo, ugostiteljstvo i turizam, OIB 03913755727, Matice Hrvatske 9, 34000 Požega</izvorni_sadrzaj>
    <derivirana_varijabla naziv="DomainObject.Predmet.ProtustrankaWithAdressOIB_1">POŽEGA IMPEX d. o. o. za unutarnju i vanjsku trgovinu na veliko i malo, ugostiteljstvo i turizam, OIB 03913755727, Matice Hrvatske 9, 34000 Požega</derivirana_varijabla>
  </DomainObject.Predmet.ProtustrankaWithAdressOIB>
  <DomainObject.Predmet.ProtustrankaNazivFormated>
    <izvorni_sadrzaj>POŽEGA IMPEX d. o. o. za unutarnju i vanjsku trgovinu na veliko i malo, ugostiteljstvo i turizam</izvorni_sadrzaj>
    <derivirana_varijabla naziv="DomainObject.Predmet.ProtustrankaNazivFormated_1">POŽEGA IMPEX d. o. o. za unutarnju i vanjsku trgovinu na veliko i malo, ugostiteljstvo i turizam</derivirana_varijabla>
  </DomainObject.Predmet.ProtustrankaNazivFormated>
  <DomainObject.Predmet.ProtustrankaNazivFormatedOIB>
    <izvorni_sadrzaj>POŽEGA IMPEX d. o. o. za unutarnju i vanjsku trgovinu na veliko i malo, ugostiteljstvo i turizam, OIB 03913755727</izvorni_sadrzaj>
    <derivirana_varijabla naziv="DomainObject.Predmet.ProtustrankaNazivFormatedOIB_1">POŽEGA IMPEX d. o. o. za unutarnju i vanjsku trgovinu na veliko i malo, ugostiteljstvo i turizam, OIB 03913755727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314220.30</izvorni_sadrzaj>
    <derivirana_varijabla naziv="DomainObject.Predmet.TrenutnaVrijednost_1">314220.30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POŽEGA IMPEX d. o. o. za unutarnju i vanjsku trgovinu na veliko i malo, ugostiteljstvo i turizam zastupanog po punomoćniku Zlatko Šimić; Željko Šimić</item>
    </izvorni_sadrzaj>
    <derivirana_varijabla naziv="DomainObject.Predmet.ProtuStrankaListFormated_1">
      <item>POŽEGA IMPEX d. o. o. za unutarnju i vanjsku trgovinu na veliko i malo, ugostiteljstvo i turizam zastupanog po punomoćniku Zlatko Šimić; Željko Šimić</item>
    </derivirana_varijabla>
  </DomainObject.Predmet.ProtuStrankaListFormated>
  <DomainObject.Predmet.ProtuStrankaListFormatedOIB>
    <izvorni_sadrzaj>
      <item>POŽEGA IMPEX d. o. o. za unutarnju i vanjsku trgovinu na veliko i malo, ugostiteljstvo i turizam, OIB 03913755727 zastupanog po punomoćniku Zlatko Šimić; Željko Šimić</item>
    </izvorni_sadrzaj>
    <derivirana_varijabla naziv="DomainObject.Predmet.ProtuStrankaListFormatedOIB_1">
      <item>POŽEGA IMPEX d. o. o. za unutarnju i vanjsku trgovinu na veliko i malo, ugostiteljstvo i turizam, OIB 03913755727 zastupanog po punomoćniku Zlatko Šimić; Željko Šimić</item>
    </derivirana_varijabla>
  </DomainObject.Predmet.ProtuStrankaListFormatedOIB>
  <DomainObject.Predmet.ProtuStrankaListFormatedWithAdress>
    <izvorni_sadrzaj>
      <item>POŽEGA IMPEX d. o. o. za unutarnju i vanjsku trgovinu na veliko i malo, ugostiteljstvo i turizam, Matice Hrvatske 9, 34000 Požega zastupanog po punomoćniku Zlatko Šimić; Željko Šimić</item>
    </izvorni_sadrzaj>
    <derivirana_varijabla naziv="DomainObject.Predmet.ProtuStrankaListFormatedWithAdress_1">
      <item>POŽEGA IMPEX d. o. o. za unutarnju i vanjsku trgovinu na veliko i malo, ugostiteljstvo i turizam, Matice Hrvatske 9, 34000 Požega zastupanog po punomoćniku Zlatko Šimić; Željko Šimić</item>
    </derivirana_varijabla>
  </DomainObject.Predmet.ProtuStrankaListFormatedWithAdress>
  <DomainObject.Predmet.ProtuStrankaListFormatedWithAdressOIB>
    <izvorni_sadrzaj>
      <item>POŽEGA IMPEX d. o. o. za unutarnju i vanjsku trgovinu na veliko i malo, ugostiteljstvo i turizam, OIB 03913755727, Matice Hrvatske 9, 34000 Požega zastupanog po punomoćniku Zlatko Šimić; Željko Šimić</item>
    </izvorni_sadrzaj>
    <derivirana_varijabla naziv="DomainObject.Predmet.ProtuStrankaListFormatedWithAdressOIB_1">
      <item>POŽEGA IMPEX d. o. o. za unutarnju i vanjsku trgovinu na veliko i malo, ugostiteljstvo i turizam, OIB 03913755727, Matice Hrvatske 9, 34000 Požega zastupanog po punomoćniku Zlatko Šimić; Željko Šimić</item>
    </derivirana_varijabla>
  </DomainObject.Predmet.ProtuStrankaListFormatedWithAdressOIB>
  <DomainObject.Predmet.ProtuStrankaListNazivFormated>
    <izvorni_sadrzaj>
      <item>POŽEGA IMPEX d. o. o. za unutarnju i vanjsku trgovinu na veliko i malo, ugostiteljstvo i turizam</item>
    </izvorni_sadrzaj>
    <derivirana_varijabla naziv="DomainObject.Predmet.ProtuStrankaListNazivFormated_1">
      <item>POŽEGA IMPEX d. o. o. za unutarnju i vanjsku trgovinu na veliko i malo, ugostiteljstvo i turizam</item>
    </derivirana_varijabla>
  </DomainObject.Predmet.ProtuStrankaListNazivFormated>
  <DomainObject.Predmet.ProtuStrankaListNazivFormatedOIB>
    <izvorni_sadrzaj>
      <item>POŽEGA IMPEX d. o. o. za unutarnju i vanjsku trgovinu na veliko i malo, ugostiteljstvo i turizam, OIB 03913755727</item>
    </izvorni_sadrzaj>
    <derivirana_varijabla naziv="DomainObject.Predmet.ProtuStrankaListNazivFormatedOIB_1">
      <item>POŽEGA IMPEX d. o. o. za unutarnju i vanjsku trgovinu na veliko i malo, ugostiteljstvo i turizam, OIB 03913755727</item>
    </derivirana_varijabla>
  </DomainObject.Predmet.ProtuStrankaListNazivFormatedOIB>
  <DomainObject.Predmet.OstaliListFormated>
    <izvorni_sadrzaj>
      <item>Zlatko Šimić punomoćnik sudionika u postupku POŽEGA IMPEX d. o. o. za unutarnju i vanjsku trgovinu na veliko i malo, ugostiteljstvo i turizam</item>
      <item>Željko Šimić punomoćnik sudionika u postupku POŽEGA IMPEX d. o. o. za unutarnju i vanjsku trgovinu na veliko i malo, ugostiteljstvo i turizam</item>
    </izvorni_sadrzaj>
    <derivirana_varijabla naziv="DomainObject.Predmet.OstaliListFormated_1">
      <item>Zlatko Šimić punomoćnik sudionika u postupku POŽEGA IMPEX d. o. o. za unutarnju i vanjsku trgovinu na veliko i malo, ugostiteljstvo i turizam</item>
      <item>Željko Šimić punomoćnik sudionika u postupku POŽEGA IMPEX d. o. o. za unutarnju i vanjsku trgovinu na veliko i malo, ugostiteljstvo i turizam</item>
    </derivirana_varijabla>
  </DomainObject.Predmet.OstaliListFormated>
  <DomainObject.Predmet.OstaliListFormatedOIB>
    <izvorni_sadrzaj>
      <item>Zlatko Šimić, OIB 71467121006 punomoćnik sudionika u postupku POŽEGA IMPEX d. o. o. za unutarnju i vanjsku trgovinu na veliko i malo, ugostiteljstvo i turizam</item>
      <item>Željko Šimić, OIB 13892188079 punomoćnik sudionika u postupku POŽEGA IMPEX d. o. o. za unutarnju i vanjsku trgovinu na veliko i malo, ugostiteljstvo i turizam</item>
    </izvorni_sadrzaj>
    <derivirana_varijabla naziv="DomainObject.Predmet.OstaliListFormatedOIB_1">
      <item>Zlatko Šimić, OIB 71467121006 punomoćnik sudionika u postupku POŽEGA IMPEX d. o. o. za unutarnju i vanjsku trgovinu na veliko i malo, ugostiteljstvo i turizam</item>
      <item>Željko Šimić, OIB 13892188079 punomoćnik sudionika u postupku POŽEGA IMPEX d. o. o. za unutarnju i vanjsku trgovinu na veliko i malo, ugostiteljstvo i turizam</item>
    </derivirana_varijabla>
  </DomainObject.Predmet.OstaliListFormatedOIB>
  <DomainObject.Predmet.OstaliListFormatedWithAdress>
    <izvorni_sadrzaj>
      <item>Zlatko Šimić, Vukovarska 1a, 34000 Požega punomoćnik sudionika u postupku POŽEGA IMPEX d. o. o. za unutarnju i vanjsku trgovinu na veliko i malo, ugostiteljstvo i turizam</item>
      <item>Željko Šimić, Dr. Ante Šercera 5, 34000 Požega punomoćnik sudionika u postupku POŽEGA IMPEX d. o. o. za unutarnju i vanjsku trgovinu na veliko i malo, ugostiteljstvo i turizam</item>
    </izvorni_sadrzaj>
    <derivirana_varijabla naziv="DomainObject.Predmet.OstaliListFormatedWithAdress_1">
      <item>Zlatko Šimić, Vukovarska 1a, 34000 Požega punomoćnik sudionika u postupku POŽEGA IMPEX d. o. o. za unutarnju i vanjsku trgovinu na veliko i malo, ugostiteljstvo i turizam</item>
      <item>Željko Šimić, Dr. Ante Šercera 5, 34000 Požega punomoćnik sudionika u postupku POŽEGA IMPEX d. o. o. za unutarnju i vanjsku trgovinu na veliko i malo, ugostiteljstvo i turizam</item>
    </derivirana_varijabla>
  </DomainObject.Predmet.OstaliListFormatedWithAdress>
  <DomainObject.Predmet.OstaliListFormatedWithAdressOIB>
    <izvorni_sadrzaj>
      <item>Zlatko Šimić, OIB 71467121006, Vukovarska 1a, 34000 Požega punomoćnik sudionika u postupku POŽEGA IMPEX d. o. o. za unutarnju i vanjsku trgovinu na veliko i malo, ugostiteljstvo i turizam</item>
      <item>Željko Šimić, OIB 13892188079, Dr. Ante Šercera 5, 34000 Požega punomoćnik sudionika u postupku POŽEGA IMPEX d. o. o. za unutarnju i vanjsku trgovinu na veliko i malo, ugostiteljstvo i turizam</item>
    </izvorni_sadrzaj>
    <derivirana_varijabla naziv="DomainObject.Predmet.OstaliListFormatedWithAdressOIB_1">
      <item>Zlatko Šimić, OIB 71467121006, Vukovarska 1a, 34000 Požega punomoćnik sudionika u postupku POŽEGA IMPEX d. o. o. za unutarnju i vanjsku trgovinu na veliko i malo, ugostiteljstvo i turizam</item>
      <item>Željko Šimić, OIB 13892188079, Dr. Ante Šercera 5, 34000 Požega punomoćnik sudionika u postupku POŽEGA IMPEX d. o. o. za unutarnju i vanjsku trgovinu na veliko i malo, ugostiteljstvo i turizam</item>
    </derivirana_varijabla>
  </DomainObject.Predmet.OstaliListFormatedWithAdressOIB>
  <DomainObject.Predmet.OstaliListNazivFormated>
    <izvorni_sadrzaj>
      <item>Zlatko Šimić</item>
      <item>Željko Šimić</item>
    </izvorni_sadrzaj>
    <derivirana_varijabla naziv="DomainObject.Predmet.OstaliListNazivFormated_1">
      <item>Zlatko Šimić</item>
      <item>Željko Šimić</item>
    </derivirana_varijabla>
  </DomainObject.Predmet.OstaliListNazivFormated>
  <DomainObject.Predmet.OstaliListNazivFormatedOIB>
    <izvorni_sadrzaj>
      <item>Zlatko Šimić, OIB 71467121006</item>
      <item>Željko Šimić, OIB 13892188079</item>
    </izvorni_sadrzaj>
    <derivirana_varijabla naziv="DomainObject.Predmet.OstaliListNazivFormatedOIB_1">
      <item>Zlatko Šimić, OIB 71467121006</item>
      <item>Željko Šimić, OIB 13892188079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POŽEGA IMPEX d. o. o. za unutarnju i vanjsku trgovinu na veliko i malo, ugostiteljstvo i turizam</izvorni_sadrzaj>
    <derivirana_varijabla naziv="DomainObject.Predmet.ProtustrankaIDrugi_1">POŽEGA IMPEX d. o. o. za unutarnju i vanjsku trgovinu na veliko i malo,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POŽEGA IMPEX d. o. o. za unutarnju i vanjsku trgovinu na veliko i malo, ugostiteljstvo i turizam, OIB 03913755727, Matice Hrvatske 9, 34000 Požega</izvorni_sadrzaj>
    <derivirana_varijabla naziv="DomainObject.Predmet.ProtustrankaIDrugiAdressOIB_1">POŽEGA IMPEX d. o. o. za unutarnju i vanjsku trgovinu na veliko i malo, ugostiteljstvo i turizam, OIB 03913755727, Matice Hrvatske 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POŽEGA IMPEX d. o. o. za unutarnju i vanjsku trgovinu na veliko i malo, ugostiteljstvo i turizam</item>
      <item>Zlatko Šimić</item>
      <item>Željko Šimić</item>
    </izvorni_sadrzaj>
    <derivirana_varijabla naziv="DomainObject.Predmet.SudioniciListNaziv_1">
      <item>Financijska agencija</item>
      <item>POŽEGA IMPEX d. o. o. za unutarnju i vanjsku trgovinu na veliko i malo, ugostiteljstvo i turizam</item>
      <item>Zlatko Šimić</item>
      <item>Željko Šimić</item>
    </derivirana_varijabla>
  </DomainObject.Predmet.SudioniciListNaziv>
  <DomainObject.Predmet.SudioniciListAdressOIB>
    <izvorni_sadrzaj>
      <item>Financijska agencija, OIB 85821130368, Ulica grada Vukovara 70,10000 Zagreb</item>
      <item>POŽEGA IMPEX d. o. o. za unutarnju i vanjsku trgovinu na veliko i malo, ugostiteljstvo i turizam, OIB 03913755727, Matice Hrvatske 9,34000 Požega</item>
      <item>Zlatko Šimić, OIB 71467121006, Vukovarska 1a,34000 Požega</item>
      <item>Željko Šimić, OIB 13892188079, Dr. Ante Šercera 5,34000 Požega</item>
    </izvorni_sadrzaj>
    <derivirana_varijabla naziv="DomainObject.Predmet.SudioniciListAdressOIB_1">
      <item>Financijska agencija, OIB 85821130368, Ulica grada Vukovara 70,10000 Zagreb</item>
      <item>POŽEGA IMPEX d. o. o. za unutarnju i vanjsku trgovinu na veliko i malo, ugostiteljstvo i turizam, OIB 03913755727, Matice Hrvatske 9,34000 Požega</item>
      <item>Zlatko Šimić, OIB 71467121006, Vukovarska 1a,34000 Požega</item>
      <item>Željko Šimić, OIB 13892188079, Dr. Ante Šercera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03913755727</item>
      <item>, OIB 71467121006</item>
      <item>, OIB 13892188079</item>
    </izvorni_sadrzaj>
    <derivirana_varijabla naziv="DomainObject.Predmet.SudioniciListNazivOIB_1">
      <item>, OIB 85821130368</item>
      <item>, OIB 03913755727</item>
      <item>, OIB 71467121006</item>
      <item>, OIB 13892188079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EBEFB-FE2F-4B42-AE1E-158015ABF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717</properties:Words>
  <properties:Characters>3924</properties:Characters>
  <properties:Lines>96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2016-10-26T06:54:00Z</dcterms:created>
  <dc:creator>alet</dc:creator>
  <cp:lastModifiedBy>wsadmin</cp:lastModifiedBy>
  <cp:lastPrinted>2016-10-26T08:20:00Z</cp:lastPrinted>
  <dcterms:modified xmlns:xsi="http://www.w3.org/2001/XMLSchema-instance" xsi:type="dcterms:W3CDTF">2016-10-26T08:24:00Z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