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9d80a" w14:paraId="b49d80a" w:rsidRDefault="0017521A" w:rsidP="0017521A" w:rsidR="0017521A" w:rsidRPr="00CD37EC">
      <w:pPr>
        <w:spacing w:after="0"/>
        <w:jc w:val="right"/>
        <w15:collapsed w:val="false"/>
        <w:rPr>
          <w:rFonts w:cs="Times New Roman"/>
        </w:rPr>
      </w:pPr>
      <w:bookmarkStart w:name="_GoBack" w:id="0"/>
      <w:bookmarkEnd w:id="0"/>
      <w:r w:rsidRPr="00CD37EC">
        <w:rPr>
          <w:rFonts w:cs="Times New Roman"/>
        </w:rPr>
        <w:t xml:space="preserve">Poslovni broj: </w:t>
      </w:r>
      <w:r w:rsidR="00450ADA">
        <w:t>7 St-1305/17-27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REPUBLIKA HRVATSKA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  Trgovački sud u Osijeku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Zagrebačka 2, 31000 Osijek</w:t>
      </w:r>
    </w:p>
    <w:p w:rsidRDefault="0017521A" w:rsidP="00D86AB7" w:rsidR="00D86AB7" w:rsidRPr="00D86AB7">
      <w:pPr>
        <w:pStyle w:val="Naslovdokumenta"/>
        <w:rPr>
          <w:rFonts w:cs="Times New Roman"/>
        </w:rPr>
      </w:pPr>
      <w:r w:rsidRPr="00CD37EC">
        <w:rPr>
          <w:rFonts w:cs="Times New Roman"/>
        </w:rPr>
        <w:tab/>
        <w:t>POZIV STRANCI RADI SASLUŠANJA</w:t>
      </w:r>
    </w:p>
    <w:p w:rsidRDefault="00C650B2" w:rsidP="00C650B2" w:rsidR="00C650B2" w:rsidRPr="00C650B2">
      <w:pPr>
        <w:spacing w:after="0"/>
        <w:ind w:left="5664"/>
        <w:jc w:val="center"/>
        <w:rPr>
          <w:b/>
        </w:rPr>
      </w:pPr>
      <w:r>
        <w:t xml:space="preserve">    </w:t>
      </w:r>
      <w:r w:rsidRPr="00C650B2">
        <w:rPr>
          <w:b/>
        </w:rPr>
        <w:t>Sava Petrović</w:t>
      </w:r>
    </w:p>
    <w:p w:rsidRDefault="00450ADA" w:rsidP="002904C5" w:rsidR="00920BB3">
      <w:pPr>
        <w:spacing w:after="0"/>
        <w:jc w:val="right"/>
        <w:rPr>
          <w:b/>
        </w:rPr>
      </w:pPr>
      <w:proofErr w:type="spellStart"/>
      <w:r w:rsidRPr="00C650B2">
        <w:rPr>
          <w:b/>
        </w:rPr>
        <w:t>Cugovec</w:t>
      </w:r>
      <w:proofErr w:type="spellEnd"/>
      <w:r w:rsidRPr="00C650B2">
        <w:rPr>
          <w:b/>
        </w:rPr>
        <w:t xml:space="preserve">, </w:t>
      </w:r>
      <w:proofErr w:type="spellStart"/>
      <w:r w:rsidRPr="00C650B2">
        <w:rPr>
          <w:b/>
        </w:rPr>
        <w:t>Cugovec</w:t>
      </w:r>
      <w:proofErr w:type="spellEnd"/>
      <w:r w:rsidRPr="00C650B2">
        <w:rPr>
          <w:b/>
        </w:rPr>
        <w:t xml:space="preserve"> 129</w:t>
      </w:r>
    </w:p>
    <w:p w:rsidRDefault="00C650B2" w:rsidP="002904C5" w:rsidR="00C650B2">
      <w:pPr>
        <w:spacing w:after="0"/>
        <w:jc w:val="right"/>
        <w:rPr>
          <w:b/>
        </w:rPr>
      </w:pPr>
    </w:p>
    <w:p w:rsidRDefault="00C650B2" w:rsidP="002904C5" w:rsidR="00C650B2" w:rsidRPr="00C650B2">
      <w:pPr>
        <w:spacing w:after="0"/>
        <w:jc w:val="right"/>
        <w:rPr>
          <w:b/>
          <w:color w:val="000000"/>
        </w:rPr>
      </w:pPr>
    </w:p>
    <w:p w:rsidRDefault="0017521A" w:rsidP="00E23BEE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Pravna stvar</w:t>
      </w:r>
    </w:p>
    <w:p w:rsidRDefault="00450ADA" w:rsidP="0017521A" w:rsidR="00450ADA">
      <w:pPr>
        <w:spacing w:after="0"/>
        <w:jc w:val="both"/>
        <w:rPr>
          <w:rFonts w:cs="Times New Roman"/>
        </w:rPr>
      </w:pPr>
    </w:p>
    <w:p w:rsidRDefault="0017521A" w:rsidP="0017521A" w:rsidR="00450ADA">
      <w:pPr>
        <w:spacing w:after="0"/>
        <w:jc w:val="both"/>
      </w:pPr>
      <w:r w:rsidRPr="00CD37EC">
        <w:rPr>
          <w:rFonts w:cs="Times New Roman"/>
        </w:rPr>
        <w:t xml:space="preserve">Stečajni dužnik: </w:t>
      </w:r>
      <w:r w:rsidR="00450ADA" w:rsidRPr="000C0EC5">
        <w:t xml:space="preserve">PETROVIĆ SAVA j.d.o.o. u stečaju, </w:t>
      </w:r>
      <w:proofErr w:type="spellStart"/>
      <w:r w:rsidR="00450ADA" w:rsidRPr="000C0EC5">
        <w:t>Cugovec</w:t>
      </w:r>
      <w:proofErr w:type="spellEnd"/>
      <w:r w:rsidR="00450ADA" w:rsidRPr="000C0EC5">
        <w:t xml:space="preserve">, </w:t>
      </w:r>
      <w:proofErr w:type="spellStart"/>
      <w:r w:rsidR="00450ADA" w:rsidRPr="000C0EC5">
        <w:t>Cugovec</w:t>
      </w:r>
      <w:proofErr w:type="spellEnd"/>
      <w:r w:rsidR="00450ADA" w:rsidRPr="000C0EC5">
        <w:t xml:space="preserve"> 129, MBS: 080994907, OIB: 95143767308</w:t>
      </w:r>
    </w:p>
    <w:p w:rsidRDefault="002904C5" w:rsidP="0017521A" w:rsidR="002B1E07">
      <w:pPr>
        <w:spacing w:after="0"/>
        <w:jc w:val="both"/>
      </w:pPr>
      <w:r>
        <w:t xml:space="preserve"> </w:t>
      </w:r>
    </w:p>
    <w:p w:rsidRDefault="00450ADA" w:rsidP="002904C5" w:rsidR="00126BAB">
      <w:pPr>
        <w:jc w:val="both"/>
      </w:pPr>
      <w:r>
        <w:rPr>
          <w:rFonts w:cs="Times New Roman"/>
        </w:rPr>
        <w:t xml:space="preserve">Bivši zakonski </w:t>
      </w:r>
      <w:r w:rsidR="0017521A">
        <w:rPr>
          <w:rFonts w:cs="Times New Roman"/>
        </w:rPr>
        <w:t>zastupnik</w:t>
      </w:r>
      <w:r w:rsidR="006754F6">
        <w:rPr>
          <w:rFonts w:cs="Times New Roman"/>
        </w:rPr>
        <w:t xml:space="preserve">: </w:t>
      </w:r>
      <w:r>
        <w:t xml:space="preserve">Sava Petrović, OIB: 88660196639, </w:t>
      </w:r>
      <w:proofErr w:type="spellStart"/>
      <w:r>
        <w:t>Cugovec</w:t>
      </w:r>
      <w:proofErr w:type="spellEnd"/>
      <w:r>
        <w:t xml:space="preserve">, </w:t>
      </w:r>
      <w:proofErr w:type="spellStart"/>
      <w:r>
        <w:t>Cugovec</w:t>
      </w:r>
      <w:proofErr w:type="spellEnd"/>
      <w:r>
        <w:t xml:space="preserve"> 129</w:t>
      </w:r>
    </w:p>
    <w:p w:rsidRDefault="00450ADA" w:rsidP="002904C5" w:rsidR="0017521A" w:rsidRPr="00126BAB">
      <w:pPr>
        <w:jc w:val="both"/>
      </w:pPr>
      <w:r>
        <w:rPr>
          <w:rFonts w:cs="Times New Roman"/>
        </w:rPr>
        <w:t>radi: s</w:t>
      </w:r>
      <w:r w:rsidR="0017521A" w:rsidRPr="00CD37EC">
        <w:rPr>
          <w:rFonts w:cs="Times New Roman"/>
        </w:rPr>
        <w:t xml:space="preserve">tečajni postupak </w:t>
      </w:r>
    </w:p>
    <w:p w:rsidRDefault="0017521A" w:rsidP="0017521A" w:rsidR="00BA1E1E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Pozivate se radi saslušanja u gornjoj pravnoj stvari na ročište koje će se održati</w:t>
      </w:r>
      <w:r>
        <w:rPr>
          <w:rFonts w:cs="Times New Roman"/>
        </w:rPr>
        <w:t xml:space="preserve"> </w:t>
      </w:r>
    </w:p>
    <w:p w:rsidRDefault="00BA1E1E" w:rsidP="0017521A" w:rsidR="00BA1E1E">
      <w:pPr>
        <w:spacing w:after="0"/>
        <w:jc w:val="both"/>
        <w:rPr>
          <w:rFonts w:cs="Times New Roman"/>
        </w:rPr>
      </w:pPr>
    </w:p>
    <w:p w:rsidRDefault="00450ADA" w:rsidP="00BA1E1E" w:rsidR="0017521A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b/>
          <w:u w:val="single"/>
        </w:rPr>
        <w:t>8. studenog</w:t>
      </w:r>
      <w:r w:rsidR="00DE2124" w:rsidRPr="00BA1E1E">
        <w:rPr>
          <w:rFonts w:cs="Times New Roman"/>
          <w:b/>
          <w:u w:val="single"/>
        </w:rPr>
        <w:t xml:space="preserve"> 2018</w:t>
      </w:r>
      <w:r w:rsidR="0017521A" w:rsidRPr="00BA1E1E">
        <w:rPr>
          <w:rFonts w:cs="Times New Roman"/>
          <w:b/>
          <w:u w:val="single"/>
        </w:rPr>
        <w:t xml:space="preserve">. godine u </w:t>
      </w:r>
      <w:r>
        <w:rPr>
          <w:rFonts w:cs="Times New Roman"/>
          <w:b/>
          <w:u w:val="single"/>
        </w:rPr>
        <w:t>9,20</w:t>
      </w:r>
      <w:r w:rsidR="0017521A" w:rsidRPr="00BA1E1E">
        <w:rPr>
          <w:rFonts w:cs="Times New Roman"/>
          <w:b/>
          <w:u w:val="single"/>
        </w:rPr>
        <w:t xml:space="preserve"> sati, u ovom sudu, soba broj 23/I</w:t>
      </w:r>
      <w:r w:rsidR="0017521A" w:rsidRPr="00BA1E1E">
        <w:rPr>
          <w:rFonts w:cs="Times New Roman"/>
          <w:u w:val="single"/>
        </w:rPr>
        <w:t>.</w:t>
      </w:r>
    </w:p>
    <w:p w:rsidRDefault="00577924" w:rsidP="00BA1E1E" w:rsidR="00577924" w:rsidRPr="00BA1E1E">
      <w:pPr>
        <w:spacing w:after="0"/>
        <w:jc w:val="center"/>
        <w:rPr>
          <w:rFonts w:cs="Times New Roman"/>
          <w:u w:val="single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17521A" w:rsidP="002D5D94" w:rsidR="0017521A" w:rsidRPr="002D5D94">
      <w:pPr>
        <w:pStyle w:val="ABCNaslov"/>
        <w:spacing w:after="0" w:before="0"/>
        <w:jc w:val="left"/>
        <w:rPr>
          <w:rFonts w:cs="Times New Roman"/>
          <w:b/>
          <w:lang w:eastAsia="hr-HR" w:val="en-US"/>
        </w:rPr>
      </w:pPr>
      <w:r w:rsidRPr="00CD37EC">
        <w:rPr>
          <w:rFonts w:cs="Times New Roman"/>
          <w:b/>
          <w:lang w:eastAsia="hr-HR" w:val="en-US"/>
        </w:rPr>
        <w:t>UPOZORENJE:</w:t>
      </w:r>
    </w:p>
    <w:p w:rsidRDefault="0017521A" w:rsidP="002D5D94" w:rsidR="00F832D4">
      <w:pPr>
        <w:jc w:val="both"/>
        <w:rPr>
          <w:rFonts w:cs="Times New Roman"/>
        </w:rPr>
      </w:pPr>
      <w:r w:rsidRPr="00CD37EC">
        <w:rPr>
          <w:rFonts w:cs="Times New Roman"/>
        </w:rPr>
        <w:t xml:space="preserve">Ako osoba ovlaštena za zastupanje </w:t>
      </w:r>
      <w:r w:rsidR="002D5D94">
        <w:rPr>
          <w:rFonts w:cs="Times New Roman"/>
        </w:rPr>
        <w:t xml:space="preserve">dužnika </w:t>
      </w:r>
      <w:r w:rsidRPr="00CD37EC">
        <w:rPr>
          <w:rFonts w:cs="Times New Roman"/>
        </w:rPr>
        <w:t xml:space="preserve">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 w:rsidRPr="00CD37EC">
          <w:rPr>
            <w:rFonts w:cs="Times New Roman"/>
          </w:rPr>
          <w:t>248. st</w:t>
        </w:r>
      </w:smartTag>
      <w:r w:rsidRPr="00CD37EC">
        <w:rPr>
          <w:rFonts w:cs="Times New Roman"/>
        </w:rPr>
        <w:t>. 1. ZPP-a i čl. 178. Stečajnog zakona).</w:t>
      </w:r>
    </w:p>
    <w:p w:rsidRDefault="00B520F5" w:rsidP="002D5D94" w:rsidR="00B520F5" w:rsidRPr="00CD37EC">
      <w:pPr>
        <w:jc w:val="both"/>
        <w:rPr>
          <w:rFonts w:cs="Times New Roman"/>
        </w:rPr>
      </w:pPr>
    </w:p>
    <w:p w:rsidRDefault="0017521A" w:rsidP="00577924" w:rsidR="00577924">
      <w:pPr>
        <w:jc w:val="center"/>
        <w:rPr>
          <w:rFonts w:cs="Times New Roman"/>
        </w:rPr>
      </w:pPr>
      <w:r w:rsidRPr="00CD37EC">
        <w:rPr>
          <w:rFonts w:cs="Times New Roman"/>
        </w:rPr>
        <w:t xml:space="preserve">U Osijeku, </w:t>
      </w:r>
      <w:r w:rsidR="00450ADA">
        <w:rPr>
          <w:rFonts w:cs="Times New Roman"/>
        </w:rPr>
        <w:t>4. listopada</w:t>
      </w:r>
      <w:r w:rsidR="00BF4F20">
        <w:rPr>
          <w:rFonts w:cs="Times New Roman"/>
        </w:rPr>
        <w:t xml:space="preserve"> </w:t>
      </w:r>
      <w:r w:rsidR="00DE2124">
        <w:rPr>
          <w:rFonts w:cs="Times New Roman"/>
        </w:rPr>
        <w:t>2018</w:t>
      </w:r>
      <w:r w:rsidRPr="00CD37EC">
        <w:rPr>
          <w:rFonts w:cs="Times New Roman"/>
        </w:rPr>
        <w:t>.</w:t>
      </w:r>
    </w:p>
    <w:p w:rsidRDefault="00577924" w:rsidP="0017521A" w:rsidR="0017521A" w:rsidRPr="00CD37E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</w:t>
      </w:r>
      <w:r w:rsidR="00210C8A">
        <w:rPr>
          <w:b w:val="false"/>
          <w:bCs w:val="false"/>
        </w:rPr>
        <w:t xml:space="preserve">  </w:t>
      </w:r>
      <w:r>
        <w:rPr>
          <w:b w:val="false"/>
          <w:bCs w:val="false"/>
        </w:rPr>
        <w:t xml:space="preserve"> </w:t>
      </w:r>
      <w:r w:rsidR="003D5346">
        <w:rPr>
          <w:b w:val="false"/>
          <w:bCs w:val="false"/>
        </w:rPr>
        <w:t xml:space="preserve"> </w:t>
      </w:r>
      <w:r w:rsidR="00282215">
        <w:rPr>
          <w:b w:val="false"/>
          <w:bCs w:val="false"/>
        </w:rPr>
        <w:t xml:space="preserve"> </w:t>
      </w:r>
      <w:r w:rsidR="00BF4F20">
        <w:rPr>
          <w:b w:val="false"/>
          <w:bCs w:val="false"/>
        </w:rPr>
        <w:t xml:space="preserve"> </w:t>
      </w:r>
      <w:r w:rsidR="0017521A" w:rsidRPr="00CD37EC">
        <w:rPr>
          <w:b w:val="false"/>
          <w:bCs w:val="false"/>
        </w:rPr>
        <w:t>STEČAJNI SUDAC:</w:t>
      </w:r>
    </w:p>
    <w:p w:rsidRDefault="00577924" w:rsidP="0017521A" w:rsidR="0017521A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263E96">
        <w:rPr>
          <w:rFonts w:cs="Times New Roman"/>
        </w:rPr>
        <w:t xml:space="preserve">    </w:t>
      </w:r>
      <w:r w:rsidR="0017521A" w:rsidRPr="00CD37EC">
        <w:rPr>
          <w:rFonts w:cs="Times New Roman"/>
        </w:rPr>
        <w:t>mr. sc. Boris Vuković</w:t>
      </w:r>
    </w:p>
    <w:p w:rsidRDefault="00EA6665" w:rsidP="0017521A" w:rsidR="00EA6665">
      <w:pPr>
        <w:jc w:val="both"/>
        <w:rPr>
          <w:rFonts w:cs="Times New Roman"/>
        </w:rPr>
      </w:pPr>
    </w:p>
    <w:p w:rsidRDefault="002E53D9" w:rsidP="002E53D9" w:rsidR="002E53D9" w:rsidRPr="000C0EC5">
      <w:pPr>
        <w:jc w:val="both"/>
      </w:pPr>
      <w:r w:rsidRPr="000C0EC5">
        <w:t xml:space="preserve">Zapisničar: Danijela Špeletić    </w:t>
      </w:r>
    </w:p>
    <w:p w:rsidRDefault="00B520F5" w:rsidP="0017521A" w:rsidR="00B520F5">
      <w:pPr>
        <w:jc w:val="both"/>
        <w:rPr>
          <w:rFonts w:cs="Times New Roman"/>
        </w:rPr>
      </w:pPr>
    </w:p>
    <w:p w:rsidRDefault="00267A35" w:rsidP="00267A35" w:rsidR="00267A35">
      <w:pPr>
        <w:rPr>
          <w:rFonts w:cs="Times New Roman"/>
        </w:rPr>
      </w:pPr>
      <w:r>
        <w:rPr>
          <w:rFonts w:cs="Times New Roman"/>
        </w:rPr>
        <w:t>DNA:</w:t>
      </w:r>
    </w:p>
    <w:p w:rsidRDefault="001A1AA4" w:rsidP="00B45ADD" w:rsidR="00916F32">
      <w:pPr>
        <w:pStyle w:val="Odlomakpopisa"/>
        <w:numPr>
          <w:ilvl w:val="0"/>
          <w:numId w:val="1"/>
        </w:numPr>
        <w:jc w:val="both"/>
      </w:pPr>
      <w:r>
        <w:rPr>
          <w:rFonts w:cs="Times New Roman"/>
        </w:rPr>
        <w:t xml:space="preserve">bivši </w:t>
      </w:r>
      <w:r>
        <w:t xml:space="preserve">zakonski zastupnik dužnika </w:t>
      </w:r>
      <w:r>
        <w:rPr>
          <w:color w:val="000000"/>
        </w:rPr>
        <w:t xml:space="preserve">Sava Petrović, </w:t>
      </w:r>
      <w:proofErr w:type="spellStart"/>
      <w:r>
        <w:rPr>
          <w:color w:val="000000"/>
        </w:rPr>
        <w:t>Cugovec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Cugovec</w:t>
      </w:r>
      <w:proofErr w:type="spellEnd"/>
      <w:r>
        <w:rPr>
          <w:color w:val="000000"/>
        </w:rPr>
        <w:t xml:space="preserve"> 129</w:t>
      </w:r>
    </w:p>
    <w:p w:rsidRDefault="00B45ADD" w:rsidP="00B45ADD" w:rsidR="00B45ADD" w:rsidRPr="00B45ADD">
      <w:pPr>
        <w:pStyle w:val="Odlomakpopisa"/>
        <w:numPr>
          <w:ilvl w:val="0"/>
          <w:numId w:val="1"/>
        </w:numPr>
        <w:jc w:val="both"/>
      </w:pPr>
      <w:r>
        <w:t xml:space="preserve">e-oglasna ploča </w:t>
      </w:r>
    </w:p>
    <w:p w:rsidRDefault="00267A35" w:rsidP="00267A35" w:rsidR="00267A35" w:rsidRPr="004663CA">
      <w:pPr>
        <w:pStyle w:val="Odlomakpopisa"/>
        <w:numPr>
          <w:ilvl w:val="0"/>
          <w:numId w:val="1"/>
        </w:numPr>
        <w:rPr>
          <w:rFonts w:cs="Times New Roman"/>
        </w:rPr>
      </w:pPr>
      <w:r>
        <w:t xml:space="preserve">R </w:t>
      </w:r>
      <w:r w:rsidR="001A1AA4">
        <w:t xml:space="preserve">08.11.2018. u 9,20 </w:t>
      </w:r>
      <w:r>
        <w:t>sati</w:t>
      </w:r>
    </w:p>
    <w:p w:rsidRDefault="00267A35" w:rsidP="0017521A" w:rsidR="00267A35">
      <w:pPr>
        <w:jc w:val="both"/>
        <w:rPr>
          <w:rFonts w:cs="Times New Roman"/>
        </w:rPr>
      </w:pPr>
    </w:p>
    <w:p w:rsidRDefault="0017521A" w:rsidP="0017521A" w:rsidR="0017521A" w:rsidRPr="00CD37EC">
      <w:pPr>
        <w:jc w:val="right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2C0072" w:rsidP="0017521A" w:rsidR="002C0072" w:rsidRPr="0017521A"/>
    <w:sectPr w:rsidSect="00B03B2A" w:rsidR="002C0072" w:rsidRPr="0017521A">
      <w:foot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396F" w:rsidR="0010396F">
      <w:pPr>
        <w:spacing w:after="0"/>
      </w:pPr>
      <w:r>
        <w:separator/>
      </w:r>
    </w:p>
  </w:endnote>
  <w:endnote w:id="0" w:type="continuationSeparator">
    <w:p w:rsidRDefault="0010396F" w:rsidR="0010396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396F" w:rsidR="001349C2">
    <w:pPr>
      <w:pStyle w:val="Podnoje"/>
    </w:pPr>
  </w:p>
  <w:p w:rsidRDefault="0010396F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396F" w:rsidR="0010396F">
      <w:pPr>
        <w:spacing w:after="0"/>
      </w:pPr>
      <w:r>
        <w:separator/>
      </w:r>
    </w:p>
  </w:footnote>
  <w:footnote w:id="0" w:type="continuationSeparator">
    <w:p w:rsidRDefault="0010396F" w:rsidR="0010396F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890"/>
    <w:rsid w:val="00053199"/>
    <w:rsid w:val="000534F3"/>
    <w:rsid w:val="000A47C2"/>
    <w:rsid w:val="000B3BF3"/>
    <w:rsid w:val="000D0B62"/>
    <w:rsid w:val="000E0F86"/>
    <w:rsid w:val="000F58F2"/>
    <w:rsid w:val="0010396F"/>
    <w:rsid w:val="00126BAB"/>
    <w:rsid w:val="00151386"/>
    <w:rsid w:val="0017521A"/>
    <w:rsid w:val="001A1AA4"/>
    <w:rsid w:val="001E5178"/>
    <w:rsid w:val="00210C8A"/>
    <w:rsid w:val="00245B36"/>
    <w:rsid w:val="00250945"/>
    <w:rsid w:val="00263E96"/>
    <w:rsid w:val="00267A35"/>
    <w:rsid w:val="00282215"/>
    <w:rsid w:val="002904C5"/>
    <w:rsid w:val="002A5EDA"/>
    <w:rsid w:val="002B1E07"/>
    <w:rsid w:val="002B479A"/>
    <w:rsid w:val="002C0072"/>
    <w:rsid w:val="002D5D94"/>
    <w:rsid w:val="002E42C0"/>
    <w:rsid w:val="002E53D9"/>
    <w:rsid w:val="003615BE"/>
    <w:rsid w:val="00367CF0"/>
    <w:rsid w:val="00384E2F"/>
    <w:rsid w:val="003C2959"/>
    <w:rsid w:val="003C3E69"/>
    <w:rsid w:val="003D5346"/>
    <w:rsid w:val="003E199A"/>
    <w:rsid w:val="003E6418"/>
    <w:rsid w:val="00414109"/>
    <w:rsid w:val="00425568"/>
    <w:rsid w:val="00447890"/>
    <w:rsid w:val="00450ADA"/>
    <w:rsid w:val="00461591"/>
    <w:rsid w:val="004663CA"/>
    <w:rsid w:val="00487830"/>
    <w:rsid w:val="004B10E7"/>
    <w:rsid w:val="004B2E52"/>
    <w:rsid w:val="004B44D0"/>
    <w:rsid w:val="004C5730"/>
    <w:rsid w:val="004E7A4D"/>
    <w:rsid w:val="004F6A42"/>
    <w:rsid w:val="005035D7"/>
    <w:rsid w:val="00544A24"/>
    <w:rsid w:val="00577924"/>
    <w:rsid w:val="005914EB"/>
    <w:rsid w:val="006014C2"/>
    <w:rsid w:val="006754F6"/>
    <w:rsid w:val="006B0753"/>
    <w:rsid w:val="00740DD0"/>
    <w:rsid w:val="00762667"/>
    <w:rsid w:val="00790075"/>
    <w:rsid w:val="007C2BF9"/>
    <w:rsid w:val="0082166A"/>
    <w:rsid w:val="00836472"/>
    <w:rsid w:val="008B5369"/>
    <w:rsid w:val="00916F32"/>
    <w:rsid w:val="00920BB3"/>
    <w:rsid w:val="00931D5D"/>
    <w:rsid w:val="009B1B08"/>
    <w:rsid w:val="009D3B1F"/>
    <w:rsid w:val="00A03ED2"/>
    <w:rsid w:val="00A16B61"/>
    <w:rsid w:val="00A263E1"/>
    <w:rsid w:val="00AC0319"/>
    <w:rsid w:val="00AD3D52"/>
    <w:rsid w:val="00B1249F"/>
    <w:rsid w:val="00B45ADD"/>
    <w:rsid w:val="00B520F5"/>
    <w:rsid w:val="00B75064"/>
    <w:rsid w:val="00B764FB"/>
    <w:rsid w:val="00B87E9B"/>
    <w:rsid w:val="00B923A8"/>
    <w:rsid w:val="00BA1E1E"/>
    <w:rsid w:val="00BC33EC"/>
    <w:rsid w:val="00BD593F"/>
    <w:rsid w:val="00BD6710"/>
    <w:rsid w:val="00BF4F20"/>
    <w:rsid w:val="00C650B2"/>
    <w:rsid w:val="00CF6786"/>
    <w:rsid w:val="00D278E5"/>
    <w:rsid w:val="00D433B5"/>
    <w:rsid w:val="00D71B7C"/>
    <w:rsid w:val="00D86AB7"/>
    <w:rsid w:val="00DE2124"/>
    <w:rsid w:val="00E23BEE"/>
    <w:rsid w:val="00E329A9"/>
    <w:rsid w:val="00EA6665"/>
    <w:rsid w:val="00ED3129"/>
    <w:rsid w:val="00EF1C30"/>
    <w:rsid w:val="00F57E1C"/>
    <w:rsid w:val="00F832D4"/>
    <w:rsid w:val="00F92444"/>
    <w:rsid w:val="00FC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2D4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true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true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4478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447890"/>
    <w:rPr>
      <w:rFonts w:hAnsi="Times New Roman" w:ascii="Times New Roman"/>
      <w:noProof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true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447890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447890"/>
    <w:rPr>
      <w:noProof/>
      <w:bdr w:space="0" w:sz="0" w:color="auto" w:val="none"/>
      <w:shd w:fill="CCFFCC" w:color="auto" w:val="clear"/>
      <w:lang w:val="hr-HR"/>
    </w:rPr>
  </w:style>
  <w:style w:customStyle="true" w:styleId="Stranica" w:type="paragraph">
    <w:name w:val="Stranica"/>
    <w:basedOn w:val="Podnoje"/>
    <w:rsid w:val="00447890"/>
  </w:style>
  <w:style w:customStyle="true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447890"/>
    <w:rPr>
      <w:rFonts w:hAnsi="Times New Roman" w:ascii="Times New Roman"/>
      <w:noProof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447890"/>
    <w:rPr>
      <w:rFonts w:hAnsi="Times New Roman" w:ascii="Times New Roman"/>
      <w:caps/>
      <w:spacing w:val="100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rsid w:val="00447890"/>
    <w:rPr>
      <w:rFonts w:hAnsi="Times New Roman" w:ascii="Times New Roman"/>
      <w:b/>
      <w:caps/>
      <w:spacing w:val="100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Zadanifontodlomka"/>
    <w:link w:val="SudacPotpisIzvornik"/>
    <w:rsid w:val="00447890"/>
    <w:rPr>
      <w:rFonts w:hAnsi="Times New Roman" w:ascii="Times New Roman"/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rsid w:val="00447890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42C0"/>
    <w:rPr>
      <w:rFonts w:hAnsi="Times New Roman" w:ascii="Times New Roman"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17521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159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15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591"/>
    <w:rPr>
      <w:rFonts w:cs="Times New Roman"/>
      <w:bdr w:space="0" w:sz="0" w:color="auto" w:val="none"/>
      <w:shd w:fill="FF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2D4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1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1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4478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447890"/>
    <w:rPr>
      <w:rFonts w:ascii="Times New Roman" w:hAnsi="Times New Roman"/>
      <w:noProof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1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447890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447890"/>
    <w:rPr>
      <w:noProof/>
      <w:bdr w:color="auto" w:space="0" w:sz="0" w:val="none"/>
      <w:shd w:color="auto" w:fill="CCFFCC" w:val="clear"/>
      <w:lang w:val="hr-HR"/>
    </w:rPr>
  </w:style>
  <w:style w:customStyle="1" w:styleId="Stranica" w:type="paragraph">
    <w:name w:val="Stranica"/>
    <w:basedOn w:val="Podnoje"/>
    <w:rsid w:val="00447890"/>
  </w:style>
  <w:style w:customStyle="1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447890"/>
    <w:rPr>
      <w:rFonts w:ascii="Times New Roman" w:hAnsi="Times New Roman"/>
      <w:noProof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447890"/>
    <w:rPr>
      <w:rFonts w:ascii="Times New Roman" w:hAnsi="Times New Roman"/>
      <w:caps/>
      <w:spacing w:val="100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rsid w:val="00447890"/>
    <w:rPr>
      <w:rFonts w:ascii="Times New Roman" w:hAnsi="Times New Roman"/>
      <w:b/>
      <w:caps/>
      <w:spacing w:val="100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Zadanifontodlomka"/>
    <w:link w:val="SudacPotpisIzvornik"/>
    <w:rsid w:val="00447890"/>
    <w:rPr>
      <w:rFonts w:ascii="Times New Roman" w:hAnsi="Times New Roman"/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1" w:styleId="Pravnastvar2Char" w:type="character">
    <w:name w:val="Pravna stvar2 Char"/>
    <w:basedOn w:val="Zadanifontodlomka"/>
    <w:link w:val="Pravnastvar2"/>
    <w:rsid w:val="00447890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42C0"/>
    <w:rPr>
      <w:rFonts w:ascii="Times New Roman" w:hAnsi="Times New Roman"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17521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159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15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591"/>
    <w:rPr>
      <w:rFonts w:cs="Times New Roman"/>
      <w:bdr w:color="auto" w:space="0" w:sz="0" w:val="none"/>
      <w:shd w:color="auto" w:fill="FF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1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2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903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51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97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76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796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08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068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36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07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645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1305</izvorni_sadrzaj>
    <derivirana_varijabla naziv="DomainObject.Predmet.Broj_1">1305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St-1305/2017</izvorni_sadrzaj>
    <derivirana_varijabla naziv="DomainObject.Predmet.OznakaBroj_1">St-1305/2017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osudovima</izvorni_sadrzaj>
    <derivirana_varijabla naziv="DomainObject.Predmet.PrimjedbaSuca_1">ČL. 11 Zakona osudovima</derivirana_varijabla>
  </DomainObject.Predmet.PrimjedbaSuca>
  <DomainObject.Predmet.ProtustrankaFormated>
    <izvorni_sadrzaj>  PETROVIĆ SAVA j.d.o.o.</izvorni_sadrzaj>
    <derivirana_varijabla naziv="DomainObject.Predmet.ProtustrankaFormated_1">  PETROVIĆ SAVA j.d.o.o.</derivirana_varijabla>
  </DomainObject.Predmet.ProtustrankaFormated>
  <DomainObject.Predmet.ProtustrankaFormatedOIB>
    <izvorni_sadrzaj>  PETROVIĆ SAVA j.d.o.o., OIB 95143767308</izvorni_sadrzaj>
    <derivirana_varijabla naziv="DomainObject.Predmet.ProtustrankaFormatedOIB_1">  PETROVIĆ SAVA j.d.o.o., OIB 95143767308</derivirana_varijabla>
  </DomainObject.Predmet.ProtustrankaFormatedOIB>
  <DomainObject.Predmet.ProtustrankaFormatedWithAdress>
    <izvorni_sadrzaj> PETROVIĆ SAVA j.d.o.o., Cugovec 129, 10345 Cugovec</izvorni_sadrzaj>
    <derivirana_varijabla naziv="DomainObject.Predmet.ProtustrankaFormatedWithAdress_1"> PETROVIĆ SAVA j.d.o.o., Cugovec 129, 10345 Cugovec</derivirana_varijabla>
  </DomainObject.Predmet.ProtustrankaFormatedWithAdress>
  <DomainObject.Predmet.ProtustrankaFormatedWithAdressOIB>
    <izvorni_sadrzaj> PETROVIĆ SAVA j.d.o.o., OIB 95143767308, Cugovec 129, 10345 Cugovec</izvorni_sadrzaj>
    <derivirana_varijabla naziv="DomainObject.Predmet.ProtustrankaFormatedWithAdressOIB_1"> PETROVIĆ SAVA j.d.o.o., OIB 95143767308, Cugovec 129, 10345 Cugovec</derivirana_varijabla>
  </DomainObject.Predmet.ProtustrankaFormatedWithAdressOIB>
  <DomainObject.Predmet.ProtustrankaWithAdress>
    <izvorni_sadrzaj>PETROVIĆ SAVA j.d.o.o. Cugovec 129, 10345 Cugovec</izvorni_sadrzaj>
    <derivirana_varijabla naziv="DomainObject.Predmet.ProtustrankaWithAdress_1">PETROVIĆ SAVA j.d.o.o. Cugovec 129, 10345 Cugovec</derivirana_varijabla>
  </DomainObject.Predmet.ProtustrankaWithAdress>
  <DomainObject.Predmet.ProtustrankaWithAdressOIB>
    <izvorni_sadrzaj>PETROVIĆ SAVA j.d.o.o., OIB 95143767308, Cugovec 129, 10345 Cugovec</izvorni_sadrzaj>
    <derivirana_varijabla naziv="DomainObject.Predmet.ProtustrankaWithAdressOIB_1">PETROVIĆ SAVA j.d.o.o., OIB 95143767308, Cugovec 129, 10345 Cugovec</derivirana_varijabla>
  </DomainObject.Predmet.ProtustrankaWithAdressOIB>
  <DomainObject.Predmet.ProtustrankaNazivFormated>
    <izvorni_sadrzaj>PETROVIĆ SAVA j.d.o.o.</izvorni_sadrzaj>
    <derivirana_varijabla naziv="DomainObject.Predmet.ProtustrankaNazivFormated_1">PETROVIĆ SAVA j.d.o.o.</derivirana_varijabla>
  </DomainObject.Predmet.ProtustrankaNazivFormated>
  <DomainObject.Predmet.ProtustrankaNazivFormatedOIB>
    <izvorni_sadrzaj>PETROVIĆ SAVA j.d.o.o., OIB 95143767308</izvorni_sadrzaj>
    <derivirana_varijabla naziv="DomainObject.Predmet.ProtustrankaNazivFormatedOIB_1">PETROVIĆ SAVA j.d.o.o., OIB 95143767308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PETROVIĆ SAVA j.d.o.o.</item>
    </izvorni_sadrzaj>
    <derivirana_varijabla naziv="DomainObject.Predmet.ProtuStrankaListFormated_1">
      <item>PETROVIĆ SAVA j.d.o.o.</item>
    </derivirana_varijabla>
  </DomainObject.Predmet.ProtuStrankaListFormated>
  <DomainObject.Predmet.ProtuStrankaListFormatedOIB>
    <izvorni_sadrzaj>
      <item>PETROVIĆ SAVA j.d.o.o., OIB 95143767308</item>
    </izvorni_sadrzaj>
    <derivirana_varijabla naziv="DomainObject.Predmet.ProtuStrankaListFormatedOIB_1">
      <item>PETROVIĆ SAVA j.d.o.o., OIB 95143767308</item>
    </derivirana_varijabla>
  </DomainObject.Predmet.ProtuStrankaListFormatedOIB>
  <DomainObject.Predmet.ProtuStrankaListFormatedWithAdress>
    <izvorni_sadrzaj>
      <item>PETROVIĆ SAVA j.d.o.o., Cugovec 129, 10345 Cugovec</item>
    </izvorni_sadrzaj>
    <derivirana_varijabla naziv="DomainObject.Predmet.ProtuStrankaListFormatedWithAdress_1">
      <item>PETROVIĆ SAVA j.d.o.o., Cugovec 129, 10345 Cugovec</item>
    </derivirana_varijabla>
  </DomainObject.Predmet.ProtuStrankaListFormatedWithAdress>
  <DomainObject.Predmet.ProtuStrankaListFormatedWithAdressOIB>
    <izvorni_sadrzaj>
      <item>PETROVIĆ SAVA j.d.o.o., OIB 95143767308, Cugovec 129, 10345 Cugovec</item>
    </izvorni_sadrzaj>
    <derivirana_varijabla naziv="DomainObject.Predmet.ProtuStrankaListFormatedWithAdressOIB_1">
      <item>PETROVIĆ SAVA j.d.o.o., OIB 95143767308, Cugovec 129, 10345 Cugovec</item>
    </derivirana_varijabla>
  </DomainObject.Predmet.ProtuStrankaListFormatedWithAdressOIB>
  <DomainObject.Predmet.ProtuStrankaListNazivFormated>
    <izvorni_sadrzaj>
      <item>PETROVIĆ SAVA j.d.o.o.</item>
    </izvorni_sadrzaj>
    <derivirana_varijabla naziv="DomainObject.Predmet.ProtuStrankaListNazivFormated_1">
      <item>PETROVIĆ SAVA j.d.o.o.</item>
    </derivirana_varijabla>
  </DomainObject.Predmet.ProtuStrankaListNazivFormated>
  <DomainObject.Predmet.ProtuStrankaListNazivFormatedOIB>
    <izvorni_sadrzaj>
      <item>PETROVIĆ SAVA j.d.o.o., OIB 95143767308</item>
    </izvorni_sadrzaj>
    <derivirana_varijabla naziv="DomainObject.Predmet.ProtuStrankaListNazivFormatedOIB_1">
      <item>PETROVIĆ SAVA j.d.o.o., OIB 95143767308</item>
    </derivirana_varijabla>
  </DomainObject.Predmet.ProtuStrankaListNazivFormatedOIB>
  <DomainObject.Predmet.OstaliListFormated>
    <izvorni_sadrzaj>
      <item>Županijsko državno odvjetništvo u Osijeku</item>
    </izvorni_sadrzaj>
    <derivirana_varijabla naziv="DomainObject.Predmet.OstaliListFormated_1">
      <item>Županijsko državno odvjetništvo u Osijeku</item>
    </derivirana_varijabla>
  </DomainObject.Predmet.OstaliListFormated>
  <DomainObject.Predmet.OstaliListFormatedOIB>
    <izvorni_sadrzaj>
      <item>Županijsko državno odvjetništvo u Osijeku, OIB 61379160880</item>
    </izvorni_sadrzaj>
    <derivirana_varijabla naziv="DomainObject.Predmet.OstaliListFormatedOIB_1">
      <item>Županijsko državno odvjetništvo u Osijeku, OIB 61379160880</item>
    </derivirana_varijabla>
  </DomainObject.Predmet.OstaliListFormatedOIB>
  <DomainObject.Predmet.OstaliListFormatedWithAdress>
    <izvorni_sadrzaj>
      <item>Županijsko državno odvjetništvo u Osijeku, Kapucinska 21, 31000 Osijek</item>
    </izvorni_sadrzaj>
    <derivirana_varijabla naziv="DomainObject.Predmet.OstaliListFormatedWithAdress_1">
      <item>Županijsko državno odvjetništvo u Osijeku, Kapucinska 21, 31000 Osijek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</izvorni_sadrzaj>
    <derivirana_varijabla naziv="DomainObject.Predmet.OstaliListFormatedWithAdressOIB_1"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PETROVIĆ SAVA j.d.o.o.</izvorni_sadrzaj>
    <derivirana_varijabla naziv="DomainObject.Predmet.ProtustrankaIDrugi_1">PETROVIĆ SAVA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PETROVIĆ SAVA j.d.o.o., OIB 95143767308, Cugovec 129, 10345 Cugovec</izvorni_sadrzaj>
    <derivirana_varijabla naziv="DomainObject.Predmet.ProtustrankaIDrugiAdressOIB_1">PETROVIĆ SAVA j.d.o.o., OIB 95143767308, Cugovec 129, 10345 Cugovec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PETROVIĆ SAVA j.d.o.o.</item>
      <item>FINA Regionalni centar Zagreb</item>
      <item>Županijsko državno odvjetništvo u Osijeku</item>
    </izvorni_sadrzaj>
    <derivirana_varijabla naziv="DomainObject.Predmet.SudioniciListNaziv_1">
      <item>PETROVIĆ SAVA j.d.o.o.</item>
      <item>FINA Regionalni centar Zagreb</item>
      <item>Županijsko državno odvjetništvo u Osijeku</item>
    </derivirana_varijabla>
  </DomainObject.Predmet.SudioniciListNaziv>
  <DomainObject.Predmet.SudioniciListAdressOIB>
    <izvorni_sadrzaj>
      <item>PETROVIĆ SAVA j.d.o.o., OIB 95143767308, Cugovec 129,10345 Cugovec</item>
      <item>FINA Regionalni centar Zagreb, OIB 85821130368, Trg svibanjskih žrtava 1995. 1,10000 Zagreb</item>
      <item>Županijsko državno odvjetništvo u Osijeku, OIB 61379160880, Kapucinska 21,31000 Osijek</item>
    </izvorni_sadrzaj>
    <derivirana_varijabla naziv="DomainObject.Predmet.SudioniciListAdressOIB_1">
      <item>PETROVIĆ SAVA j.d.o.o., OIB 95143767308, Cugovec 129,10345 Cugovec</item>
      <item>FINA Regionalni centar Zagreb, OIB 85821130368, Trg svibanjskih žrtava 1995. 1,10000 Zagreb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95143767308</item>
      <item>, OIB 85821130368</item>
      <item>, OIB 61379160880</item>
    </izvorni_sadrzaj>
    <derivirana_varijabla naziv="DomainObject.Predmet.SudioniciListNazivOIB_1">
      <item>, OIB 95143767308</item>
      <item>, OIB 85821130368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EF6033-74B6-4E5D-9826-90728CEB81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173</properties:Words>
  <properties:Characters>938</properties:Characters>
  <properties:Lines>40</properties:Lines>
  <properties:Paragraphs>23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2017-05-19T06:45:00Z</dcterms:created>
  <dc:creator>Danijela Špeletić</dc:creator>
  <cp:lastModifiedBy>Danijela Špeletić</cp:lastModifiedBy>
  <cp:lastPrinted>2018-10-04T09:05:00Z</cp:lastPrinted>
  <dcterms:modified xmlns:xsi="http://www.w3.org/2001/XMLSchema-instance" xsi:type="dcterms:W3CDTF">2018-10-04T12:02:00Z</dcterms:modified>
  <cp:revision>141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Ostalo (1305-17 (-27) Sava Petrović zz.docx)</vt:lpwstr>
  </prop:property>
  <prop:property name="CC_coloring" pid="5" fmtid="{D5CDD505-2E9C-101B-9397-08002B2CF9AE}">
    <vt:bool>true</vt:bool>
  </prop:property>
</prop:Properties>
</file>