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84d1ba1" w14:paraId="84d1ba1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3795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E454EB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7712FC">
        <w:rPr>
          <w:rFonts w:cs="Times New Roman" w:eastAsia="Times New Roman" w:hAnsi="Times New Roman" w:ascii="Times New Roman"/>
          <w:sz w:val="24"/>
          <w:szCs w:val="20"/>
          <w:lang w:eastAsia="hr-HR"/>
        </w:rPr>
        <w:t>11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7712FC" w:rsidRP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>JUG-LIBERUM d.o.o.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2FC" w:rsidRP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>Trnjanska cesta 21</w:t>
      </w:r>
      <w:r w:rsidR="004A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440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7712FC" w:rsidRPr="007712FC">
        <w:t xml:space="preserve"> </w:t>
      </w:r>
      <w:r w:rsidR="007712FC" w:rsidRP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>080800893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1440B" w:rsidRPr="00B1440B">
        <w:t xml:space="preserve"> </w:t>
      </w:r>
      <w:r w:rsidR="007712FC" w:rsidRPr="007712FC">
        <w:rPr>
          <w:sz w:val="24"/>
          <w:szCs w:val="24"/>
        </w:rPr>
        <w:t>13497655828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D4772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712FC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2FC" w:rsidRP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>JUG-LIBERUM d.o.o.</w:t>
      </w:r>
      <w:r w:rsid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712FC" w:rsidRP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>Trnjanska cesta 21</w:t>
      </w:r>
      <w:r w:rsid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MBS:</w:t>
      </w:r>
      <w:r w:rsidR="007712FC" w:rsidRPr="007712FC">
        <w:t xml:space="preserve"> </w:t>
      </w:r>
      <w:r w:rsidR="007712FC" w:rsidRP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>080800893</w:t>
      </w:r>
      <w:r w:rsid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12FC" w:rsidRPr="00B1440B">
        <w:t xml:space="preserve"> </w:t>
      </w:r>
      <w:r w:rsidR="007712FC" w:rsidRPr="007712FC">
        <w:rPr>
          <w:sz w:val="24"/>
          <w:szCs w:val="24"/>
        </w:rPr>
        <w:t>13497655828</w:t>
      </w:r>
      <w:r w:rsidR="007712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712FC" w:rsidP="007712FC" w:rsidR="007712FC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712FC">
        <w:rPr>
          <w:rFonts w:cs="Times New Roman" w:eastAsia="Times New Roman" w:hAnsi="Times New Roman" w:ascii="Times New Roman"/>
          <w:sz w:val="24"/>
          <w:szCs w:val="20"/>
          <w:lang w:eastAsia="hr-HR"/>
        </w:rPr>
        <w:t>10.044,38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19.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81DFD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E454EB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7712FC">
        <w:rPr>
          <w:rFonts w:cs="Times New Roman" w:eastAsia="Times New Roman" w:hAnsi="Times New Roman" w:ascii="Times New Roman"/>
          <w:sz w:val="24"/>
          <w:szCs w:val="20"/>
          <w:lang w:eastAsia="hr-HR"/>
        </w:rPr>
        <w:t>11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81DFD" w:rsidP="00C81DFD" w:rsidR="00C81D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C81DFD" w:rsidP="00C81DFD" w:rsidR="00C81D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bookmarkStart w:name="_GoBack" w:id="0"/>
      <w:bookmarkEnd w:id="0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4411B"/>
    <w:rsid w:val="002D4772"/>
    <w:rsid w:val="00413795"/>
    <w:rsid w:val="00492E13"/>
    <w:rsid w:val="004A200F"/>
    <w:rsid w:val="004A66FD"/>
    <w:rsid w:val="007712FC"/>
    <w:rsid w:val="009037B9"/>
    <w:rsid w:val="00954738"/>
    <w:rsid w:val="00A0020D"/>
    <w:rsid w:val="00AD409F"/>
    <w:rsid w:val="00B1440B"/>
    <w:rsid w:val="00C81DFD"/>
    <w:rsid w:val="00CA20E3"/>
    <w:rsid w:val="00CC03F5"/>
    <w:rsid w:val="00D96056"/>
    <w:rsid w:val="00E3660B"/>
    <w:rsid w:val="00E454E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1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411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411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411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411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1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41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41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41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41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477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St-6411/2015-5</izvorni_sadrzaj>
    <derivirana_varijabla naziv="DomainObject.Oznaka_1">St-6411/2015-5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6411</izvorni_sadrzaj>
    <derivirana_varijabla naziv="DomainObject.Predmet.Broj_1">6411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St-6411/2015</izvorni_sadrzaj>
    <derivirana_varijabla naziv="DomainObject.Predmet.OznakaBroj_1">St-6411/2015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JUG-LIBERUM d.o.o.</izvorni_sadrzaj>
    <derivirana_varijabla naziv="DomainObject.Predmet.ProtustrankaFormated_1">  JUG-LIBERUM d.o.o.</derivirana_varijabla>
  </DomainObject.Predmet.ProtustrankaFormated>
  <DomainObject.Predmet.ProtustrankaFormatedOIB>
    <izvorni_sadrzaj>  JUG-LIBERUM d.o.o., OIB 13497655828</izvorni_sadrzaj>
    <derivirana_varijabla naziv="DomainObject.Predmet.ProtustrankaFormatedOIB_1">  JUG-LIBERUM d.o.o., OIB 13497655828</derivirana_varijabla>
  </DomainObject.Predmet.ProtustrankaFormatedOIB>
  <DomainObject.Predmet.ProtustrankaFormatedWithAdress>
    <izvorni_sadrzaj> JUG-LIBERUM d.o.o., Trnjanska cesta 21, 10000 Zagreb</izvorni_sadrzaj>
    <derivirana_varijabla naziv="DomainObject.Predmet.ProtustrankaFormatedWithAdress_1"> JUG-LIBERUM d.o.o., Trnjanska cesta 21, 10000 Zagreb</derivirana_varijabla>
  </DomainObject.Predmet.ProtustrankaFormatedWithAdress>
  <DomainObject.Predmet.ProtustrankaFormatedWithAdressOIB>
    <izvorni_sadrzaj> JUG-LIBERUM d.o.o., OIB 13497655828, Trnjanska cesta 21, 10000 Zagreb</izvorni_sadrzaj>
    <derivirana_varijabla naziv="DomainObject.Predmet.ProtustrankaFormatedWithAdressOIB_1"> JUG-LIBERUM d.o.o., OIB 13497655828, Trnjanska cesta 21, 10000 Zagreb</derivirana_varijabla>
  </DomainObject.Predmet.ProtustrankaFormatedWithAdressOIB>
  <DomainObject.Predmet.ProtustrankaWithAdress>
    <izvorni_sadrzaj>JUG-LIBERUM d.o.o. Trnjanska cesta 21, 10000 Zagreb</izvorni_sadrzaj>
    <derivirana_varijabla naziv="DomainObject.Predmet.ProtustrankaWithAdress_1">JUG-LIBERUM d.o.o. Trnjanska cesta 21, 10000 Zagreb</derivirana_varijabla>
  </DomainObject.Predmet.ProtustrankaWithAdress>
  <DomainObject.Predmet.ProtustrankaWithAdressOIB>
    <izvorni_sadrzaj>JUG-LIBERUM d.o.o., OIB 13497655828, Trnjanska cesta 21, 10000 Zagreb</izvorni_sadrzaj>
    <derivirana_varijabla naziv="DomainObject.Predmet.ProtustrankaWithAdressOIB_1">JUG-LIBERUM d.o.o., OIB 13497655828, Trnjanska cesta 21, 10000 Zagreb</derivirana_varijabla>
  </DomainObject.Predmet.ProtustrankaWithAdressOIB>
  <DomainObject.Predmet.ProtustrankaNazivFormated>
    <izvorni_sadrzaj>JUG-LIBERUM d.o.o.</izvorni_sadrzaj>
    <derivirana_varijabla naziv="DomainObject.Predmet.ProtustrankaNazivFormated_1">JUG-LIBERUM d.o.o.</derivirana_varijabla>
  </DomainObject.Predmet.ProtustrankaNazivFormated>
  <DomainObject.Predmet.ProtustrankaNazivFormatedOIB>
    <izvorni_sadrzaj>JUG-LIBERUM d.o.o., OIB 13497655828</izvorni_sadrzaj>
    <derivirana_varijabla naziv="DomainObject.Predmet.ProtustrankaNazivFormatedOIB_1">JUG-LIBERUM d.o.o., OIB 13497655828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JUG-LIBERUM d.o.o.</item>
    </izvorni_sadrzaj>
    <derivirana_varijabla naziv="DomainObject.Predmet.ProtuStrankaListFormated_1">
      <item>JUG-LIBERUM d.o.o.</item>
    </derivirana_varijabla>
  </DomainObject.Predmet.ProtuStrankaListFormated>
  <DomainObject.Predmet.ProtuStrankaListFormatedOIB>
    <izvorni_sadrzaj>
      <item>JUG-LIBERUM d.o.o., OIB 13497655828</item>
    </izvorni_sadrzaj>
    <derivirana_varijabla naziv="DomainObject.Predmet.ProtuStrankaListFormatedOIB_1">
      <item>JUG-LIBERUM d.o.o., OIB 13497655828</item>
    </derivirana_varijabla>
  </DomainObject.Predmet.ProtuStrankaListFormatedOIB>
  <DomainObject.Predmet.ProtuStrankaListFormatedWithAdress>
    <izvorni_sadrzaj>
      <item>JUG-LIBERUM d.o.o., Trnjanska cesta 21, 10000 Zagreb</item>
    </izvorni_sadrzaj>
    <derivirana_varijabla naziv="DomainObject.Predmet.ProtuStrankaListFormatedWithAdress_1">
      <item>JUG-LIBERUM d.o.o., Trnjanska cesta 21, 10000 Zagreb</item>
    </derivirana_varijabla>
  </DomainObject.Predmet.ProtuStrankaListFormatedWithAdress>
  <DomainObject.Predmet.ProtuStrankaListFormatedWithAdressOIB>
    <izvorni_sadrzaj>
      <item>JUG-LIBERUM d.o.o., OIB 13497655828, Trnjanska cesta 21, 10000 Zagreb</item>
    </izvorni_sadrzaj>
    <derivirana_varijabla naziv="DomainObject.Predmet.ProtuStrankaListFormatedWithAdressOIB_1">
      <item>JUG-LIBERUM d.o.o., OIB 13497655828, Trnjanska cesta 21, 10000 Zagreb</item>
    </derivirana_varijabla>
  </DomainObject.Predmet.ProtuStrankaListFormatedWithAdressOIB>
  <DomainObject.Predmet.ProtuStrankaListNazivFormated>
    <izvorni_sadrzaj>
      <item>JUG-LIBERUM d.o.o.</item>
    </izvorni_sadrzaj>
    <derivirana_varijabla naziv="DomainObject.Predmet.ProtuStrankaListNazivFormated_1">
      <item>JUG-LIBERUM d.o.o.</item>
    </derivirana_varijabla>
  </DomainObject.Predmet.ProtuStrankaListNazivFormated>
  <DomainObject.Predmet.ProtuStrankaListNazivFormatedOIB>
    <izvorni_sadrzaj>
      <item>JUG-LIBERUM d.o.o., OIB 13497655828</item>
    </izvorni_sadrzaj>
    <derivirana_varijabla naziv="DomainObject.Predmet.ProtuStrankaListNazivFormatedOIB_1">
      <item>JUG-LIBERUM d.o.o., OIB 13497655828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St-6411/2015-5</izvorni_sadrzaj>
    <derivirana_varijabla naziv="DomainObject.PoslovniBrojDokumenta_1">St-6411/2015-5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JUG-LIBERUM d.o.o.</izvorni_sadrzaj>
    <derivirana_varijabla naziv="DomainObject.Predmet.ProtustrankaIDrugi_1">JUG-LIBERUM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JUG-LIBERUM d.o.o., OIB 13497655828, Trnjanska cesta 21, 10000 Zagreb</izvorni_sadrzaj>
    <derivirana_varijabla naziv="DomainObject.Predmet.ProtustrankaIDrugiAdressOIB_1">JUG-LIBERUM d.o.o., OIB 13497655828, Trnjanska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JUG-LIBERUM d.o.o.</item>
    </izvorni_sadrzaj>
    <derivirana_varijabla naziv="DomainObject.Predmet.SudioniciListNaziv_1">
      <item>FINA Regionalni centar Zagreb</item>
      <item>JUG-LIBERUM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JUG-LIBERUM d.o.o., OIB 13497655828, Trnjanska cesta 21,10000 Zagreb</item>
    </izvorni_sadrzaj>
    <derivirana_varijabla naziv="DomainObject.Predmet.SudioniciListAdressOIB_1">
      <item>FINA Regionalni centar Zagreb, OIB 85821130368, Trg svibanjskih žrtava 1995. 1,10000 Zagreb</item>
      <item>JUG-LIBERUM d.o.o., OIB 13497655828, Trnjanska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13497655828</item>
    </izvorni_sadrzaj>
    <derivirana_varijabla naziv="DomainObject.Predmet.SudioniciListNazivOIB_1">
      <item>, OIB 85821130368</item>
      <item>, OIB 13497655828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1966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2016-04-19T09:57:00Z</dcterms:created>
  <dc:creator>Mario Žišković</dc:creator>
  <cp:lastModifiedBy>Anđelka Mandarić</cp:lastModifiedBy>
  <cp:lastPrinted>2016-04-19T12:18:00Z</cp:lastPrinted>
  <dcterms:modified xmlns:xsi="http://www.w3.org/2001/XMLSchema-instance" xsi:type="dcterms:W3CDTF">2016-04-19T12:18:00Z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St-6411/2015-5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