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a3e8" w14:paraId="0dfa3e8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042774">
        <w:rPr>
          <w:rFonts w:cs="Times New Roman" w:eastAsia="Times New Roman" w:hAnsi="Times New Roman" w:ascii="Times New Roman"/>
          <w:sz w:val="24"/>
          <w:szCs w:val="24"/>
          <w:lang w:eastAsia="hr-HR"/>
        </w:rPr>
        <w:t>619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9C2B65">
        <w:rPr>
          <w:rFonts w:hAnsi="Times New Roman" w:ascii="Times New Roman"/>
          <w:sz w:val="24"/>
          <w:szCs w:val="24"/>
        </w:rPr>
        <w:t>MB-KORMAX GRAĐENJE d.o.o., Zagreb, Kalinovica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C2B65">
        <w:rPr>
          <w:rFonts w:cs="Times New Roman" w:eastAsia="Times New Roman" w:hAnsi="Times New Roman" w:ascii="Times New Roman"/>
          <w:sz w:val="24"/>
          <w:szCs w:val="24"/>
          <w:lang w:eastAsia="hr-HR"/>
        </w:rPr>
        <w:t>51792826578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7D17">
        <w:rPr>
          <w:rFonts w:hAnsi="Times New Roman" w:ascii="Times New Roman"/>
          <w:sz w:val="24"/>
          <w:szCs w:val="24"/>
        </w:rPr>
        <w:t>MB-KORMAX GRAĐENJE d.o.o., Zagreb, Kalinovica 9</w:t>
      </w:r>
      <w:r w:rsidR="00CA7D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A7D17">
        <w:rPr>
          <w:rFonts w:cs="Times New Roman" w:eastAsia="Times New Roman" w:hAnsi="Times New Roman" w:ascii="Times New Roman"/>
          <w:sz w:val="24"/>
          <w:szCs w:val="24"/>
          <w:lang w:eastAsia="hr-HR"/>
        </w:rPr>
        <w:t>51792826578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039D">
        <w:rPr>
          <w:rFonts w:cs="Times New Roman" w:eastAsia="Times New Roman" w:hAnsi="Times New Roman" w:ascii="Times New Roman"/>
          <w:sz w:val="24"/>
          <w:szCs w:val="24"/>
          <w:lang w:eastAsia="hr-HR"/>
        </w:rPr>
        <w:t>Dušanka Ivančević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73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076F">
        <w:rPr>
          <w:rFonts w:cs="Times New Roman" w:eastAsia="Times New Roman" w:hAnsi="Times New Roman" w:ascii="Times New Roman"/>
          <w:sz w:val="24"/>
          <w:szCs w:val="24"/>
          <w:lang w:eastAsia="hr-HR"/>
        </w:rPr>
        <w:t>59003296761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039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B. Bernardija 1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7D17">
        <w:rPr>
          <w:rFonts w:hAnsi="Times New Roman" w:ascii="Times New Roman"/>
          <w:sz w:val="24"/>
          <w:szCs w:val="24"/>
        </w:rPr>
        <w:t>MB-KORMAX GRAĐENJE d.o.o., Zagreb, Kalinovica 9</w:t>
      </w:r>
      <w:r w:rsidR="00CA7D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A7D17">
        <w:rPr>
          <w:rFonts w:cs="Times New Roman" w:eastAsia="Times New Roman" w:hAnsi="Times New Roman" w:ascii="Times New Roman"/>
          <w:sz w:val="24"/>
          <w:szCs w:val="24"/>
          <w:lang w:eastAsia="hr-HR"/>
        </w:rPr>
        <w:t>51792826578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B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A3C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042774">
      <w:rPr>
        <w:rFonts w:cs="Times New Roman" w:hAnsi="Times New Roman" w:ascii="Times New Roman"/>
        <w:sz w:val="24"/>
        <w:szCs w:val="24"/>
      </w:rPr>
      <w:t>619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42774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357CC"/>
    <w:rsid w:val="0015109B"/>
    <w:rsid w:val="001668CF"/>
    <w:rsid w:val="00185C41"/>
    <w:rsid w:val="001870C0"/>
    <w:rsid w:val="00194974"/>
    <w:rsid w:val="001C5B0B"/>
    <w:rsid w:val="00207DF2"/>
    <w:rsid w:val="0021076F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B2C53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1039D"/>
    <w:rsid w:val="00522DAD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434F2"/>
    <w:rsid w:val="007741C7"/>
    <w:rsid w:val="007773F8"/>
    <w:rsid w:val="00786829"/>
    <w:rsid w:val="007A4ACA"/>
    <w:rsid w:val="007B497E"/>
    <w:rsid w:val="007B6B18"/>
    <w:rsid w:val="007C26A2"/>
    <w:rsid w:val="007D0B34"/>
    <w:rsid w:val="00801063"/>
    <w:rsid w:val="00821E19"/>
    <w:rsid w:val="00837830"/>
    <w:rsid w:val="008606B1"/>
    <w:rsid w:val="008A6F6E"/>
    <w:rsid w:val="008B3CD9"/>
    <w:rsid w:val="008C08AB"/>
    <w:rsid w:val="008D1480"/>
    <w:rsid w:val="008D39DB"/>
    <w:rsid w:val="008F5778"/>
    <w:rsid w:val="009030D2"/>
    <w:rsid w:val="0092246F"/>
    <w:rsid w:val="00936071"/>
    <w:rsid w:val="00940833"/>
    <w:rsid w:val="0096775B"/>
    <w:rsid w:val="00995051"/>
    <w:rsid w:val="00997692"/>
    <w:rsid w:val="009C2B65"/>
    <w:rsid w:val="009D675B"/>
    <w:rsid w:val="009F05F6"/>
    <w:rsid w:val="009F158A"/>
    <w:rsid w:val="009F1827"/>
    <w:rsid w:val="009F4509"/>
    <w:rsid w:val="00A12269"/>
    <w:rsid w:val="00A768A7"/>
    <w:rsid w:val="00AC253B"/>
    <w:rsid w:val="00AC26B4"/>
    <w:rsid w:val="00AD2FCB"/>
    <w:rsid w:val="00AD5AA5"/>
    <w:rsid w:val="00AD5E09"/>
    <w:rsid w:val="00AE7D60"/>
    <w:rsid w:val="00B05646"/>
    <w:rsid w:val="00B4146F"/>
    <w:rsid w:val="00B7104D"/>
    <w:rsid w:val="00B74833"/>
    <w:rsid w:val="00BA7D38"/>
    <w:rsid w:val="00BE49F6"/>
    <w:rsid w:val="00C12987"/>
    <w:rsid w:val="00C404E2"/>
    <w:rsid w:val="00C523A1"/>
    <w:rsid w:val="00C73785"/>
    <w:rsid w:val="00C7657B"/>
    <w:rsid w:val="00C87A74"/>
    <w:rsid w:val="00C97402"/>
    <w:rsid w:val="00CA7D17"/>
    <w:rsid w:val="00CD41F2"/>
    <w:rsid w:val="00D10399"/>
    <w:rsid w:val="00D30732"/>
    <w:rsid w:val="00D65FCE"/>
    <w:rsid w:val="00DA3C7D"/>
    <w:rsid w:val="00DA4126"/>
    <w:rsid w:val="00DA5192"/>
    <w:rsid w:val="00DD21E0"/>
    <w:rsid w:val="00DE465C"/>
    <w:rsid w:val="00E24A4A"/>
    <w:rsid w:val="00E452D3"/>
    <w:rsid w:val="00E45F86"/>
    <w:rsid w:val="00E602FA"/>
    <w:rsid w:val="00E605B5"/>
    <w:rsid w:val="00EA08C5"/>
    <w:rsid w:val="00EC4216"/>
    <w:rsid w:val="00EF0B2D"/>
    <w:rsid w:val="00F51A2B"/>
    <w:rsid w:val="00F52ABC"/>
    <w:rsid w:val="00F55CFE"/>
    <w:rsid w:val="00F86536"/>
    <w:rsid w:val="00FB3B9B"/>
    <w:rsid w:val="00FC65C3"/>
    <w:rsid w:val="00FD2B92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C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3C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3C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3C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C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3C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3C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3C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4619</izvorni_sadrzaj>
    <derivirana_varijabla naziv="DomainObject.Predmet.Broj_1">4619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St-4619/2016</izvorni_sadrzaj>
    <derivirana_varijabla naziv="DomainObject.Predmet.OznakaBroj_1">St-4619/2016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MB-KORMAX GRAĐENJE d.o.o.</izvorni_sadrzaj>
    <derivirana_varijabla naziv="DomainObject.Predmet.ProtustrankaFormated_1">  MB-KORMAX GRAĐENJE d.o.o.</derivirana_varijabla>
  </DomainObject.Predmet.ProtustrankaFormated>
  <DomainObject.Predmet.ProtustrankaFormatedOIB>
    <izvorni_sadrzaj>  MB-KORMAX GRAĐENJE d.o.o., OIB 51792826578</izvorni_sadrzaj>
    <derivirana_varijabla naziv="DomainObject.Predmet.ProtustrankaFormatedOIB_1">  MB-KORMAX GRAĐENJE d.o.o., OIB 51792826578</derivirana_varijabla>
  </DomainObject.Predmet.ProtustrankaFormatedOIB>
  <DomainObject.Predmet.ProtustrankaFormatedWithAdress>
    <izvorni_sadrzaj> MB-KORMAX GRAĐENJE d.o.o., Kalinovica 9, 10000 Zagreb</izvorni_sadrzaj>
    <derivirana_varijabla naziv="DomainObject.Predmet.ProtustrankaFormatedWithAdress_1"> MB-KORMAX GRAĐENJE d.o.o., Kalinovica 9, 10000 Zagreb</derivirana_varijabla>
  </DomainObject.Predmet.ProtustrankaFormatedWithAdress>
  <DomainObject.Predmet.ProtustrankaFormatedWithAdressOIB>
    <izvorni_sadrzaj> MB-KORMAX GRAĐENJE d.o.o., OIB 51792826578, Kalinovica 9, 10000 Zagreb</izvorni_sadrzaj>
    <derivirana_varijabla naziv="DomainObject.Predmet.ProtustrankaFormatedWithAdressOIB_1"> MB-KORMAX GRAĐENJE d.o.o., OIB 51792826578, Kalinovica 9, 10000 Zagreb</derivirana_varijabla>
  </DomainObject.Predmet.ProtustrankaFormatedWithAdressOIB>
  <DomainObject.Predmet.ProtustrankaWithAdress>
    <izvorni_sadrzaj>MB-KORMAX GRAĐENJE d.o.o. Kalinovica 9, 10000 Zagreb</izvorni_sadrzaj>
    <derivirana_varijabla naziv="DomainObject.Predmet.ProtustrankaWithAdress_1">MB-KORMAX GRAĐENJE d.o.o. Kalinovica 9, 10000 Zagreb</derivirana_varijabla>
  </DomainObject.Predmet.ProtustrankaWithAdress>
  <DomainObject.Predmet.ProtustrankaWithAdressOIB>
    <izvorni_sadrzaj>MB-KORMAX GRAĐENJE d.o.o., OIB 51792826578, Kalinovica 9, 10000 Zagreb</izvorni_sadrzaj>
    <derivirana_varijabla naziv="DomainObject.Predmet.ProtustrankaWithAdressOIB_1">MB-KORMAX GRAĐENJE d.o.o., OIB 51792826578, Kalinovica 9, 10000 Zagreb</derivirana_varijabla>
  </DomainObject.Predmet.ProtustrankaWithAdressOIB>
  <DomainObject.Predmet.ProtustrankaNazivFormated>
    <izvorni_sadrzaj>MB-KORMAX GRAĐENJE d.o.o.</izvorni_sadrzaj>
    <derivirana_varijabla naziv="DomainObject.Predmet.ProtustrankaNazivFormated_1">MB-KORMAX GRAĐENJE d.o.o.</derivirana_varijabla>
  </DomainObject.Predmet.ProtustrankaNazivFormated>
  <DomainObject.Predmet.ProtustrankaNazivFormatedOIB>
    <izvorni_sadrzaj>MB-KORMAX GRAĐENJE d.o.o., OIB 51792826578</izvorni_sadrzaj>
    <derivirana_varijabla naziv="DomainObject.Predmet.ProtustrankaNazivFormatedOIB_1">MB-KORMAX GRAĐENJE d.o.o., OIB 51792826578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MB-KORMAX GRAĐENJE d.o.o.</item>
    </izvorni_sadrzaj>
    <derivirana_varijabla naziv="DomainObject.Predmet.ProtuStrankaListFormated_1">
      <item>MB-KORMAX GRAĐENJE d.o.o.</item>
    </derivirana_varijabla>
  </DomainObject.Predmet.ProtuStrankaListFormated>
  <DomainObject.Predmet.ProtuStrankaListFormatedOIB>
    <izvorni_sadrzaj>
      <item>MB-KORMAX GRAĐENJE d.o.o., OIB 51792826578</item>
    </izvorni_sadrzaj>
    <derivirana_varijabla naziv="DomainObject.Predmet.ProtuStrankaListFormatedOIB_1">
      <item>MB-KORMAX GRAĐENJE d.o.o., OIB 51792826578</item>
    </derivirana_varijabla>
  </DomainObject.Predmet.ProtuStrankaListFormatedOIB>
  <DomainObject.Predmet.ProtuStrankaListFormatedWithAdress>
    <izvorni_sadrzaj>
      <item>MB-KORMAX GRAĐENJE d.o.o., Kalinovica 9, 10000 Zagreb</item>
    </izvorni_sadrzaj>
    <derivirana_varijabla naziv="DomainObject.Predmet.ProtuStrankaListFormatedWithAdress_1">
      <item>MB-KORMAX GRAĐENJE d.o.o., Kalinovica 9, 10000 Zagreb</item>
    </derivirana_varijabla>
  </DomainObject.Predmet.ProtuStrankaListFormatedWithAdress>
  <DomainObject.Predmet.ProtuStrankaListFormatedWithAdressOIB>
    <izvorni_sadrzaj>
      <item>MB-KORMAX GRAĐENJE d.o.o., OIB 51792826578, Kalinovica 9, 10000 Zagreb</item>
    </izvorni_sadrzaj>
    <derivirana_varijabla naziv="DomainObject.Predmet.ProtuStrankaListFormatedWithAdressOIB_1">
      <item>MB-KORMAX GRAĐENJE d.o.o., OIB 51792826578, Kalinovica 9, 10000 Zagreb</item>
    </derivirana_varijabla>
  </DomainObject.Predmet.ProtuStrankaListFormatedWithAdressOIB>
  <DomainObject.Predmet.ProtuStrankaListNazivFormated>
    <izvorni_sadrzaj>
      <item>MB-KORMAX GRAĐENJE d.o.o.</item>
    </izvorni_sadrzaj>
    <derivirana_varijabla naziv="DomainObject.Predmet.ProtuStrankaListNazivFormated_1">
      <item>MB-KORMAX GRAĐENJE d.o.o.</item>
    </derivirana_varijabla>
  </DomainObject.Predmet.ProtuStrankaListNazivFormated>
  <DomainObject.Predmet.ProtuStrankaListNazivFormatedOIB>
    <izvorni_sadrzaj>
      <item>MB-KORMAX GRAĐENJE d.o.o., OIB 51792826578</item>
    </izvorni_sadrzaj>
    <derivirana_varijabla naziv="DomainObject.Predmet.ProtuStrankaListNazivFormatedOIB_1">
      <item>MB-KORMAX GRAĐENJE d.o.o., OIB 51792826578</item>
    </derivirana_varijabla>
  </DomainObject.Predmet.ProtuStrankaListNazivFormatedOIB>
  <DomainObject.Predmet.OstaliListFormated>
    <izvorni_sadrzaj>
      <item>Darko Koren</item>
      <item>Damir Vugdalić</item>
    </izvorni_sadrzaj>
    <derivirana_varijabla naziv="DomainObject.Predmet.OstaliListFormated_1">
      <item>Darko Koren</item>
      <item>Damir Vugdalić</item>
    </derivirana_varijabla>
  </DomainObject.Predmet.OstaliListFormated>
  <DomainObject.Predmet.OstaliListFormatedOIB>
    <izvorni_sadrzaj>
      <item>Darko Koren, OIB 77570727679</item>
      <item>Damir Vugdalić, OIB 91744102014</item>
    </izvorni_sadrzaj>
    <derivirana_varijabla naziv="DomainObject.Predmet.OstaliListFormatedOIB_1">
      <item>Darko Koren, OIB 77570727679</item>
      <item>Damir Vugdalić, OIB 91744102014</item>
    </derivirana_varijabla>
  </DomainObject.Predmet.OstaliListFormatedOIB>
  <DomainObject.Predmet.OstaliListFormatedWithAdress>
    <izvorni_sadrzaj>
      <item>Darko Koren, Gomboševa 10, 10000 Zagreb</item>
      <item>Damir Vugdalić, Škrljevski Put 6, 10000 Zagreb</item>
    </izvorni_sadrzaj>
    <derivirana_varijabla naziv="DomainObject.Predmet.OstaliListFormatedWithAdress_1">
      <item>Darko Koren, Gomboševa 10, 10000 Zagreb</item>
      <item>Damir Vugdalić, Škrljevski Put 6, 10000 Zagreb</item>
    </derivirana_varijabla>
  </DomainObject.Predmet.OstaliListFormatedWithAdress>
  <DomainObject.Predmet.OstaliListFormatedWithAdressOIB>
    <izvorni_sadrzaj>
      <item>Darko Koren, OIB 77570727679, Gomboševa 10, 10000 Zagreb</item>
      <item>Damir Vugdalić, OIB 91744102014, Škrljevski Put 6, 10000 Zagreb</item>
    </izvorni_sadrzaj>
    <derivirana_varijabla naziv="DomainObject.Predmet.OstaliListFormatedWithAdressOIB_1">
      <item>Darko Koren, OIB 77570727679, Gomboševa 10, 10000 Zagreb</item>
      <item>Damir Vugdalić, OIB 91744102014, Škrljevski Put 6, 10000 Zagreb</item>
    </derivirana_varijabla>
  </DomainObject.Predmet.OstaliListFormatedWithAdressOIB>
  <DomainObject.Predmet.OstaliListNazivFormated>
    <izvorni_sadrzaj>
      <item>Darko Koren</item>
      <item>Damir Vugdalić</item>
    </izvorni_sadrzaj>
    <derivirana_varijabla naziv="DomainObject.Predmet.OstaliListNazivFormated_1">
      <item>Darko Koren</item>
      <item>Damir Vugdalić</item>
    </derivirana_varijabla>
  </DomainObject.Predmet.OstaliListNazivFormated>
  <DomainObject.Predmet.OstaliListNazivFormatedOIB>
    <izvorni_sadrzaj>
      <item>Darko Koren, OIB 77570727679</item>
      <item>Damir Vugdalić, OIB 91744102014</item>
    </izvorni_sadrzaj>
    <derivirana_varijabla naziv="DomainObject.Predmet.OstaliListNazivFormatedOIB_1">
      <item>Darko Koren, OIB 77570727679</item>
      <item>Damir Vugdalić, OIB 91744102014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MB-KORMAX GRAĐENJE d.o.o.</izvorni_sadrzaj>
    <derivirana_varijabla naziv="DomainObject.Predmet.ProtustrankaIDrugi_1">MB-KORMAX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MB-KORMAX GRAĐENJE d.o.o., OIB 51792826578, Kalinovica 9, 10000 Zagreb</izvorni_sadrzaj>
    <derivirana_varijabla naziv="DomainObject.Predmet.ProtustrankaIDrugiAdressOIB_1">MB-KORMAX GRAĐENJE d.o.o., OIB 51792826578,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MB-KORMAX GRAĐENJE d.o.o.</item>
      <item>Darko Koren</item>
      <item>Damir Vugdalić</item>
    </izvorni_sadrzaj>
    <derivirana_varijabla naziv="DomainObject.Predmet.SudioniciListNaziv_1">
      <item>FINA Regionalni centar Zagreb</item>
      <item>MB-KORMAX GRAĐENJE d.o.o.</item>
      <item>Darko Koren</item>
      <item>Damir Vugdalić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izvorni_sadrzaj>
    <derivirana_varijabla naziv="DomainObject.Predmet.SudioniciListAdressOIB_1"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51792826578</item>
      <item>, OIB 77570727679</item>
      <item>, OIB 91744102014</item>
    </izvorni_sadrzaj>
    <derivirana_varijabla naziv="DomainObject.Predmet.SudioniciListNazivOIB_1">
      <item>, OIB 85821130368</item>
      <item>, OIB 51792826578</item>
      <item>, OIB 77570727679</item>
      <item>, OIB 91744102014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2499</properties:Characters>
  <properties:Lines>86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2017-04-18T07:23:00Z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2017-04-18T07:37:00Z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