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154" w14:paraId="8c4a154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</w:t>
      </w:r>
      <w:r w:rsidRPr="009A6899">
        <w:t>72.</w:t>
      </w:r>
      <w:r>
        <w:t>St</w:t>
      </w:r>
      <w:r w:rsidRPr="009A6899">
        <w:t>-</w:t>
      </w:r>
      <w:r w:rsidR="00345B29">
        <w:t>1857/2013</w:t>
      </w:r>
      <w:r w:rsidR="00BD63E0">
        <w:t>-57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2963A1" w:rsidR="002963A1" w:rsidRPr="008167E7">
      <w:pPr>
        <w:jc w:val="center"/>
        <w:rPr>
          <w:b/>
        </w:rPr>
      </w:pPr>
      <w:r w:rsidRPr="009A6899">
        <w:tab/>
      </w:r>
    </w:p>
    <w:p w:rsidRDefault="00345B29" w:rsidP="00345B29" w:rsidR="00345B29">
      <w:pPr>
        <w:jc w:val="both"/>
      </w:pPr>
      <w:r w:rsidRPr="00636F1F">
        <w:t>Trgovački sud u Zagrebu, po sucu Nikoli Ribariću, kao stečajnom sucu, u stečajnom predmetu nad stečajnim dužnikom FIDES DISTRIBUCIJA d.o.o. u stečaju, Zagreb (Grad Zagreb),</w:t>
      </w:r>
      <w:r>
        <w:t xml:space="preserve"> </w:t>
      </w:r>
      <w:r w:rsidRPr="00636F1F">
        <w:t xml:space="preserve">Savska </w:t>
      </w:r>
      <w:proofErr w:type="spellStart"/>
      <w:r w:rsidRPr="00636F1F">
        <w:t>Opatovina</w:t>
      </w:r>
      <w:proofErr w:type="spellEnd"/>
      <w:r w:rsidRPr="00636F1F">
        <w:t xml:space="preserve"> 36, OIB: 27289673961, MBS: 080755796,  dana </w:t>
      </w:r>
      <w:r>
        <w:t>7. lipnja 2017</w:t>
      </w:r>
      <w:r w:rsidRPr="00636F1F">
        <w:t xml:space="preserve">.,   </w:t>
      </w:r>
    </w:p>
    <w:p w:rsidRDefault="00345B29" w:rsidP="00345B29" w:rsidR="00345B29" w:rsidRPr="00C22C68"/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DE445F" w:rsidP="00DE445F" w:rsidR="00A77317" w:rsidRPr="00DE445F">
      <w:pPr>
        <w:pStyle w:val="Odlomakpopisa"/>
        <w:rPr>
          <w:b/>
        </w:rPr>
      </w:pPr>
      <w:r>
        <w:rPr>
          <w:b/>
        </w:rPr>
        <w:t xml:space="preserve">        </w:t>
      </w:r>
      <w:r w:rsidR="00294D48">
        <w:rPr>
          <w:b/>
        </w:rPr>
        <w:t xml:space="preserve">                              4. srpnja</w:t>
      </w:r>
      <w:r w:rsidR="009D66E3" w:rsidRPr="00DE445F">
        <w:rPr>
          <w:b/>
        </w:rPr>
        <w:t xml:space="preserve"> 2017. </w:t>
      </w:r>
      <w:r w:rsidR="005078C7" w:rsidRPr="00DE445F">
        <w:rPr>
          <w:b/>
        </w:rPr>
        <w:t>godine</w:t>
      </w:r>
      <w:r w:rsidR="00A77317" w:rsidRPr="00DE445F">
        <w:rPr>
          <w:b/>
        </w:rPr>
        <w:t xml:space="preserve"> </w:t>
      </w:r>
      <w:r w:rsidR="005078C7" w:rsidRPr="00DE445F">
        <w:rPr>
          <w:b/>
        </w:rPr>
        <w:t xml:space="preserve">u </w:t>
      </w:r>
      <w:r w:rsidR="00294D48">
        <w:rPr>
          <w:b/>
        </w:rPr>
        <w:t>10,50</w:t>
      </w:r>
      <w:r w:rsidR="005078C7" w:rsidRPr="00DE445F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826BC">
        <w:t xml:space="preserve">soba </w:t>
      </w:r>
      <w:r w:rsidR="00AD66D5">
        <w:t xml:space="preserve">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294D48">
        <w:t>7</w:t>
      </w:r>
      <w:r w:rsidR="002963A1">
        <w:t>.</w:t>
      </w:r>
      <w:r w:rsidR="00294D48">
        <w:t xml:space="preserve"> lipnja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BD63E0" w:rsidP="00E91121" w:rsidR="00BD6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63E0" w:rsidP="00E91121" w:rsidR="00BD6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63E0" w:rsidP="00E91121" w:rsidR="00BD63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63E0" w:rsidP="00E91121" w:rsidR="00BD63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D63E0" w:rsidP="00E91121" w:rsidR="00BD63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445F" w:rsidP="00294D48" w:rsidR="00DE44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445F" w:rsidP="008F1548" w:rsidR="00DE445F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BD63E0" w:rsidP="008F1548" w:rsidR="00BD63E0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7AF"/>
    <w:multiLevelType w:val="hybridMultilevel"/>
    <w:tmpl w:val="6A9A24E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53688"/>
    <w:multiLevelType w:val="hybridMultilevel"/>
    <w:tmpl w:val="8A8EECE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4D48"/>
    <w:rsid w:val="002963A1"/>
    <w:rsid w:val="002B1F11"/>
    <w:rsid w:val="002B36C2"/>
    <w:rsid w:val="003254AE"/>
    <w:rsid w:val="00345B29"/>
    <w:rsid w:val="003530BA"/>
    <w:rsid w:val="0046020C"/>
    <w:rsid w:val="004633B7"/>
    <w:rsid w:val="004C61A7"/>
    <w:rsid w:val="004D24EB"/>
    <w:rsid w:val="005078C7"/>
    <w:rsid w:val="0051311D"/>
    <w:rsid w:val="005447B3"/>
    <w:rsid w:val="005630FC"/>
    <w:rsid w:val="005920A0"/>
    <w:rsid w:val="005C672C"/>
    <w:rsid w:val="005D2D37"/>
    <w:rsid w:val="00645828"/>
    <w:rsid w:val="0070619C"/>
    <w:rsid w:val="00727700"/>
    <w:rsid w:val="00810AC1"/>
    <w:rsid w:val="00883D66"/>
    <w:rsid w:val="008B07FB"/>
    <w:rsid w:val="008F1548"/>
    <w:rsid w:val="009151C4"/>
    <w:rsid w:val="009D66E3"/>
    <w:rsid w:val="00A22E70"/>
    <w:rsid w:val="00A5777C"/>
    <w:rsid w:val="00A66BD2"/>
    <w:rsid w:val="00A77317"/>
    <w:rsid w:val="00AD66D5"/>
    <w:rsid w:val="00B322F7"/>
    <w:rsid w:val="00BB4D3C"/>
    <w:rsid w:val="00BD63E0"/>
    <w:rsid w:val="00D61A17"/>
    <w:rsid w:val="00DE445F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St-1857/2013</izvorni_sadrzaj>
    <derivirana_varijabla naziv="DomainObject.Predmet.OznakaBroj_1">St-1857/2013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40.ST-629/12 AA</izvorni_sadrzaj>
    <derivirana_varijabla naziv="DomainObject.Predmet.PrimjedbaSuca_1">veza:
40.ST-629/12 AA</derivirana_varijabla>
  </DomainObject.Predmet.PrimjedbaSuca>
  <DomainObject.Predmet.ProtustrankaFormated>
    <izvorni_sadrzaj>  FIDES DISTRIBUCIJA d.o.o. za proizvodnju, trgovinu i usluge u stečaju</izvorni_sadrzaj>
    <derivirana_varijabla naziv="DomainObject.Predmet.ProtustrankaFormated_1">  FIDES DISTRIBUCIJA d.o.o. za proizvodnju, trgovinu i usluge u stečaju</derivirana_varijabla>
  </DomainObject.Predmet.ProtustrankaFormated>
  <DomainObject.Predmet.ProtustrankaFormatedOIB>
    <izvorni_sadrzaj>  FIDES DISTRIBUCIJA d.o.o. za proizvodnju, trgovinu i usluge u stečaju, OIB 27289673961</izvorni_sadrzaj>
    <derivirana_varijabla naziv="DomainObject.Predmet.ProtustrankaFormatedOIB_1">  FIDES DISTRIBUCIJA d.o.o. za proizvodnju, trgovinu i usluge u stečaju, OIB 27289673961</derivirana_varijabla>
  </DomainObject.Predmet.ProtustrankaFormatedOIB>
  <DomainObject.Predmet.ProtustrankaFormatedWithAdress>
    <izvorni_sadrzaj> FIDES DISTRIBUCIJA d.o.o. za proizvodnju, trgovinu i usluge u stečaju, Savska Opatovina 36, Zagreb</izvorni_sadrzaj>
    <derivirana_varijabla naziv="DomainObject.Predmet.ProtustrankaFormatedWithAdress_1"> FIDES DISTRIBUCIJA d.o.o. za proizvodnju, trgovinu i usluge u stečaju, Savska Opatovina 36, Zagreb</derivirana_varijabla>
  </DomainObject.Predmet.ProtustrankaFormatedWithAdress>
  <DomainObject.Predmet.ProtustrankaFormatedWithAdressOIB>
    <izvorni_sadrzaj> FIDES DISTRIBUCIJA d.o.o. za proizvodnju, trgovinu i usluge u stečaju, OIB 27289673961, Savska Opatovina 36, Zagreb</izvorni_sadrzaj>
    <derivirana_varijabla naziv="DomainObject.Predmet.ProtustrankaFormatedWithAdressOIB_1"> FIDES DISTRIBUCIJA d.o.o. za proizvodnju, trgovinu i usluge u stečaju, OIB 27289673961, Savska Opatovina 36, Zagreb</derivirana_varijabla>
  </DomainObject.Predmet.ProtustrankaFormatedWithAdressOIB>
  <DomainObject.Predmet.ProtustrankaWithAdress>
    <izvorni_sadrzaj>FIDES DISTRIBUCIJA d.o.o. za proizvodnju, trgovinu i usluge u stečaju Savska Opatovina 36, Zagreb</izvorni_sadrzaj>
    <derivirana_varijabla naziv="DomainObject.Predmet.ProtustrankaWithAdress_1">FIDES DISTRIBUCIJA d.o.o. za proizvodnju, trgovinu i usluge u stečaju Savska Opatovina 36, Zagreb</derivirana_varijabla>
  </DomainObject.Predmet.ProtustrankaWithAdress>
  <DomainObject.Predmet.ProtustrankaWithAdressOIB>
    <izvorni_sadrzaj>FIDES DISTRIBUCIJA d.o.o. za proizvodnju, trgovinu i usluge u stečaju, OIB 27289673961, Savska Opatovina 36, Zagreb</izvorni_sadrzaj>
    <derivirana_varijabla naziv="DomainObject.Predmet.ProtustrankaWithAdressOIB_1">FIDES DISTRIBUCIJA d.o.o. za proizvodnju, trgovinu i usluge u stečaju, OIB 27289673961, Savska Opatovina 36, Zagreb</derivirana_varijabla>
  </DomainObject.Predmet.ProtustrankaWithAdressOIB>
  <DomainObject.Predmet.ProtustrankaNazivFormated>
    <izvorni_sadrzaj>FIDES DISTRIBUCIJA d.o.o. za proizvodnju, trgovinu i usluge u stečaju</izvorni_sadrzaj>
    <derivirana_varijabla naziv="DomainObject.Predmet.ProtustrankaNazivFormated_1">FIDES DISTRIBUCIJA d.o.o. za proizvodnju, trgovinu i usluge u stečaju</derivirana_varijabla>
  </DomainObject.Predmet.ProtustrankaNazivFormated>
  <DomainObject.Predmet.ProtustrankaNazivFormatedOIB>
    <izvorni_sadrzaj>FIDES DISTRIBUCIJA d.o.o. za proizvodnju, trgovinu i usluge u stečaju, OIB 27289673961</izvorni_sadrzaj>
    <derivirana_varijabla naziv="DomainObject.Predmet.ProtustrankaNazivFormatedOIB_1">FIDES DISTRIBUCIJA d.o.o. za proizvodnju, trgovinu i usluge u stečaju, OIB 27289673961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FIDES DISTRIBUCIJA d.o.o. za proizvodnju, trgovinu i usluge u stečaju</item>
    </izvorni_sadrzaj>
    <derivirana_varijabla naziv="DomainObject.Predmet.ProtuStrankaListFormated_1">
      <item>FIDES DISTRIBUCIJA d.o.o. za proizvodnju, trgovinu i usluge u stečaju</item>
    </derivirana_varijabla>
  </DomainObject.Predmet.ProtuStrankaListFormated>
  <DomainObject.Predmet.ProtuStrankaListFormatedOIB>
    <izvorni_sadrzaj>
      <item>FIDES DISTRIBUCIJA d.o.o. za proizvodnju, trgovinu i usluge u stečaju, OIB 27289673961</item>
    </izvorni_sadrzaj>
    <derivirana_varijabla naziv="DomainObject.Predmet.ProtuStrankaListFormatedOIB_1">
      <item>FIDES DISTRIBUCIJA d.o.o. za proizvodnju, trgovinu i usluge u stečaju, OIB 27289673961</item>
    </derivirana_varijabla>
  </DomainObject.Predmet.ProtuStrankaListFormatedOIB>
  <DomainObject.Predmet.ProtuStrankaListFormatedWithAdress>
    <izvorni_sadrzaj>
      <item>FIDES DISTRIBUCIJA d.o.o. za proizvodnju, trgovinu i usluge u stečaju, Savska Opatovina 36, Zagreb</item>
    </izvorni_sadrzaj>
    <derivirana_varijabla naziv="DomainObject.Predmet.ProtuStrankaListFormatedWithAdress_1">
      <item>FIDES DISTRIBUCIJA d.o.o. za proizvodnju, trgovinu i usluge u stečaju, Savska Opatovina 36, Zagreb</item>
    </derivirana_varijabla>
  </DomainObject.Predmet.ProtuStrankaListFormatedWithAdress>
  <DomainObject.Predmet.ProtuStrankaListFormatedWithAdressOIB>
    <izvorni_sadrzaj>
      <item>FIDES DISTRIBUCIJA d.o.o. za proizvodnju, trgovinu i usluge u stečaju, OIB 27289673961, Savska Opatovina 36, Zagreb</item>
    </izvorni_sadrzaj>
    <derivirana_varijabla naziv="DomainObject.Predmet.ProtuStrankaListFormatedWithAdressOIB_1">
      <item>FIDES DISTRIBUCIJA d.o.o. za proizvodnju, trgovinu i usluge u stečaju, OIB 27289673961, Savska Opatovina 36, Zagreb</item>
    </derivirana_varijabla>
  </DomainObject.Predmet.ProtuStrankaListFormatedWithAdressOIB>
  <DomainObject.Predmet.ProtuStrankaListNazivFormated>
    <izvorni_sadrzaj>
      <item>FIDES DISTRIBUCIJA d.o.o. za proizvodnju, trgovinu i usluge u stečaju</item>
    </izvorni_sadrzaj>
    <derivirana_varijabla naziv="DomainObject.Predmet.ProtuStrankaListNazivFormated_1">
      <item>FIDES DISTRIBUCIJA d.o.o. za proizvodnju, trgovinu i usluge u stečaju</item>
    </derivirana_varijabla>
  </DomainObject.Predmet.ProtuStrankaListNazivFormated>
  <DomainObject.Predmet.ProtuStrankaListNazivFormatedOIB>
    <izvorni_sadrzaj>
      <item>FIDES DISTRIBUCIJA d.o.o. za proizvodnju, trgovinu i usluge u stečaju, OIB 27289673961</item>
    </izvorni_sadrzaj>
    <derivirana_varijabla naziv="DomainObject.Predmet.ProtuStrankaListNazivFormatedOIB_1">
      <item>FIDES DISTRIBUCIJA d.o.o. za proizvodnju, trgovinu i usluge u stečaju, OIB 27289673961</item>
    </derivirana_varijabla>
  </DomainObject.Predmet.ProtuStrankaListNazivFormatedOIB>
  <DomainObject.Predmet.OstaliList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Formated>
  <DomainObject.Predmet.OstaliList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FormatedOIB>
  <DomainObject.Predmet.OstaliListFormatedWithAdress>
    <izvorni_sadrzaj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izvorni_sadrzaj>
    <derivirana_varijabla naziv="DomainObject.Predmet.OstaliListFormatedWithAdress_1"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derivirana_varijabla>
  </DomainObject.Predmet.OstaliListFormatedWithAdress>
  <DomainObject.Predmet.OstaliListFormatedWithAdressOIB>
    <izvorni_sadrzaj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izvorni_sadrzaj>
    <derivirana_varijabla naziv="DomainObject.Predmet.OstaliListFormatedWithAdressOIB_1"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derivirana_varijabla>
  </DomainObject.Predmet.OstaliListFormatedWithAdressOIB>
  <DomainObject.Predmet.OstaliListNaziv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Naziv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NazivFormated>
  <DomainObject.Predmet.OstaliListNaziv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Naziv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FIDES DISTRIBUCIJA d.o.o. za proizvodnju, trgovinu i usluge u stečaju</izvorni_sadrzaj>
    <derivirana_varijabla naziv="DomainObject.Predmet.ProtustrankaIDrugi_1">FIDES DISTRIBUCIJA d.o.o. za proizvodnju, trgovinu i usluge u stečaju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FIDES DISTRIBUCIJA d.o.o. za proizvodnju, trgovinu i usluge u stečaju, OIB 27289673961, Savska Opatovina 36, Zagreb</izvorni_sadrzaj>
    <derivirana_varijabla naziv="DomainObject.Predmet.ProtustrankaIDrugiAdressOIB_1">FIDES DISTRIBUCIJA d.o.o. za proizvodnju, trgovinu i usluge u stečaju, OIB 27289673961, Savska Opatovina 36,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SudioniciListNaziv_1"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SudioniciListNaziv>
  <DomainObject.Predmet.SudioniciListAdressOIB>
    <izvorni_sadrzaj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izvorni_sadrzaj>
    <derivirana_varijabla naziv="DomainObject.Predmet.SudioniciListAdressOIB_1"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27289673961</item>
      <item>, OIB 62576861440</item>
      <item>, OIB null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27289673961</item>
      <item>, OIB 62576861440</item>
      <item>, OIB null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759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2017-06-09T07:55:00Z</dcterms:created>
  <dc:creator>nribaric</dc:creator>
  <cp:lastModifiedBy>Jadranka Zelić</cp:lastModifiedBy>
  <cp:lastPrinted>2017-06-09T07:55:00Z</cp:lastPrinted>
  <dcterms:modified xmlns:xsi="http://www.w3.org/2001/XMLSchema-instance" xsi:type="dcterms:W3CDTF">2017-06-09T07:57:00Z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