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0983" w14:paraId="ed40983" w:rsidRDefault="003F6EC0" w:rsidP="00FC2855" w:rsidR="00FC285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C2855" w:rsidP="003F6EC0" w:rsidR="00FC2855">
      <w:pPr>
        <w:jc w:val="both"/>
      </w:pPr>
      <w:r>
        <w:t>REPUBLIKA HRVATSKA</w:t>
      </w:r>
    </w:p>
    <w:p w:rsidRDefault="00FC2855" w:rsidP="003F6EC0" w:rsidR="00FC2855">
      <w:pPr>
        <w:jc w:val="both"/>
      </w:pPr>
      <w:r>
        <w:t>TRGOVAČKI SUD U ZAGREBU</w:t>
      </w:r>
    </w:p>
    <w:p w:rsidRDefault="00FC2855" w:rsidP="003F6EC0" w:rsidR="00FC2855">
      <w:pPr>
        <w:jc w:val="both"/>
      </w:pPr>
      <w:r>
        <w:t>Zagreb, Amruševa 2/II</w:t>
      </w:r>
      <w:r>
        <w:tab/>
      </w:r>
    </w:p>
    <w:p w:rsidRDefault="00FC2855" w:rsidP="003F6EC0" w:rsidR="00FC2855">
      <w:pPr>
        <w:jc w:val="both"/>
      </w:pPr>
    </w:p>
    <w:p w:rsidRDefault="00FC2855" w:rsidP="003F6EC0" w:rsidR="00FC28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D2CDB">
        <w:tab/>
      </w:r>
      <w:r w:rsidR="000D2CDB">
        <w:tab/>
      </w:r>
      <w:r w:rsidR="000D2CDB">
        <w:tab/>
      </w:r>
      <w:r w:rsidR="003F6EC0">
        <w:t>St-1868/2018</w:t>
      </w:r>
    </w:p>
    <w:p w:rsidRDefault="00FC2855" w:rsidP="003F6EC0" w:rsidR="00FC2855">
      <w:pPr>
        <w:ind w:firstLine="708" w:left="2124"/>
        <w:jc w:val="both"/>
      </w:pPr>
      <w:r>
        <w:t>R E P U B L I K A    H R V A T S K A</w:t>
      </w:r>
    </w:p>
    <w:p w:rsidRDefault="00FC2855" w:rsidP="003F6EC0" w:rsidR="00FC2855">
      <w:pPr>
        <w:jc w:val="both"/>
      </w:pPr>
      <w:r>
        <w:tab/>
        <w:t xml:space="preserve"> </w:t>
      </w:r>
    </w:p>
    <w:p w:rsidRDefault="00FC2855" w:rsidP="003F6EC0" w:rsidR="00FC2855">
      <w:pPr>
        <w:jc w:val="both"/>
      </w:pPr>
      <w:r>
        <w:t xml:space="preserve"> </w:t>
      </w:r>
      <w:r w:rsidR="000D2CDB">
        <w:tab/>
      </w:r>
      <w:r w:rsidR="000D2CDB">
        <w:tab/>
      </w:r>
      <w:r w:rsidR="000D2CDB">
        <w:tab/>
      </w:r>
      <w:r w:rsidR="000D2CDB">
        <w:tab/>
      </w:r>
      <w:r w:rsidR="000D2CDB">
        <w:tab/>
      </w:r>
      <w:r>
        <w:t xml:space="preserve">  Z A K LJ U Č A K</w:t>
      </w:r>
    </w:p>
    <w:p w:rsidRDefault="00FC2855" w:rsidP="003F6EC0" w:rsidR="00FC2855">
      <w:pPr>
        <w:jc w:val="both"/>
      </w:pPr>
    </w:p>
    <w:p w:rsidRDefault="00FC2855" w:rsidP="003F6EC0" w:rsidR="00FC2855">
      <w:pPr>
        <w:jc w:val="both"/>
      </w:pPr>
    </w:p>
    <w:p w:rsidRDefault="00FC2855" w:rsidP="003F6EC0" w:rsidR="00FC2855">
      <w:pPr>
        <w:ind w:firstLine="708"/>
        <w:jc w:val="both"/>
      </w:pPr>
      <w:r>
        <w:t>Trgovački sud u Zagrebu, sudac Danijela Uzelac po prijedlogu predlagatelja 1. SISAK PROJEKTI d.o.o., OIB 08980512609, Sisak, Rimska 26 i 2. FINANCIJSKA AGENCIJA, OIB: 85821130368, Regionalni centar Zagreb, Podružnica Zagreb, Trg svibanjskih žrtava 1995. 1, za otvaranje stečajnog postupka nad dužnikom SISAK PROJEKTI d.o.o., OIB: 08980512609, Sisak, Rimska 26, 4. lipnja 2019.</w:t>
      </w:r>
    </w:p>
    <w:p w:rsidRDefault="00FC2855" w:rsidP="003F6EC0" w:rsidR="00FC2855">
      <w:pPr>
        <w:jc w:val="both"/>
      </w:pPr>
    </w:p>
    <w:p w:rsidRDefault="00FC2855" w:rsidP="003F6EC0" w:rsidR="00FC2855">
      <w:pPr>
        <w:jc w:val="both"/>
      </w:pPr>
      <w:r>
        <w:tab/>
      </w:r>
      <w:r>
        <w:tab/>
      </w:r>
      <w:r>
        <w:tab/>
      </w:r>
      <w:r>
        <w:tab/>
        <w:t xml:space="preserve">                z a k lj u č i o   j e </w:t>
      </w:r>
    </w:p>
    <w:p w:rsidRDefault="00FC2855" w:rsidP="003F6EC0" w:rsidR="00FC2855">
      <w:pPr>
        <w:jc w:val="both"/>
      </w:pPr>
    </w:p>
    <w:p w:rsidRDefault="000D2CDB" w:rsidP="00D644E7" w:rsidR="000D2CDB">
      <w:pPr>
        <w:ind w:firstLine="708"/>
        <w:jc w:val="both"/>
      </w:pPr>
      <w:r>
        <w:t>I.</w:t>
      </w:r>
      <w:r w:rsidR="00FC2855">
        <w:t>Zakazuje se ročište radi rasprave o pretpostavkama za otvaranje stečajnog postupka za</w:t>
      </w:r>
      <w:r w:rsidR="00D644E7">
        <w:t xml:space="preserve"> dan </w:t>
      </w:r>
      <w:r>
        <w:t>1</w:t>
      </w:r>
      <w:r w:rsidR="00FC2855">
        <w:t xml:space="preserve">8. </w:t>
      </w:r>
      <w:r>
        <w:t>srpnja 2019. u 9</w:t>
      </w:r>
      <w:r w:rsidR="00D644E7">
        <w:t xml:space="preserve"> sati, </w:t>
      </w:r>
      <w:r w:rsidR="00FC2855">
        <w:t>u dvorišnoj zgradi Trgovačkog suda u Zagrebu, Petrinjska 8, soba broj 56/III</w:t>
      </w:r>
      <w:r>
        <w:t>I kat</w:t>
      </w:r>
      <w:r w:rsidR="00D644E7">
        <w:t>.</w:t>
      </w:r>
    </w:p>
    <w:p w:rsidRDefault="000D2CDB" w:rsidP="003F6EC0" w:rsidR="000D2CDB">
      <w:pPr>
        <w:jc w:val="both"/>
      </w:pPr>
    </w:p>
    <w:p w:rsidRDefault="000D2CDB" w:rsidP="003F6EC0" w:rsidR="00FC2855">
      <w:pPr>
        <w:ind w:firstLine="708"/>
        <w:jc w:val="both"/>
      </w:pPr>
      <w:r>
        <w:t xml:space="preserve">II. Na navedeno ročište </w:t>
      </w:r>
      <w:r w:rsidR="00FC2855">
        <w:t>se dostavom ovog zaključka pozivaju:</w:t>
      </w:r>
    </w:p>
    <w:p w:rsidRDefault="00FC2855" w:rsidP="003F6EC0" w:rsidR="00FC2855">
      <w:pPr>
        <w:jc w:val="both"/>
      </w:pPr>
      <w:r>
        <w:t>- Financijska agencija,</w:t>
      </w:r>
    </w:p>
    <w:p w:rsidRDefault="00FC2855" w:rsidP="003F6EC0" w:rsidR="00FC2855">
      <w:pPr>
        <w:jc w:val="both"/>
      </w:pPr>
      <w:r>
        <w:t>- dužnik</w:t>
      </w:r>
      <w:r w:rsidR="00E25276">
        <w:t>-predlaga</w:t>
      </w:r>
      <w:r>
        <w:t>telj,</w:t>
      </w:r>
    </w:p>
    <w:p w:rsidRDefault="00FC2855" w:rsidP="003F6EC0" w:rsidR="00FC2855">
      <w:pPr>
        <w:jc w:val="both"/>
      </w:pPr>
      <w:r>
        <w:t>- osoba ovlaštena za zastupanje dužnika po zakonu Srđan Marić, Sisak, Tina Ujevića 27,</w:t>
      </w:r>
    </w:p>
    <w:p w:rsidRDefault="00FC2855" w:rsidP="003F6EC0" w:rsidR="00FC2855">
      <w:pPr>
        <w:jc w:val="both"/>
      </w:pPr>
      <w:r>
        <w:t>- privremeni stečajni upravitelj.</w:t>
      </w:r>
    </w:p>
    <w:p w:rsidRDefault="00FC2855" w:rsidP="003F6EC0" w:rsidR="00FC2855">
      <w:pPr>
        <w:jc w:val="both"/>
      </w:pPr>
      <w:r>
        <w:t xml:space="preserve">                                    </w:t>
      </w:r>
      <w:r w:rsidR="003F6EC0">
        <w:t xml:space="preserve">                       Zagreb, </w:t>
      </w:r>
      <w:r>
        <w:t>4. lipnja 2019.</w:t>
      </w:r>
    </w:p>
    <w:p w:rsidRDefault="00FC2855" w:rsidP="003F6EC0" w:rsidR="00FC28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r w:rsidR="003F6EC0">
        <w:t xml:space="preserve">  </w:t>
      </w:r>
      <w:r>
        <w:t xml:space="preserve">   </w:t>
      </w:r>
      <w:r w:rsidR="00D644E7">
        <w:t xml:space="preserve">   </w:t>
      </w:r>
      <w:r>
        <w:t xml:space="preserve"> Sudac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3F6EC0">
        <w:t xml:space="preserve"> </w:t>
      </w:r>
      <w:r w:rsidR="00D644E7">
        <w:t xml:space="preserve">  </w:t>
      </w:r>
      <w:r>
        <w:t>Danijela Uzelac</w:t>
      </w:r>
      <w:r w:rsidR="00813491">
        <w:t>, v.r.</w:t>
      </w:r>
    </w:p>
    <w:p w:rsidRDefault="00FC2855" w:rsidP="003F6EC0" w:rsidR="00FC2855">
      <w:pPr>
        <w:jc w:val="both"/>
      </w:pPr>
    </w:p>
    <w:p w:rsidRDefault="00FC2855" w:rsidP="003F6EC0" w:rsidR="00FC2855">
      <w:pPr>
        <w:jc w:val="both"/>
      </w:pPr>
      <w:r>
        <w:t>Uputa o pravnom lijeku: Protiv zaključka nije dopušten pravni lijek (čl</w:t>
      </w:r>
      <w:r w:rsidR="00D644E7">
        <w:t xml:space="preserve">anak 19. stavak 7.SZ-a).      </w:t>
      </w:r>
      <w:r w:rsidR="00D644E7">
        <w:tab/>
      </w:r>
    </w:p>
    <w:p w:rsidRDefault="003F6EC0" w:rsidP="003F6EC0" w:rsidR="00FC2855">
      <w:pPr>
        <w:ind w:firstLine="708" w:left="5664"/>
        <w:jc w:val="both"/>
      </w:pPr>
      <w:r>
        <w:t xml:space="preserve">     </w:t>
      </w:r>
      <w:r w:rsidR="00D644E7">
        <w:t xml:space="preserve"> </w:t>
      </w:r>
      <w:r>
        <w:t xml:space="preserve">  </w:t>
      </w:r>
      <w:r w:rsidR="00FC2855">
        <w:t>Za točnost otpravka:</w:t>
      </w:r>
    </w:p>
    <w:p w:rsidRDefault="00FC2855" w:rsidP="00D644E7" w:rsidR="00FC2855">
      <w:pPr>
        <w:ind w:firstLine="708" w:left="6372"/>
        <w:jc w:val="both"/>
      </w:pPr>
      <w:r>
        <w:t>Katarina Franjić</w:t>
      </w:r>
    </w:p>
    <w:p w:rsidRDefault="00AB1F89" w:rsidP="003F6EC0" w:rsidR="00AB1F89">
      <w:pPr>
        <w:jc w:val="both"/>
      </w:pPr>
    </w:p>
    <w:sectPr w:rsidR="00AB1F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59C"/>
    <w:rsid w:val="000D2CDB"/>
    <w:rsid w:val="003F6EC0"/>
    <w:rsid w:val="00813491"/>
    <w:rsid w:val="00A0487A"/>
    <w:rsid w:val="00A43F6A"/>
    <w:rsid w:val="00AB1F89"/>
    <w:rsid w:val="00D644E7"/>
    <w:rsid w:val="00DC159C"/>
    <w:rsid w:val="00E25276"/>
    <w:rsid w:val="00FC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134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34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3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134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34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3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St-1868/2018</izvorni_sadrzaj>
    <derivirana_varijabla naziv="DomainObject.Predmet.OznakaBroj_1">St-1868/2018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SISAK PROJEKTI d.o.o.; SISAK PROJEKTI d.o.o.</izvorni_sadrzaj>
    <derivirana_varijabla naziv="DomainObject.Predmet.ProtustrankaFormated_1">  SISAK PROJEKTI d.o.o.; SISAK PROJEKTI d.o.o.</derivirana_varijabla>
  </DomainObject.Predmet.ProtustrankaFormated>
  <DomainObject.Predmet.ProtustrankaFormatedOIB>
    <izvorni_sadrzaj>  SISAK PROJEKTI d.o.o., OIB 08980512609; SISAK PROJEKTI d.o.o., OIB 08980512609</izvorni_sadrzaj>
    <derivirana_varijabla naziv="DomainObject.Predmet.ProtustrankaFormatedOIB_1">  SISAK PROJEKTI d.o.o., OIB 08980512609; SISAK PROJEKTI d.o.o., OIB 08980512609</derivirana_varijabla>
  </DomainObject.Predmet.ProtustrankaFormatedOIB>
  <DomainObject.Predmet.ProtustrankaFormatedWithAdress>
    <izvorni_sadrzaj> SISAK PROJEKTI d.o.o., Rimska 26, 44000 Sisak; SISAK PROJEKTI d.o.o., Rimska 26, 44000 Sisak</izvorni_sadrzaj>
    <derivirana_varijabla naziv="DomainObject.Predmet.ProtustrankaFormatedWithAdress_1"> SISAK PROJEKTI d.o.o., Rimska 26, 44000 Sisak; SISAK PROJEKTI d.o.o., Rimska 26, 44000 Sisak</derivirana_varijabla>
  </DomainObject.Predmet.ProtustrankaFormatedWithAdress>
  <DomainObject.Predmet.ProtustrankaFormatedWithAdressOIB>
    <izvorni_sadrzaj> SISAK PROJEKTI d.o.o., OIB 08980512609, Rimska 26, 44000 Sisak; SISAK PROJEKTI d.o.o., OIB 08980512609, Rimska 26, 44000 Sisak</izvorni_sadrzaj>
    <derivirana_varijabla naziv="DomainObject.Predmet.ProtustrankaFormatedWithAdressOIB_1"> SISAK PROJEKTI d.o.o., OIB 08980512609, Rimska 26, 44000 Sisak; SISAK PROJEKTI d.o.o., OIB 08980512609, Rimska 26, 44000 Sisak</derivirana_varijabla>
  </DomainObject.Predmet.ProtustrankaFormatedWithAdressOIB>
  <DomainObject.Predmet.ProtustrankaWithAdress>
    <izvorni_sadrzaj>SISAK PROJEKTI d.o.o. Rimska 26, 44000 Sisak, SISAK PROJEKTI d.o.o. Rimska 26, 44000 Sisak</izvorni_sadrzaj>
    <derivirana_varijabla naziv="DomainObject.Predmet.ProtustrankaWithAdress_1">SISAK PROJEKTI d.o.o. Rimska 26, 44000 Sisak, SISAK PROJEKTI d.o.o. Rimska 26, 44000 Sisak</derivirana_varijabla>
  </DomainObject.Predmet.ProtustrankaWithAdress>
  <DomainObject.Predmet.ProtustrankaWithAdressOIB>
    <izvorni_sadrzaj>SISAK PROJEKTI d.o.o., OIB 08980512609, Rimska 26, 44000 Sisak, SISAK PROJEKTI d.o.o., OIB 08980512609, Rimska 26, 44000 Sisak</izvorni_sadrzaj>
    <derivirana_varijabla naziv="DomainObject.Predmet.ProtustrankaWithAdressOIB_1">SISAK PROJEKTI d.o.o., OIB 08980512609, Rimska 26, 44000 Sisak, SISAK PROJEKTI d.o.o., OIB 08980512609, Rimska 26, 44000 Sisak</derivirana_varijabla>
  </DomainObject.Predmet.ProtustrankaWithAdressOIB>
  <DomainObject.Predmet.ProtustrankaNazivFormated>
    <izvorni_sadrzaj>SISAK PROJEKTI d.o.o.,SISAK PROJEKTI d.o.o.</izvorni_sadrzaj>
    <derivirana_varijabla naziv="DomainObject.Predmet.ProtustrankaNazivFormated_1">SISAK PROJEKTI d.o.o.,SISAK PROJEKTI d.o.o.</derivirana_varijabla>
  </DomainObject.Predmet.ProtustrankaNazivFormated>
  <DomainObject.Predmet.ProtustrankaNazivFormatedOIB>
    <izvorni_sadrzaj>SISAK PROJEKTI d.o.o., OIB 08980512609,SISAK PROJEKTI d.o.o., OIB 08980512609</izvorni_sadrzaj>
    <derivirana_varijabla naziv="DomainObject.Predmet.ProtustrankaNazivFormatedOIB_1">SISAK PROJEKTI d.o.o., OIB 08980512609,SISAK PROJEKTI d.o.o., OIB 08980512609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SISAK PROJEKTI d.o.o.; FINA Regionalni centar Zagreb</izvorni_sadrzaj>
    <derivirana_varijabla naziv="DomainObject.Predmet.StrankaFormated_1">  SISAK PROJEKTI d.o.o.; FINA Regionalni centar Zagreb</derivirana_varijabla>
  </DomainObject.Predmet.StrankaFormated>
  <DomainObject.Predmet.StrankaFormatedOIB>
    <izvorni_sadrzaj>  SISAK PROJEKTI d.o.o., OIB 08980512609; FINA Regionalni centar Zagreb, OIB 85821130368</izvorni_sadrzaj>
    <derivirana_varijabla naziv="DomainObject.Predmet.StrankaFormatedOIB_1">  SISAK PROJEKTI d.o.o., OIB 08980512609; FINA Regionalni centar Zagreb, OIB 85821130368</derivirana_varijabla>
  </DomainObject.Predmet.StrankaFormatedOIB>
  <DomainObject.Predmet.StrankaFormatedWithAdress>
    <izvorni_sadrzaj> SISAK PROJEKTI d.o.o., Rimska 26, 44000 Sisak; FINA Regionalni centar Zagreb, Trg svibanjskih žrtava 1995. 1, 10000 Zagreb</izvorni_sadrzaj>
    <derivirana_varijabla naziv="DomainObject.Predmet.StrankaFormatedWithAdress_1"> SISAK PROJEKTI d.o.o., Rimska 26, 44000 Sisak; FINA Regionalni centar Zagreb, Trg svibanjskih žrtava 1995. 1, 10000 Zagreb</derivirana_varijabla>
  </DomainObject.Predmet.StrankaFormatedWithAdress>
  <DomainObject.Predmet.StrankaFormatedWithAdressOIB>
    <izvorni_sadrzaj> SISAK PROJEKTI d.o.o., OIB 08980512609, Rimska 26, 44000 Sisak; FINA Regionalni centar Zagreb, OIB 85821130368, Trg svibanjskih žrtava 1995. 1, 10000 Zagreb</izvorni_sadrzaj>
    <derivirana_varijabla naziv="DomainObject.Predmet.StrankaFormatedWithAdressOIB_1"> SISAK PROJEKTI d.o.o., OIB 08980512609, Rimska 26, 44000 Sisak; FINA Regionalni centar Zagreb, OIB 85821130368, Trg svibanjskih žrtava 1995. 1, 10000 Zagreb</derivirana_varijabla>
  </DomainObject.Predmet.StrankaFormatedWithAdressOIB>
  <DomainObject.Predmet.StrankaWithAdress>
    <izvorni_sadrzaj>SISAK PROJEKTI d.o.o. Rimska 26,44000 Sisak,FINA Regionalni centar Zagreb Trg svibanjskih žrtava 1995. 1,10000 Zagreb</izvorni_sadrzaj>
    <derivirana_varijabla naziv="DomainObject.Predmet.StrankaWithAdress_1">SISAK PROJEKTI d.o.o. Rimska 26,44000 Sisak,FINA Regionalni centar Zagreb Trg svibanjskih žrtava 1995. 1,10000 Zagreb</derivirana_varijabla>
  </DomainObject.Predmet.StrankaWithAdress>
  <DomainObject.Predmet.StrankaWithAdressOIB>
    <izvorni_sadrzaj>SISAK PROJEKTI d.o.o., OIB 08980512609, Rimska 26,44000 Sisak,FINA Regionalni centar Zagreb, OIB 85821130368, Trg svibanjskih žrtava 1995. 1,10000 Zagreb</izvorni_sadrzaj>
    <derivirana_varijabla naziv="DomainObject.Predmet.StrankaWithAdressOIB_1">SISAK PROJEKTI d.o.o., OIB 08980512609, Rimska 26,44000 Sisak,FINA Regionalni centar Zagreb, OIB 85821130368, Trg svibanjskih žrtava 1995. 1,10000 Zagreb</derivirana_varijabla>
  </DomainObject.Predmet.StrankaWithAdressOIB>
  <DomainObject.Predmet.StrankaNazivFormated>
    <izvorni_sadrzaj>SISAK PROJEKTI d.o.o.,FINA Regionalni centar Zagreb</izvorni_sadrzaj>
    <derivirana_varijabla naziv="DomainObject.Predmet.StrankaNazivFormated_1">SISAK PROJEKTI d.o.o.,FINA Regionalni centar Zagreb</derivirana_varijabla>
  </DomainObject.Predmet.StrankaNazivFormated>
  <DomainObject.Predmet.StrankaNazivFormatedOIB>
    <izvorni_sadrzaj>SISAK PROJEKTI d.o.o., OIB 08980512609,FINA Regionalni centar Zagreb, OIB 85821130368</izvorni_sadrzaj>
    <derivirana_varijabla naziv="DomainObject.Predmet.StrankaNazivFormatedOIB_1">SISAK PROJEKTI d.o.o., OIB 08980512609,FINA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SISAK PROJEKTI d.o.o.</item>
      <item>FINA Regionalni centar Zagreb</item>
    </izvorni_sadrzaj>
    <derivirana_varijabla naziv="DomainObject.Predmet.StrankaListFormated_1">
      <item>SISAK PROJEKTI d.o.o.</item>
      <item>FINA Regionalni centar Zagreb</item>
    </derivirana_varijabla>
  </DomainObject.Predmet.StrankaListFormated>
  <DomainObject.Predmet.StrankaListFormatedOIB>
    <izvorni_sadrzaj>
      <item>SISAK PROJEKTI d.o.o., OIB 08980512609</item>
      <item>FINA Regionalni centar Zagreb, OIB 85821130368</item>
    </izvorni_sadrzaj>
    <derivirana_varijabla naziv="DomainObject.Predmet.StrankaListFormatedOIB_1">
      <item>SISAK PROJEKTI d.o.o., OIB 08980512609</item>
      <item>FINA Regionalni centar Zagreb, OIB 85821130368</item>
    </derivirana_varijabla>
  </DomainObject.Predmet.StrankaListFormatedOIB>
  <DomainObject.Predmet.StrankaListFormatedWithAdress>
    <izvorni_sadrzaj>
      <item>SISAK PROJEKTI d.o.o., Rimska 26, 44000 Sisak</item>
      <item>FINA Regionalni centar Zagreb, Trg svibanjskih žrtava 1995. 1, 10000 Zagreb</item>
    </izvorni_sadrzaj>
    <derivirana_varijabla naziv="DomainObject.Predmet.StrankaListFormatedWithAdress_1">
      <item>SISAK PROJEKTI d.o.o., Rimska 26, 44000 Sisak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SISAK PROJEKTI d.o.o., OIB 08980512609, Rimska 26, 44000 Sisak</item>
      <item>FINA Regionalni centar Zagreb, OIB 85821130368, Trg svibanjskih žrtava 1995. 1, 10000 Zagreb</item>
    </izvorni_sadrzaj>
    <derivirana_varijabla naziv="DomainObject.Predmet.StrankaListFormatedWithAdressOIB_1">
      <item>SISAK PROJEKTI d.o.o., OIB 08980512609, Rimska 26, 44000 Sisak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SISAK PROJEKTI d.o.o.</item>
      <item>FINA Regionalni centar Zagreb</item>
    </izvorni_sadrzaj>
    <derivirana_varijabla naziv="DomainObject.Predmet.StrankaListNazivFormated_1">
      <item>SISAK PROJEKTI d.o.o.</item>
      <item>FINA Regionalni centar Zagreb</item>
    </derivirana_varijabla>
  </DomainObject.Predmet.StrankaListNazivFormated>
  <DomainObject.Predmet.StrankaListNazivFormatedOIB>
    <izvorni_sadrzaj>
      <item>SISAK PROJEKTI d.o.o., OIB 08980512609</item>
      <item>FINA Regionalni centar Zagreb, OIB 85821130368</item>
    </izvorni_sadrzaj>
    <derivirana_varijabla naziv="DomainObject.Predmet.StrankaListNazivFormatedOIB_1">
      <item>SISAK PROJEKTI d.o.o., OIB 08980512609</item>
      <item>FINA Regionalni centar Zagreb, OIB 85821130368</item>
    </derivirana_varijabla>
  </DomainObject.Predmet.StrankaListNazivFormatedOIB>
  <DomainObject.Predmet.ProtuStrankaListFormated>
    <izvorni_sadrzaj>
      <item>SISAK PROJEKTI d.o.o.</item>
      <item>SISAK PROJEKTI d.o.o.</item>
    </izvorni_sadrzaj>
    <derivirana_varijabla naziv="DomainObject.Predmet.ProtuStrankaListFormated_1">
      <item>SISAK PROJEKTI d.o.o.</item>
      <item>SISAK PROJEKTI d.o.o.</item>
    </derivirana_varijabla>
  </DomainObject.Predmet.ProtuStrankaListFormated>
  <DomainObject.Predmet.ProtuStrankaListFormatedOIB>
    <izvorni_sadrzaj>
      <item>SISAK PROJEKTI d.o.o., OIB 08980512609</item>
      <item>SISAK PROJEKTI d.o.o., OIB 08980512609</item>
    </izvorni_sadrzaj>
    <derivirana_varijabla naziv="DomainObject.Predmet.ProtuStrankaListFormatedOIB_1">
      <item>SISAK PROJEKTI d.o.o., OIB 08980512609</item>
      <item>SISAK PROJEKTI d.o.o., OIB 08980512609</item>
    </derivirana_varijabla>
  </DomainObject.Predmet.ProtuStrankaListFormatedOIB>
  <DomainObject.Predmet.ProtuStrankaListFormatedWithAdress>
    <izvorni_sadrzaj>
      <item>SISAK PROJEKTI d.o.o., Rimska 26, 44000 Sisak</item>
      <item>SISAK PROJEKTI d.o.o., Rimska 26, 44000 Sisak</item>
    </izvorni_sadrzaj>
    <derivirana_varijabla naziv="DomainObject.Predmet.ProtuStrankaListFormatedWithAdress_1">
      <item>SISAK PROJEKTI d.o.o., Rimska 26, 44000 Sisak</item>
      <item>SISAK PROJEKTI d.o.o., Rimska 26, 44000 Sisak</item>
    </derivirana_varijabla>
  </DomainObject.Predmet.ProtuStrankaListFormatedWithAdress>
  <DomainObject.Predmet.ProtuStrankaListFormatedWithAdressOIB>
    <izvorni_sadrzaj>
      <item>SISAK PROJEKTI d.o.o., OIB 08980512609, Rimska 26, 44000 Sisak</item>
      <item>SISAK PROJEKTI d.o.o., OIB 08980512609, Rimska 26, 44000 Sisak</item>
    </izvorni_sadrzaj>
    <derivirana_varijabla naziv="DomainObject.Predmet.ProtuStrankaListFormatedWithAdressOIB_1">
      <item>SISAK PROJEKTI d.o.o., OIB 08980512609, Rimska 26, 44000 Sisak</item>
      <item>SISAK PROJEKTI d.o.o., OIB 08980512609, Rimska 26, 44000 Sisak</item>
    </derivirana_varijabla>
  </DomainObject.Predmet.ProtuStrankaListFormatedWithAdressOIB>
  <DomainObject.Predmet.ProtuStrankaListNazivFormated>
    <izvorni_sadrzaj>
      <item>SISAK PROJEKTI d.o.o.</item>
      <item>SISAK PROJEKTI d.o.o.</item>
    </izvorni_sadrzaj>
    <derivirana_varijabla naziv="DomainObject.Predmet.ProtuStrankaListNazivFormated_1">
      <item>SISAK PROJEKTI d.o.o.</item>
      <item>SISAK PROJEKTI d.o.o.</item>
    </derivirana_varijabla>
  </DomainObject.Predmet.ProtuStrankaListNazivFormated>
  <DomainObject.Predmet.ProtuStrankaListNazivFormatedOIB>
    <izvorni_sadrzaj>
      <item>SISAK PROJEKTI d.o.o., OIB 08980512609</item>
      <item>SISAK PROJEKTI d.o.o., OIB 08980512609</item>
    </izvorni_sadrzaj>
    <derivirana_varijabla naziv="DomainObject.Predmet.ProtuStrankaListNazivFormatedOIB_1">
      <item>SISAK PROJEKTI d.o.o., OIB 08980512609</item>
      <item>SISAK PROJEKTI d.o.o., OIB 08980512609</item>
    </derivirana_varijabla>
  </DomainObject.Predmet.ProtuStrankaListNazivFormatedOIB>
  <DomainObject.Predmet.OstaliListFormated>
    <izvorni_sadrzaj>
      <item>Srđan Marić</item>
      <item>OTP banka Hrvatska d.d.</item>
    </izvorni_sadrzaj>
    <derivirana_varijabla naziv="DomainObject.Predmet.OstaliListFormated_1">
      <item>Srđan Marić</item>
      <item>OTP banka Hrvatska d.d.</item>
    </derivirana_varijabla>
  </DomainObject.Predmet.OstaliListFormated>
  <DomainObject.Predmet.OstaliListFormatedOIB>
    <izvorni_sadrzaj>
      <item>Srđan Marić</item>
      <item>OTP banka Hrvatska d.d.</item>
    </izvorni_sadrzaj>
    <derivirana_varijabla naziv="DomainObject.Predmet.OstaliListFormatedOIB_1">
      <item>Srđan Marić</item>
      <item>OTP banka Hrvatska d.d.</item>
    </derivirana_varijabla>
  </DomainObject.Predmet.OstaliListFormatedOIB>
  <DomainObject.Predmet.OstaliListFormatedWithAdress>
    <izvorni_sadrzaj>
      <item>Srđan Marić</item>
      <item>OTP banka Hrvatska d.d., Domovinskog rata 61, 21000 Split</item>
    </izvorni_sadrzaj>
    <derivirana_varijabla naziv="DomainObject.Predmet.OstaliListFormatedWithAdress_1">
      <item>Srđan Marić</item>
      <item>OTP banka Hrvatska d.d., Domovinskog rata 61, 21000 Split</item>
    </derivirana_varijabla>
  </DomainObject.Predmet.OstaliListFormatedWithAdress>
  <DomainObject.Predmet.OstaliListFormatedWithAdressOIB>
    <izvorni_sadrzaj>
      <item>Srđan Marić</item>
      <item>OTP banka Hrvatska d.d., Domovinskog rata 61, 21000 Split</item>
    </izvorni_sadrzaj>
    <derivirana_varijabla naziv="DomainObject.Predmet.OstaliListFormatedWithAdressOIB_1">
      <item>Srđan Marić</item>
      <item>OTP banka Hrvatska d.d., Domovinskog rata 61, 21000 Split</item>
    </derivirana_varijabla>
  </DomainObject.Predmet.OstaliListFormatedWithAdressOIB>
  <DomainObject.Predmet.OstaliListNazivFormated>
    <izvorni_sadrzaj>
      <item>Srđan Marić</item>
      <item>OTP banka Hrvatska d.d.</item>
    </izvorni_sadrzaj>
    <derivirana_varijabla naziv="DomainObject.Predmet.OstaliListNazivFormated_1">
      <item>Srđan Marić</item>
      <item>OTP banka Hrvatska d.d.</item>
    </derivirana_varijabla>
  </DomainObject.Predmet.OstaliListNazivFormated>
  <DomainObject.Predmet.OstaliListNazivFormatedOIB>
    <izvorni_sadrzaj>
      <item>Srđan Marić</item>
      <item>OTP banka Hrvatska d.d.</item>
    </izvorni_sadrzaj>
    <derivirana_varijabla naziv="DomainObject.Predmet.OstaliListNazivFormatedOIB_1">
      <item>Srđan Marić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SISAK PROJEKTI d.o.o. i dr.</izvorni_sadrzaj>
    <derivirana_varijabla naziv="DomainObject.Predmet.StrankaIDrugi_1">SISAK PROJEKTI d.o.o. i dr.</derivirana_varijabla>
  </DomainObject.Predmet.StrankaIDrugi>
  <DomainObject.Predmet.ProtustrankaIDrugi>
    <izvorni_sadrzaj>SISAK PROJEKTI d.o.o. i dr.</izvorni_sadrzaj>
    <derivirana_varijabla naziv="DomainObject.Predmet.ProtustrankaIDrugi_1">SISAK PROJEKTI d.o.o. i dr.</derivirana_varijabla>
  </DomainObject.Predmet.ProtustrankaIDrugi>
  <DomainObject.Predmet.StrankaIDrugiAdressOIB>
    <izvorni_sadrzaj>SISAK PROJEKTI d.o.o., OIB 08980512609, Rimska 26, 44000 Sisak i dr.</izvorni_sadrzaj>
    <derivirana_varijabla naziv="DomainObject.Predmet.StrankaIDrugiAdressOIB_1">SISAK PROJEKTI d.o.o., OIB 08980512609, Rimska 26, 44000 Sisak i dr.</derivirana_varijabla>
  </DomainObject.Predmet.StrankaIDrugiAdressOIB>
  <DomainObject.Predmet.ProtustrankaIDrugiAdressOIB>
    <izvorni_sadrzaj>SISAK PROJEKTI d.o.o., OIB 08980512609, Rimska 26, 44000 Sisak i dr.</izvorni_sadrzaj>
    <derivirana_varijabla naziv="DomainObject.Predmet.ProtustrankaIDrugiAdressOIB_1">SISAK PROJEKTI d.o.o., OIB 08980512609, Rimska 26, 44000 Sisak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SISAK PROJEKTI d.o.o.</item>
      <item>SISAK PROJEKTI d.o.o.</item>
      <item>Srđan Marić</item>
      <item>SISAK PROJEKTI d.o.o.</item>
      <item>FINA Regionalni centar Zagreb</item>
      <item>OTP banka Hrvatska d.d.</item>
    </izvorni_sadrzaj>
    <derivirana_varijabla naziv="DomainObject.Predmet.SudioniciListNaziv_1">
      <item>SISAK PROJEKTI d.o.o.</item>
      <item>SISAK PROJEKTI d.o.o.</item>
      <item>Srđan Marić</item>
      <item>SISAK PROJEKTI d.o.o.</item>
      <item>FINA Regionalni centar Zagreb</item>
      <item>OTP banka Hrvatska d.d.</item>
    </derivirana_varijabla>
  </DomainObject.Predmet.SudioniciListNaziv>
  <DomainObject.Predmet.SudioniciListAdressOIB>
    <izvorni_sadrzaj>
      <item>SISAK PROJEKTI d.o.o., OIB 08980512609, Rimska 26,44000 Sisak</item>
      <item>SISAK PROJEKTI d.o.o., OIB 08980512609, Rimska 26,44000 Sisak</item>
      <item>Srđan Marić</item>
      <item>SISAK PROJEKTI d.o.o., OIB 08980512609, Rimska 26,44000 Sisak</item>
      <item>FINA Regionalni centar Zagreb, OIB 85821130368, Trg svibanjskih žrtava 1995. 1,10000 Zagreb</item>
      <item>OTP banka Hrvatska d.d., Domovinskog rata 61,21000 Split</item>
    </izvorni_sadrzaj>
    <derivirana_varijabla naziv="DomainObject.Predmet.SudioniciListAdressOIB_1">
      <item>SISAK PROJEKTI d.o.o., OIB 08980512609, Rimska 26,44000 Sisak</item>
      <item>SISAK PROJEKTI d.o.o., OIB 08980512609, Rimska 26,44000 Sisak</item>
      <item>Srđan Marić</item>
      <item>SISAK PROJEKTI d.o.o., OIB 08980512609, Rimska 26,44000 Sisak</item>
      <item>FINA Regionalni centar Zagreb, OIB 85821130368, Trg svibanjskih žrtava 1995. 1,10000 Zagreb</item>
      <item>OTP banka Hrvatska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08980512609</item>
      <item>, OIB 08980512609</item>
      <item>, OIB null</item>
      <item>, OIB 08980512609</item>
      <item>, OIB 85821130368</item>
      <item>, OIB null</item>
    </izvorni_sadrzaj>
    <derivirana_varijabla naziv="DomainObject.Predmet.SudioniciListNazivOIB_1">
      <item>, OIB 08980512609</item>
      <item>, OIB 08980512609</item>
      <item>, OIB null</item>
      <item>, OIB 08980512609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St-1868/2018-17</izvorni_sadrzaj>
    <derivirana_varijabla naziv="DomainObject.PredzadnjaOdlukaIzPredmeta.Oznaka_1">St-1868/2018-17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188</properties:Words>
  <properties:Characters>956</properties:Characters>
  <properties:Lines>36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2019-06-04T08:04:00Z</dcterms:created>
  <dc:creator>Danijela Uzelac</dc:creator>
  <dc:description/>
  <cp:keywords/>
  <cp:lastModifiedBy>Katarina Franjić</cp:lastModifiedBy>
  <cp:lastPrinted>2019-06-04T09:14:00Z</cp:lastPrinted>
  <dcterms:modified xmlns:xsi="http://www.w3.org/2001/XMLSchema-instance" xsi:type="dcterms:W3CDTF">2019-06-04T09:23:00Z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(st-1868-18 zaključak ročište radi utvrđenja uvjeta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