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3372" w14:paraId="c2c3372" w:rsidRDefault="00E17DC9" w:rsidP="00E17DC9" w:rsidR="00E17DC9">
      <w:pPr>
        <w:jc w:val="right"/>
        <w15:collapsed w:val="false"/>
      </w:pPr>
      <w:r>
        <w:t>6 St-</w:t>
      </w:r>
      <w:r w:rsidR="004E48E9">
        <w:t>811</w:t>
      </w:r>
      <w:r w:rsidR="004317F7">
        <w:t>/16-</w:t>
      </w:r>
      <w:r w:rsidR="00CD1831">
        <w:t>10</w:t>
      </w:r>
      <w:bookmarkStart w:name="_GoBack" w:id="0"/>
      <w:bookmarkEnd w:id="0"/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1405BE">
        <w:t xml:space="preserve">Financijska agencija OIB 85821130368, Regionalni centar Osijek, Podružnica Osijek L. </w:t>
      </w:r>
      <w:proofErr w:type="spellStart"/>
      <w:r w:rsidR="001405BE">
        <w:t>Jagera</w:t>
      </w:r>
      <w:proofErr w:type="spellEnd"/>
      <w:r w:rsidR="001405BE">
        <w:t xml:space="preserve"> 3 za otvaranje stečajnog postupka nad dužnikom </w:t>
      </w:r>
      <w:r w:rsidR="004E48E9">
        <w:t>DVIJE ŽABICE j.d.o.o., Vinkovci, Sv. Antuna Padovanskog 6/a, MBS: 030129007, OIB: 63874862654</w:t>
      </w:r>
      <w:r w:rsidR="00686ACA">
        <w:t>,</w:t>
      </w:r>
      <w:r w:rsidR="00932799">
        <w:t xml:space="preserve"> zastupanog po punomoćniku – odvjetniku </w:t>
      </w:r>
      <w:r w:rsidR="00EB0D9A">
        <w:t xml:space="preserve">Mijo </w:t>
      </w:r>
      <w:proofErr w:type="spellStart"/>
      <w:r w:rsidR="00EB0D9A">
        <w:t>Maćaš</w:t>
      </w:r>
      <w:proofErr w:type="spellEnd"/>
      <w:r w:rsidR="00EB0D9A">
        <w:t xml:space="preserve"> iz Vinkovaca, V. Nazora 23,</w:t>
      </w:r>
      <w:r w:rsidR="00686ACA">
        <w:t xml:space="preserve"> </w:t>
      </w:r>
      <w:r w:rsidR="003B4C28">
        <w:t>dana</w:t>
      </w:r>
      <w:r w:rsidR="00D27CDE">
        <w:t>10</w:t>
      </w:r>
      <w:r w:rsidR="008F2EFA">
        <w:t xml:space="preserve">. </w:t>
      </w:r>
      <w:r w:rsidR="00012FA6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4E48E9" w:rsidRPr="004E48E9">
        <w:t xml:space="preserve">Ana </w:t>
      </w:r>
      <w:proofErr w:type="spellStart"/>
      <w:r w:rsidR="004E48E9" w:rsidRPr="004E48E9">
        <w:t>Gavrić</w:t>
      </w:r>
      <w:proofErr w:type="spellEnd"/>
      <w:r w:rsidR="004E48E9" w:rsidRPr="004E48E9">
        <w:t>, OIB: 82545392267, Mirkovci, Diverzantskog odreda 5</w:t>
      </w:r>
      <w:r w:rsidR="004E48E9">
        <w:t xml:space="preserve">, zastupana po punomoćniku – odvjetniku Mijo </w:t>
      </w:r>
      <w:proofErr w:type="spellStart"/>
      <w:r w:rsidR="004E48E9">
        <w:t>Maćaš</w:t>
      </w:r>
      <w:proofErr w:type="spellEnd"/>
      <w:r w:rsidR="004E48E9">
        <w:t xml:space="preserve"> iz Vinkovaca, V. Nazora 23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4E48E9">
        <w:t>811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4E48E9">
        <w:t>DVIJE ŽABICE j.d.o.o., Vinkovci, Sv. Antuna Padovanskog 6/a, MBS: 030129007, OIB: 63874862654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4E48E9" w:rsidRPr="004E48E9">
        <w:t xml:space="preserve">Ana </w:t>
      </w:r>
      <w:proofErr w:type="spellStart"/>
      <w:r w:rsidR="004E48E9" w:rsidRPr="004E48E9">
        <w:t>Gavrić</w:t>
      </w:r>
      <w:proofErr w:type="spellEnd"/>
      <w:r w:rsidR="004E48E9" w:rsidRPr="004E48E9">
        <w:t>, OIB: 82545392267, Mirkovci, Diverzantskog odreda 5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27CDE">
        <w:t>10</w:t>
      </w:r>
      <w:r w:rsidR="00BA0594">
        <w:t>.</w:t>
      </w:r>
      <w:r w:rsidR="008F2EFA">
        <w:t xml:space="preserve"> </w:t>
      </w:r>
      <w:r w:rsidR="00012FA6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12FA6">
        <w:t>Vesna Štajduhar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4E48E9">
        <w:t xml:space="preserve"> po punomoćniku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D27CDE">
        <w:t>10</w:t>
      </w:r>
      <w:r w:rsidR="001405BE">
        <w:t>/</w:t>
      </w:r>
      <w:r w:rsidR="00012FA6">
        <w:t>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19D" w:rsidR="0015519D">
      <w:r>
        <w:separator/>
      </w:r>
    </w:p>
  </w:endnote>
  <w:endnote w:id="0" w:type="continuationSeparator">
    <w:p w:rsidRDefault="0015519D" w:rsidR="0015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19D" w:rsidR="0015519D">
      <w:r>
        <w:separator/>
      </w:r>
    </w:p>
  </w:footnote>
  <w:footnote w:id="0" w:type="continuationSeparator">
    <w:p w:rsidRDefault="0015519D" w:rsidR="0015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183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2FA6"/>
    <w:rsid w:val="00015125"/>
    <w:rsid w:val="000209AD"/>
    <w:rsid w:val="0003531D"/>
    <w:rsid w:val="0005396D"/>
    <w:rsid w:val="00086232"/>
    <w:rsid w:val="000C20F1"/>
    <w:rsid w:val="000C7F37"/>
    <w:rsid w:val="000D6681"/>
    <w:rsid w:val="000E414B"/>
    <w:rsid w:val="000F22FF"/>
    <w:rsid w:val="001405BE"/>
    <w:rsid w:val="0015519D"/>
    <w:rsid w:val="0016016C"/>
    <w:rsid w:val="00163019"/>
    <w:rsid w:val="001635ED"/>
    <w:rsid w:val="001742E1"/>
    <w:rsid w:val="0019752C"/>
    <w:rsid w:val="001A0170"/>
    <w:rsid w:val="001A42A9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76D78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84C64"/>
    <w:rsid w:val="00497410"/>
    <w:rsid w:val="004B741D"/>
    <w:rsid w:val="004E48E9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2CA6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2799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AF5EFC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D1831"/>
    <w:rsid w:val="00CE19FA"/>
    <w:rsid w:val="00CE4C97"/>
    <w:rsid w:val="00CF4431"/>
    <w:rsid w:val="00D06857"/>
    <w:rsid w:val="00D178DC"/>
    <w:rsid w:val="00D217E4"/>
    <w:rsid w:val="00D27CDE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76644"/>
    <w:rsid w:val="00E91BC9"/>
    <w:rsid w:val="00E93759"/>
    <w:rsid w:val="00E9392A"/>
    <w:rsid w:val="00EB0D9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12C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2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12C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2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651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14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79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St-811/2016-10</izvorni_sadrzaj>
    <derivirana_varijabla naziv="DomainObject.Oznaka_1">St-811/2016-10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DVIJE ŽABICE j.d.o.o. za ugostiteljske djelatnosti</izvorni_sadrzaj>
    <derivirana_varijabla naziv="DomainObject.Predmet.ProtustrankaFormated_1">  DVIJE ŽABICE j.d.o.o. za ugostiteljske djelatnosti</derivirana_varijabla>
  </DomainObject.Predmet.ProtustrankaFormated>
  <DomainObject.Predmet.ProtustrankaFormatedOIB>
    <izvorni_sadrzaj>  DVIJE ŽABICE j.d.o.o. za ugostiteljske djelatnosti, OIB 63874862654</izvorni_sadrzaj>
    <derivirana_varijabla naziv="DomainObject.Predmet.ProtustrankaFormatedOIB_1">  DVIJE ŽABICE j.d.o.o. za ugostiteljske djelatnosti, OIB 63874862654</derivirana_varijabla>
  </DomainObject.Predmet.ProtustrankaFormatedOIB>
  <DomainObject.Predmet.ProtustrankaFormatedWithAdress>
    <izvorni_sadrzaj> DVIJE ŽABICE j.d.o.o. za ugostiteljske djelatnosti, Sv. Antuna Padovanskog 6/a, 32100 Vinkovci</izvorni_sadrzaj>
    <derivirana_varijabla naziv="DomainObject.Predmet.ProtustrankaFormatedWithAdress_1"> DVIJE ŽABICE j.d.o.o. za ugostiteljske djelatnosti, Sv. Antuna Padovanskog 6/a, 32100 Vinkovci</derivirana_varijabla>
  </DomainObject.Predmet.ProtustrankaFormatedWithAdress>
  <DomainObject.Predmet.ProtustrankaFormatedWithAdressOIB>
    <izvorni_sadrzaj> DVIJE ŽABICE j.d.o.o. za ugostiteljske djelatnosti, OIB 63874862654, Sv. Antuna Padovanskog 6/a, 32100 Vinkovci</izvorni_sadrzaj>
    <derivirana_varijabla naziv="DomainObject.Predmet.ProtustrankaFormatedWithAdressOIB_1"> DVIJE ŽABICE j.d.o.o. za ugostiteljske djelatnosti, OIB 63874862654, Sv. Antuna Padovanskog 6/a, 32100 Vinkovci</derivirana_varijabla>
  </DomainObject.Predmet.ProtustrankaFormatedWithAdressOIB>
  <DomainObject.Predmet.ProtustrankaWithAdress>
    <izvorni_sadrzaj>DVIJE ŽABICE j.d.o.o. za ugostiteljske djelatnosti Sv. Antuna Padovanskog 6/a, 32100 Vinkovci</izvorni_sadrzaj>
    <derivirana_varijabla naziv="DomainObject.Predmet.ProtustrankaWithAdress_1">DVIJE ŽABICE j.d.o.o. za ugostiteljske djelatnosti Sv. Antuna Padovanskog 6/a, 32100 Vinkovci</derivirana_varijabla>
  </DomainObject.Predmet.ProtustrankaWithAdress>
  <DomainObject.Predmet.ProtustrankaWithAdressOIB>
    <izvorni_sadrzaj>DVIJE ŽABICE j.d.o.o. za ugostiteljske djelatnosti, OIB 63874862654, Sv. Antuna Padovanskog 6/a, 32100 Vinkovci</izvorni_sadrzaj>
    <derivirana_varijabla naziv="DomainObject.Predmet.ProtustrankaWithAdressOIB_1">DVIJE ŽABICE j.d.o.o. za ugostiteljske djelatnosti, OIB 63874862654, Sv. Antuna Padovanskog 6/a, 32100 Vinkovci</derivirana_varijabla>
  </DomainObject.Predmet.ProtustrankaWithAdressOIB>
  <DomainObject.Predmet.ProtustrankaNazivFormated>
    <izvorni_sadrzaj>DVIJE ŽABICE j.d.o.o. za ugostiteljske djelatnosti</izvorni_sadrzaj>
    <derivirana_varijabla naziv="DomainObject.Predmet.ProtustrankaNazivFormated_1">DVIJE ŽABICE j.d.o.o. za ugostiteljske djelatnosti</derivirana_varijabla>
  </DomainObject.Predmet.ProtustrankaNazivFormated>
  <DomainObject.Predmet.ProtustrankaNazivFormatedOIB>
    <izvorni_sadrzaj>DVIJE ŽABICE j.d.o.o. za ugostiteljske djelatnosti, OIB 63874862654</izvorni_sadrzaj>
    <derivirana_varijabla naziv="DomainObject.Predmet.ProtustrankaNazivFormatedOIB_1">DVIJE ŽABICE j.d.o.o. za ugostiteljske djelatnosti, OIB 63874862654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DVIJE ŽABICE j.d.o.o. za ugostiteljske djelatnosti</item>
    </izvorni_sadrzaj>
    <derivirana_varijabla naziv="DomainObject.Predmet.ProtuStrankaListFormated_1">
      <item>DVIJE ŽABICE j.d.o.o. za ugostiteljske djelatnosti</item>
    </derivirana_varijabla>
  </DomainObject.Predmet.ProtuStrankaListFormated>
  <DomainObject.Predmet.ProtuStrankaListFormatedOIB>
    <izvorni_sadrzaj>
      <item>DVIJE ŽABICE j.d.o.o. za ugostiteljske djelatnosti, OIB 63874862654</item>
    </izvorni_sadrzaj>
    <derivirana_varijabla naziv="DomainObject.Predmet.ProtuStrankaListFormatedOIB_1">
      <item>DVIJE ŽABICE j.d.o.o. za ugostiteljske djelatnosti, OIB 63874862654</item>
    </derivirana_varijabla>
  </DomainObject.Predmet.ProtuStrankaListFormatedOIB>
  <DomainObject.Predmet.ProtuStrankaListFormatedWithAdress>
    <izvorni_sadrzaj>
      <item>DVIJE ŽABICE j.d.o.o. za ugostiteljske djelatnosti, Sv. Antuna Padovanskog 6/a, 32100 Vinkovci</item>
    </izvorni_sadrzaj>
    <derivirana_varijabla naziv="DomainObject.Predmet.ProtuStrankaListFormatedWithAdress_1">
      <item>DVIJE ŽABICE j.d.o.o. za ugostiteljske djelatnosti, Sv. Antuna Padovanskog 6/a, 32100 Vinkovci</item>
    </derivirana_varijabla>
  </DomainObject.Predmet.ProtuStrankaListFormatedWithAdress>
  <DomainObject.Predmet.ProtuStrankaListFormatedWithAdressOIB>
    <izvorni_sadrzaj>
      <item>DVIJE ŽABICE j.d.o.o. za ugostiteljske djelatnosti, OIB 63874862654, Sv. Antuna Padovanskog 6/a, 32100 Vinkovci</item>
    </izvorni_sadrzaj>
    <derivirana_varijabla naziv="DomainObject.Predmet.ProtuStrankaListFormatedWithAdressOIB_1">
      <item>DVIJE ŽABICE j.d.o.o. za ugostiteljske djelatnosti, OIB 63874862654, Sv. Antuna Padovanskog 6/a, 32100 Vinkovci</item>
    </derivirana_varijabla>
  </DomainObject.Predmet.ProtuStrankaListFormatedWithAdressOIB>
  <DomainObject.Predmet.ProtuStrankaListNazivFormated>
    <izvorni_sadrzaj>
      <item>DVIJE ŽABICE j.d.o.o. za ugostiteljske djelatnosti</item>
    </izvorni_sadrzaj>
    <derivirana_varijabla naziv="DomainObject.Predmet.ProtuStrankaListNazivFormated_1">
      <item>DVIJE ŽABICE j.d.o.o. za ugostiteljske djelatnosti</item>
    </derivirana_varijabla>
  </DomainObject.Predmet.ProtuStrankaListNazivFormated>
  <DomainObject.Predmet.ProtuStrankaListNazivFormatedOIB>
    <izvorni_sadrzaj>
      <item>DVIJE ŽABICE j.d.o.o. za ugostiteljske djelatnosti, OIB 63874862654</item>
    </izvorni_sadrzaj>
    <derivirana_varijabla naziv="DomainObject.Predmet.ProtuStrankaListNazivFormatedOIB_1">
      <item>DVIJE ŽABICE j.d.o.o. za ugostiteljske djelatnosti, OIB 63874862654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St-811/2016-10</izvorni_sadrzaj>
    <derivirana_varijabla naziv="DomainObject.PoslovniBrojDokumenta_1">St-811/2016-10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DVIJE ŽABICE j.d.o.o. za ugostiteljske djelatnosti</izvorni_sadrzaj>
    <derivirana_varijabla naziv="DomainObject.Predmet.ProtustrankaIDrugi_1">DVIJE ŽABICE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DVIJE ŽABICE j.d.o.o. za ugostiteljske djelatnosti, OIB 63874862654, Sv. Antuna Padovanskog 6/a, 32100 Vinkovci</izvorni_sadrzaj>
    <derivirana_varijabla naziv="DomainObject.Predmet.ProtustrankaIDrugiAdressOIB_1">DVIJE ŽABICE j.d.o.o. za ugostiteljske djelatnosti, OIB 63874862654, Sv. Antuna Padovanskog 6/a,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DVIJE ŽABICE j.d.o.o. za ugostiteljske djelatnosti</item>
    </izvorni_sadrzaj>
    <derivirana_varijabla naziv="DomainObject.Predmet.SudioniciListNaziv_1">
      <item>FINA RC OSIJEK</item>
      <item>DVIJE ŽABICE j.d.o.o. za ugostiteljske djelatnosti</item>
    </derivirana_varijabla>
  </DomainObject.Predmet.SudioniciListNaziv>
  <DomainObject.Predmet.SudioniciListAdressOIB>
    <izvorni_sadrzaj>
      <item>FINA RC OSIJEK, OIB 85821130368</item>
      <item>DVIJE ŽABICE j.d.o.o. za ugostiteljske djelatnosti, OIB 63874862654, Sv. Antuna Padovanskog 6/a,32100 Vinkovci</item>
    </izvorni_sadrzaj>
    <derivirana_varijabla naziv="DomainObject.Predmet.SudioniciListAdressOIB_1">
      <item>FINA RC OSIJEK, OIB 85821130368</item>
      <item>DVIJE ŽABICE j.d.o.o. za ugostiteljske djelatnosti, OIB 63874862654, Sv. Antuna Padovanskog 6/a,32100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63874862654</item>
    </izvorni_sadrzaj>
    <derivirana_varijabla naziv="DomainObject.Predmet.SudioniciListNazivOIB_1">
      <item>, OIB 85821130368</item>
      <item>, OIB 63874862654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53543-AE14-419C-AB6E-702F900A2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1408</properties:Characters>
  <properties:Lines>47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2017-01-18T09:36:00Z</dcterms:created>
  <dc:creator>hermanj</dc:creator>
  <cp:lastModifiedBy>Vesna Štajduhar</cp:lastModifiedBy>
  <cp:lastPrinted>2017-03-10T10:18:00Z</cp:lastPrinted>
  <dcterms:modified xmlns:xsi="http://www.w3.org/2001/XMLSchema-instance" xsi:type="dcterms:W3CDTF">2017-03-10T10:22:00Z</dcterms:modified>
  <cp:revision>14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St-811/2016-10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