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dd220a" w14:paraId="9dd220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A51D40">
        <w:rPr>
          <w:rFonts w:hAnsi="Times New Roman" w:ascii="Times New Roman"/>
          <w:b/>
          <w:sz w:val="24"/>
          <w:szCs w:val="24"/>
        </w:rPr>
        <w:t>277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 w:rsidR="00717C3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51D40">
        <w:rPr>
          <w:rFonts w:hAnsi="Times New Roman" w:ascii="Times New Roman"/>
          <w:noProof/>
          <w:sz w:val="24"/>
          <w:szCs w:val="24"/>
        </w:rPr>
        <w:t>277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 w:rsidR="00717C3E">
        <w:rPr>
          <w:rFonts w:hAnsi="Times New Roman" w:ascii="Times New Roman"/>
          <w:sz w:val="24"/>
          <w:szCs w:val="24"/>
        </w:rPr>
        <w:t>/2016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51D40" w:rsidRPr="00A51D40">
        <w:rPr>
          <w:rFonts w:hAnsi="Times New Roman" w:ascii="Times New Roman"/>
          <w:noProof/>
          <w:sz w:val="24"/>
          <w:szCs w:val="24"/>
        </w:rPr>
        <w:t>AERIS USLUGE 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Zagreba,  (OIB  </w:t>
      </w:r>
      <w:bookmarkStart w:name="Text4" w:id="4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51D40" w:rsidRPr="00A51D40">
        <w:rPr>
          <w:rFonts w:hAnsi="Times New Roman" w:ascii="Times New Roman"/>
          <w:sz w:val="24"/>
          <w:szCs w:val="24"/>
        </w:rPr>
        <w:t>08292027472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4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51523E"/>
    <w:rsid w:val="00517D33"/>
    <w:rsid w:val="005B0DF8"/>
    <w:rsid w:val="00717C3E"/>
    <w:rsid w:val="0077295E"/>
    <w:rsid w:val="009E4A0E"/>
    <w:rsid w:val="00A51D40"/>
    <w:rsid w:val="00C5736E"/>
    <w:rsid w:val="00CE41E6"/>
    <w:rsid w:val="00E1737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36E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36E"/>
    <w:rPr>
      <w:rFonts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36E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36E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3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36E"/>
    <w:rPr>
      <w:rFonts w:ascii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36E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36E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St-277/2016-4</izvorni_sadrzaj>
    <derivirana_varijabla naziv="DomainObject.Oznaka_1">St-277/2016-4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USLUGE društvo s ograničenom odgovornošću  za građenje zastupanog po punomoćniku Christopher Maier</izvorni_sadrzaj>
    <derivirana_varijabla naziv="DomainObject.Predmet.ProtustrankaFormated_1">  AERIS USLUGE društvo s ograničenom odgovornošću  za građenje zastupanog po punomoćniku Christopher Maier</derivirana_varijabla>
  </DomainObject.Predmet.ProtustrankaFormated>
  <DomainObject.Predmet.ProtustrankaFormatedOIB>
    <izvorni_sadrzaj>  AERIS USLUGE društvo s ograničenom odgovornošću  za građenje, OIB 08292027472 zastupanog po punomoćniku Christopher Maier</izvorni_sadrzaj>
    <derivirana_varijabla naziv="DomainObject.Predmet.ProtustrankaFormatedOIB_1">  AERIS USLUGE društvo s ograničenom odgovornošću  za građenje, OIB 08292027472 zastupanog po punomoćniku Christopher Maier</derivirana_varijabla>
  </DomainObject.Predmet.ProtustrankaFormatedOIB>
  <DomainObject.Predmet.ProtustrankaFormatedWithAdress>
    <izvorni_sadrzaj> AERIS USLUGE društvo s ograničenom odgovornošću  za građenje, Ilica 392, 10000 Zagreb zastupanog po punomoćniku Christopher Maier</izvorni_sadrzaj>
    <derivirana_varijabla naziv="DomainObject.Predmet.ProtustrankaFormatedWithAdress_1"> AERIS USLUGE društvo s ograničenom odgovornošću  za građenje, Ilica 392, 10000 Zagreb zastupanog po punomoćniku Christopher Maier</derivirana_varijabla>
  </DomainObject.Predmet.ProtustrankaFormatedWithAdress>
  <DomainObject.Predmet.ProtustrankaFormatedWithAdressOIB>
    <izvorni_sadrzaj> AERIS USLUGE društvo s ograničenom odgovornošću  za građenje, OIB 08292027472, Ilica 392, 10000 Zagreb zastupanog po punomoćniku Christopher Maier</izvorni_sadrzaj>
    <derivirana_varijabla naziv="DomainObject.Predmet.ProtustrankaFormatedWithAdressOIB_1"> AERIS USLUGE društvo s ograničenom odgovornošću  za građenje, OIB 08292027472, Ilica 392, 10000 Zagreb zastupanog po punomoćniku Christopher Maier</derivirana_varijabla>
  </DomainObject.Predmet.ProtustrankaFormatedWithAdressOIB>
  <DomainObject.Predmet.ProtustrankaWithAdress>
    <izvorni_sadrzaj>AERIS USLUGE društvo s ograničenom odgovornošću  za građenje Ilica 392, 10000 Zagreb</izvorni_sadrzaj>
    <derivirana_varijabla naziv="DomainObject.Predmet.ProtustrankaWithAdress_1">AERIS USLUGE društvo s ograničenom odgovornošću  za građenje Ilica 392, 10000 Zagreb</derivirana_varijabla>
  </DomainObject.Predmet.ProtustrankaWithAdress>
  <DomainObject.Predmet.ProtustrankaWithAdressOIB>
    <izvorni_sadrzaj>AERIS USLUGE društvo s ograničenom odgovornošću  za građenje, OIB 08292027472, Ilica 392, 10000 Zagreb</izvorni_sadrzaj>
    <derivirana_varijabla naziv="DomainObject.Predmet.ProtustrankaWithAdressOIB_1">AERIS USLUGE društvo s ograničenom odgovornošću  za građenje, OIB 08292027472, Ilica 392, 10000 Zagreb</derivirana_varijabla>
  </DomainObject.Predmet.ProtustrankaWithAdressOIB>
  <DomainObject.Predmet.ProtustrankaNazivFormated>
    <izvorni_sadrzaj>AERIS USLUGE društvo s ograničenom odgovornošću  za građenje</izvorni_sadrzaj>
    <derivirana_varijabla naziv="DomainObject.Predmet.ProtustrankaNazivFormated_1">AERIS USLUGE društvo s ograničenom odgovornošću  za građenje</derivirana_varijabla>
  </DomainObject.Predmet.ProtustrankaNazivFormated>
  <DomainObject.Predmet.ProtustrankaNazivFormatedOIB>
    <izvorni_sadrzaj>AERIS USLUGE društvo s ograničenom odgovornošću  za građenje, OIB 08292027472</izvorni_sadrzaj>
    <derivirana_varijabla naziv="DomainObject.Predmet.ProtustrankaNazivFormatedOIB_1">AERIS USLUGE društvo s ograničenom odgovornošću  za građenje, OIB 08292027472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USLUGE društvo s ograničenom odgovornošću  za građenje zastupanog po punomoćniku Christopher Maier</item>
    </izvorni_sadrzaj>
    <derivirana_varijabla naziv="DomainObject.Predmet.ProtuStrankaListFormated_1">
      <item>AERIS USLUGE društvo s ograničenom odgovornošću  za građenje zastupanog po punomoćniku Christopher Maier</item>
    </derivirana_varijabla>
  </DomainObject.Predmet.ProtuStrankaListFormated>
  <DomainObject.Predmet.ProtuStrankaListFormatedOIB>
    <izvorni_sadrzaj>
      <item>AERIS USLUGE društvo s ograničenom odgovornošću  za građenje, OIB 08292027472 zastupanog po punomoćniku Christopher Maier</item>
    </izvorni_sadrzaj>
    <derivirana_varijabla naziv="DomainObject.Predmet.ProtuStrankaListFormatedOIB_1">
      <item>AERIS USLUGE društvo s ograničenom odgovornošću  za građenje, OIB 08292027472 zastupanog po punomoćniku Christopher Maier</item>
    </derivirana_varijabla>
  </DomainObject.Predmet.ProtuStrankaListFormatedOIB>
  <DomainObject.Predmet.ProtuStrankaListFormatedWithAdress>
    <izvorni_sadrzaj>
      <item>AERIS USLUGE društvo s ograničenom odgovornošću  za građenje, Ilica 392, 10000 Zagreb zastupanog po punomoćniku Christopher Maier</item>
    </izvorni_sadrzaj>
    <derivirana_varijabla naziv="DomainObject.Predmet.ProtuStrankaListFormatedWithAdress_1">
      <item>AERIS USLUGE društvo s ograničenom odgovornošću  za građenje, Ilica 392, 10000 Zagreb zastupanog po punomoćniku Christopher Maier</item>
    </derivirana_varijabla>
  </DomainObject.Predmet.ProtuStrankaListFormatedWithAdress>
  <DomainObject.Predmet.ProtuStrankaListFormatedWithAdressOIB>
    <izvorni_sadrzaj>
      <item>AERIS USLUGE društvo s ograničenom odgovornošću  za građenje, OIB 08292027472, Ilica 392, 10000 Zagreb zastupanog po punomoćniku Christopher Maier</item>
    </izvorni_sadrzaj>
    <derivirana_varijabla naziv="DomainObject.Predmet.ProtuStrankaListFormatedWithAdressOIB_1">
      <item>AERIS USLUGE društvo s ograničenom odgovornošću  za građenje, OIB 08292027472, Ilica 392, 10000 Zagreb zastupanog po punomoćniku Christopher Maier</item>
    </derivirana_varijabla>
  </DomainObject.Predmet.ProtuStrankaListFormatedWithAdressOIB>
  <DomainObject.Predmet.ProtuStrankaListNazivFormated>
    <izvorni_sadrzaj>
      <item>AERIS USLUGE društvo s ograničenom odgovornošću  za građenje</item>
    </izvorni_sadrzaj>
    <derivirana_varijabla naziv="DomainObject.Predmet.ProtuStrankaListNazivFormated_1">
      <item>AERIS USLUGE društvo s ograničenom odgovornošću  za građenje</item>
    </derivirana_varijabla>
  </DomainObject.Predmet.ProtuStrankaListNazivFormated>
  <DomainObject.Predmet.ProtuStrankaListNazivFormatedOIB>
    <izvorni_sadrzaj>
      <item>AERIS USLUGE društvo s ograničenom odgovornošću  za građenje, OIB 08292027472</item>
    </izvorni_sadrzaj>
    <derivirana_varijabla naziv="DomainObject.Predmet.ProtuStrankaListNazivFormatedOIB_1">
      <item>AERIS USLUGE društvo s ograničenom odgovornošću  za građenje, OIB 08292027472</item>
    </derivirana_varijabla>
  </DomainObject.Predmet.ProtuStrankaListNazivFormatedOIB>
  <DomainObject.Predmet.OstaliListFormated>
    <izvorni_sadrzaj>
      <item>Christopher Maier punomoćnik sudionika u postupku AERIS USLUGE društvo s ograničenom odgovornošću  za građenje</item>
    </izvorni_sadrzaj>
    <derivirana_varijabla naziv="DomainObject.Predmet.OstaliListFormated_1">
      <item>Christopher Maier punomoćnik sudionika u postupku AERIS USLUGE društvo s ograničenom odgovornošću  za građenje</item>
    </derivirana_varijabla>
  </DomainObject.Predmet.OstaliListFormated>
  <DomainObject.Predmet.OstaliListFormatedOIB>
    <izvorni_sadrzaj>
      <item>Christopher Maier, OIB 55545708909 punomoćnik sudionika u postupku AERIS USLUGE društvo s ograničenom odgovornošću  za građenje</item>
    </izvorni_sadrzaj>
    <derivirana_varijabla naziv="DomainObject.Predmet.OstaliListFormatedOIB_1">
      <item>Christopher Maier, OIB 55545708909 punomoćnik sudionika u postupku AERIS USLUGE društvo s ograničenom odgovornošću  za građenje</item>
    </derivirana_varijabla>
  </DomainObject.Predmet.OstaliListFormatedOIB>
  <DomainObject.Predmet.OstaliListFormatedWithAdress>
    <izvorni_sadrzaj>
      <item>Christopher Maier, Dugane 2a, 10000 Zagreb punomoćnik sudionika u postupku AERIS USLUGE društvo s ograničenom odgovornošću  za građenje</item>
    </izvorni_sadrzaj>
    <derivirana_varijabla naziv="DomainObject.Predmet.OstaliListFormatedWithAdress_1">
      <item>Christopher Maier, Dugane 2a, 10000 Zagreb punomoćnik sudionika u postupku AERIS USLUGE društvo s ograničenom odgovornošću  za građenje</item>
    </derivirana_varijabla>
  </DomainObject.Predmet.OstaliListFormatedWithAdress>
  <DomainObject.Predmet.OstaliListFormatedWithAdressOIB>
    <izvorni_sadrzaj>
      <item>Christopher Maier, OIB 55545708909, Dugane 2a, 10000 Zagreb punomoćnik sudionika u postupku AERIS USLUGE društvo s ograničenom odgovornošću  za građenje</item>
    </izvorni_sadrzaj>
    <derivirana_varijabla naziv="DomainObject.Predmet.OstaliListFormatedWithAdressOIB_1">
      <item>Christopher Maier, OIB 55545708909, Dugane 2a, 10000 Zagreb punomoćnik sudionika u postupku AERIS USLUGE društvo s ograničenom odgovornošću  za građenje</item>
    </derivirana_varijabla>
  </DomainObject.Predmet.OstaliListFormatedWithAdressOIB>
  <DomainObject.Predmet.OstaliListNazivFormated>
    <izvorni_sadrzaj>
      <item>Christopher Maier</item>
    </izvorni_sadrzaj>
    <derivirana_varijabla naziv="DomainObject.Predmet.OstaliListNazivFormated_1">
      <item>Christopher Maier</item>
    </derivirana_varijabla>
  </DomainObject.Predmet.OstaliListNazivFormated>
  <DomainObject.Predmet.OstaliListNazivFormatedOIB>
    <izvorni_sadrzaj>
      <item>Christopher Maier, OIB 55545708909</item>
    </izvorni_sadrzaj>
    <derivirana_varijabla naziv="DomainObject.Predmet.OstaliListNazivFormatedOIB_1">
      <item>Christopher Maier, OIB 55545708909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St-277/2016-4</izvorni_sadrzaj>
    <derivirana_varijabla naziv="DomainObject.PoslovniBrojDokumenta_1">St-277/2016-4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USLUGE društvo s ograničenom odgovornošću  za građenje</izvorni_sadrzaj>
    <derivirana_varijabla naziv="DomainObject.Predmet.ProtustrankaIDrugi_1">AERIS USLUGE društvo s ograničenom odgovornošću 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USLUGE društvo s ograničenom odgovornošću  za građenje, OIB 08292027472, Ilica 392, 10000 Zagreb</izvorni_sadrzaj>
    <derivirana_varijabla naziv="DomainObject.Predmet.ProtustrankaIDrugiAdressOIB_1">AERIS USLUGE društvo s ograničenom odgovornošću  za građenje, OIB 08292027472,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AERIS USLUGE društvo s ograničenom odgovornošću  za građenje</item>
      <item>Christopher Maier</item>
    </izvorni_sadrzaj>
    <derivirana_varijabla naziv="DomainObject.Predmet.SudioniciListNaziv_1">
      <item>FINA Regionalni centar Zagreb</item>
      <item>AERIS USLUGE društvo s ograničenom odgovornošću  za građenje</item>
      <item>Christopher Maier</item>
    </derivirana_varijabla>
  </DomainObject.Predmet.SudioniciListNaziv>
  <DomainObject.Predmet.SudioniciListAdressOIB>
    <izvorni_sadrzaj>
      <item>FINA Regionalni centar Zagreb, OIB 85821130368, Trg svibanjskih žrtava 1995. 1,10000 Zagreb</item>
      <item>AERIS USLUGE društvo s ograničenom odgovornošću  za građenje, OIB 08292027472, Ilica 392,10000 Zagreb</item>
      <item>Christopher Maier, OIB 55545708909, Dugane 2a,10000 Zagreb</item>
    </izvorni_sadrzaj>
    <derivirana_varijabla naziv="DomainObject.Predmet.SudioniciListAdressOIB_1">
      <item>FINA Regionalni centar Zagreb, OIB 85821130368, Trg svibanjskih žrtava 1995. 1,10000 Zagreb</item>
      <item>AERIS USLUGE društvo s ograničenom odgovornošću  za građenje, OIB 08292027472, Ilica 392,10000 Zagreb</item>
      <item>Christopher Maier, OIB 55545708909, Dugane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08292027472</item>
      <item>, OIB 55545708909</item>
    </izvorni_sadrzaj>
    <derivirana_varijabla naziv="DomainObject.Predmet.SudioniciListNazivOIB_1">
      <item>, OIB 85821130368</item>
      <item>, OIB 08292027472</item>
      <item>, OIB 55545708909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2016-04-20T11:53:00Z</cp:lastPrinted>
  <dcterms:modified xmlns:xsi="http://www.w3.org/2001/XMLSchema-instance" xsi:type="dcterms:W3CDTF">2016-04-20T11:53:00Z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