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dfe3" w14:paraId="a73dfe3" w:rsidRDefault="00E961FE" w:rsidP="00D31D59" w:rsidR="00E961FE">
      <w:pPr>
        <w:jc w:val="right"/>
        <w15:collapsed w:val="false"/>
      </w:pPr>
      <w:r>
        <w:t>Broj: 6 St-</w:t>
      </w:r>
      <w:r w:rsidR="000E1413">
        <w:t>709/16-45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D31D59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0E1413">
        <w:rPr>
          <w:b/>
        </w:rPr>
        <w:t xml:space="preserve">STRIBOR d.o.o., </w:t>
      </w:r>
      <w:proofErr w:type="spellStart"/>
      <w:r w:rsidR="000E1413">
        <w:rPr>
          <w:b/>
        </w:rPr>
        <w:t>Toljani</w:t>
      </w:r>
      <w:proofErr w:type="spellEnd"/>
      <w:r w:rsidR="000E1413">
        <w:rPr>
          <w:b/>
        </w:rPr>
        <w:t xml:space="preserve"> 1, </w:t>
      </w:r>
      <w:proofErr w:type="spellStart"/>
      <w:r w:rsidR="000E1413">
        <w:rPr>
          <w:b/>
        </w:rPr>
        <w:t>Drenovci</w:t>
      </w:r>
      <w:proofErr w:type="spellEnd"/>
      <w:r w:rsidR="000E1413">
        <w:rPr>
          <w:b/>
        </w:rPr>
        <w:t>, MBS: 030077888, OIB: 54768008930</w:t>
      </w:r>
      <w:r w:rsidR="009352A0" w:rsidRPr="009352A0">
        <w:rPr>
          <w:b/>
        </w:rPr>
        <w:t xml:space="preserve">,  </w:t>
      </w:r>
      <w:r>
        <w:t xml:space="preserve"> dana </w:t>
      </w:r>
      <w:r w:rsidR="00D143C0">
        <w:t>14</w:t>
      </w:r>
      <w:r w:rsidR="000E1413">
        <w:t>. rujna</w:t>
      </w:r>
      <w:r w:rsidR="009E0834">
        <w:t xml:space="preserve"> 2018</w:t>
      </w:r>
      <w:r w:rsidR="00520CA3">
        <w:t>. g.,</w:t>
      </w:r>
    </w:p>
    <w:p w:rsidRDefault="00C125A2" w:rsidP="006E23FE" w:rsidR="00C125A2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BB36BB" w:rsidP="00D143C0" w:rsidR="00BB36BB">
      <w:pPr>
        <w:pStyle w:val="Tijeloteksta"/>
        <w:ind w:firstLine="348" w:left="360"/>
      </w:pPr>
      <w:r>
        <w:t xml:space="preserve">Završno ročište određuje se za dan </w:t>
      </w:r>
      <w:r w:rsidR="000E1413">
        <w:rPr>
          <w:b/>
        </w:rPr>
        <w:t>17. listopad</w:t>
      </w:r>
      <w:r w:rsidR="009E0834" w:rsidRPr="00D31D59">
        <w:rPr>
          <w:b/>
        </w:rPr>
        <w:t xml:space="preserve"> 2018. g.</w:t>
      </w:r>
      <w:r w:rsidR="001F7E8B" w:rsidRPr="00D31D59">
        <w:rPr>
          <w:b/>
        </w:rPr>
        <w:t xml:space="preserve"> u </w:t>
      </w:r>
      <w:r w:rsidR="009E0834" w:rsidRPr="00D31D59">
        <w:rPr>
          <w:b/>
        </w:rPr>
        <w:t>10,</w:t>
      </w:r>
      <w:r w:rsidR="000E1413">
        <w:rPr>
          <w:b/>
        </w:rPr>
        <w:t>30</w:t>
      </w:r>
      <w:r w:rsidR="001F7E8B" w:rsidRPr="00D31D59">
        <w:rPr>
          <w:b/>
        </w:rPr>
        <w:t xml:space="preserve"> sati</w:t>
      </w:r>
      <w:r>
        <w:t xml:space="preserve">, soba br. </w:t>
      </w:r>
      <w:r w:rsidR="009E0834">
        <w:t>36</w:t>
      </w:r>
      <w:r>
        <w:t xml:space="preserve">/II, </w:t>
      </w:r>
      <w:r w:rsidR="00D31D59">
        <w:t xml:space="preserve">kod Trgovačkog suda </w:t>
      </w:r>
      <w:r>
        <w:t xml:space="preserve">Osijek, Zagrebačka 2 za dužnika </w:t>
      </w:r>
      <w:r w:rsidR="000E1413">
        <w:rPr>
          <w:b/>
        </w:rPr>
        <w:t xml:space="preserve">STRIBOR d.o.o., </w:t>
      </w:r>
      <w:proofErr w:type="spellStart"/>
      <w:r w:rsidR="000E1413">
        <w:rPr>
          <w:b/>
        </w:rPr>
        <w:t>Toljani</w:t>
      </w:r>
      <w:proofErr w:type="spellEnd"/>
      <w:r w:rsidR="000E1413">
        <w:rPr>
          <w:b/>
        </w:rPr>
        <w:t xml:space="preserve"> 1, </w:t>
      </w:r>
      <w:proofErr w:type="spellStart"/>
      <w:r w:rsidR="000E1413">
        <w:rPr>
          <w:b/>
        </w:rPr>
        <w:t>Drenovci</w:t>
      </w:r>
      <w:proofErr w:type="spellEnd"/>
      <w:r w:rsidR="000E1413">
        <w:rPr>
          <w:b/>
        </w:rPr>
        <w:t>, MBS: 030077888, OIB: 54768008930</w:t>
      </w:r>
      <w:r w:rsidR="00520CA3">
        <w:t xml:space="preserve">  </w:t>
      </w:r>
      <w:r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1F7E8B" w:rsidP="00D143C0" w:rsidR="001F7E8B">
      <w:pPr>
        <w:pStyle w:val="Tijeloteksta"/>
        <w:ind w:left="360"/>
        <w:jc w:val="center"/>
      </w:pPr>
      <w:r>
        <w:t>Obrazloženje:</w:t>
      </w:r>
    </w:p>
    <w:p w:rsidRDefault="00D143C0" w:rsidP="00D143C0" w:rsidR="00D143C0">
      <w:pPr>
        <w:pStyle w:val="Tijeloteksta"/>
        <w:ind w:left="360"/>
        <w:jc w:val="center"/>
      </w:pPr>
    </w:p>
    <w:p w:rsidRDefault="00D143C0" w:rsidP="006E23FE" w:rsidR="00D143C0">
      <w:pPr>
        <w:pStyle w:val="Tijeloteksta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0E1413">
        <w:t xml:space="preserve">11. rujna </w:t>
      </w:r>
      <w:r w:rsidR="009E0834">
        <w:t>2018. g.</w:t>
      </w:r>
      <w:r w:rsidR="00520CA3">
        <w:t xml:space="preserve"> stečajn</w:t>
      </w:r>
      <w:r w:rsidR="00C125A2">
        <w:t>i</w:t>
      </w:r>
      <w:r w:rsidR="00520CA3">
        <w:t xml:space="preserve"> upravitelj predloži</w:t>
      </w:r>
      <w:r w:rsidR="00C125A2">
        <w:t>o</w:t>
      </w:r>
      <w:r w:rsidR="006E23FE">
        <w:t xml:space="preserve"> </w:t>
      </w:r>
      <w:r w:rsidR="00520CA3">
        <w:t xml:space="preserve">je zakazivanje završnog ročišta navodeći da </w:t>
      </w:r>
      <w:r w:rsidR="00D143C0">
        <w:t xml:space="preserve">nije došlo do unovčenja poslovnog udjela u društvu Kozare d.o.o. </w:t>
      </w:r>
      <w:proofErr w:type="spellStart"/>
      <w:r w:rsidR="00D143C0">
        <w:t>Drenovci</w:t>
      </w:r>
      <w:proofErr w:type="spellEnd"/>
      <w:r w:rsidR="00D143C0">
        <w:t xml:space="preserve"> te predlaže kao u izreci.</w:t>
      </w:r>
      <w:r w:rsidR="00C125A2">
        <w:t xml:space="preserve"> </w:t>
      </w:r>
    </w:p>
    <w:p w:rsidRDefault="00D143C0" w:rsidP="00520CA3" w:rsidR="00D143C0">
      <w:pPr>
        <w:pStyle w:val="Tijeloteksta"/>
        <w:ind w:left="360"/>
      </w:pPr>
    </w:p>
    <w:p w:rsidRDefault="00520CA3" w:rsidP="00520CA3" w:rsidR="00520CA3">
      <w:pPr>
        <w:pStyle w:val="Tijeloteksta"/>
        <w:ind w:left="360"/>
      </w:pPr>
      <w:r>
        <w:tab/>
        <w:t xml:space="preserve">Slijedom navedenog valjalo je sukladno čl. </w:t>
      </w:r>
      <w:r w:rsidR="00D143C0">
        <w:t>283</w:t>
      </w:r>
      <w:r>
        <w:t xml:space="preserve"> S</w:t>
      </w:r>
      <w:r w:rsidR="00D143C0">
        <w:t>tečajnog zakona (NN 71/15 i 104/17)</w:t>
      </w:r>
      <w:r>
        <w:t xml:space="preserve"> Odlučiti kao u izreci.</w:t>
      </w:r>
    </w:p>
    <w:p w:rsidRDefault="001F7E8B" w:rsidP="006E23FE" w:rsidR="001F7E8B">
      <w:pPr>
        <w:pStyle w:val="Tijeloteksta"/>
      </w:pPr>
    </w:p>
    <w:p w:rsidRDefault="00D143C0" w:rsidP="006E23FE" w:rsidR="00D143C0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D143C0">
        <w:t>14</w:t>
      </w:r>
      <w:r w:rsidR="000E1413">
        <w:t>. rujna</w:t>
      </w:r>
      <w:r w:rsidR="009E0834">
        <w:t xml:space="preserve"> 2018. g.</w:t>
      </w: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0E1413">
        <w:t>Jozo Pavičić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ŽDO </w:t>
      </w:r>
      <w:r w:rsidR="00D143C0">
        <w:t>Vukovar</w:t>
      </w:r>
    </w:p>
    <w:p w:rsidRDefault="006E23FE" w:rsidP="00BB36BB" w:rsidR="00D143C0">
      <w:pPr>
        <w:pStyle w:val="Tijeloteksta"/>
        <w:ind w:left="360"/>
      </w:pPr>
      <w:r>
        <w:t>3</w:t>
      </w:r>
      <w:r w:rsidR="00520CA3" w:rsidRPr="00D31D59">
        <w:t>.  e-</w:t>
      </w:r>
      <w:r w:rsidR="00BB36BB" w:rsidRPr="00D31D59">
        <w:t>ogl.pl.</w:t>
      </w:r>
      <w:r w:rsidR="00C125A2" w:rsidRPr="00D31D59">
        <w:t xml:space="preserve"> uz podnesak st. uprav. od </w:t>
      </w:r>
      <w:r w:rsidR="00D143C0">
        <w:t>11.9.2018. g. – u spisu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</w:t>
      </w:r>
      <w:proofErr w:type="spellStart"/>
      <w:r w:rsidR="00BB36BB">
        <w:t>roč</w:t>
      </w:r>
      <w:proofErr w:type="spellEnd"/>
      <w:r w:rsidR="00BB36BB">
        <w:t xml:space="preserve">. </w:t>
      </w:r>
      <w:r w:rsidR="000E1413">
        <w:t>17.10.</w:t>
      </w:r>
    </w:p>
    <w:p w:rsidRDefault="00BB36BB" w:rsidP="00BB36BB" w:rsidR="00BB36BB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3C5" w:rsidR="00B153C5">
      <w:r>
        <w:separator/>
      </w:r>
    </w:p>
  </w:endnote>
  <w:endnote w:id="0" w:type="continuationSeparator">
    <w:p w:rsidRDefault="00B153C5" w:rsidR="00B15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3C5" w:rsidR="00B153C5">
      <w:r>
        <w:separator/>
      </w:r>
    </w:p>
  </w:footnote>
  <w:footnote w:id="0" w:type="continuationSeparator">
    <w:p w:rsidRDefault="00B153C5" w:rsidR="00B15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07E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C20F1"/>
    <w:rsid w:val="000E1413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77836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69A4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9E0834"/>
    <w:rsid w:val="00A025E8"/>
    <w:rsid w:val="00A06C46"/>
    <w:rsid w:val="00A07AC6"/>
    <w:rsid w:val="00A14779"/>
    <w:rsid w:val="00A402F9"/>
    <w:rsid w:val="00A50234"/>
    <w:rsid w:val="00A91ED3"/>
    <w:rsid w:val="00AB56F9"/>
    <w:rsid w:val="00AD24AA"/>
    <w:rsid w:val="00B11D59"/>
    <w:rsid w:val="00B153C5"/>
    <w:rsid w:val="00B41F79"/>
    <w:rsid w:val="00B865A1"/>
    <w:rsid w:val="00B97A94"/>
    <w:rsid w:val="00BB36BB"/>
    <w:rsid w:val="00BC33DE"/>
    <w:rsid w:val="00BE0DD4"/>
    <w:rsid w:val="00C125A2"/>
    <w:rsid w:val="00C15361"/>
    <w:rsid w:val="00C26291"/>
    <w:rsid w:val="00C3548B"/>
    <w:rsid w:val="00C9197B"/>
    <w:rsid w:val="00CA5EA9"/>
    <w:rsid w:val="00CE19FA"/>
    <w:rsid w:val="00CE65EA"/>
    <w:rsid w:val="00CF4431"/>
    <w:rsid w:val="00D143C0"/>
    <w:rsid w:val="00D178DC"/>
    <w:rsid w:val="00D217E4"/>
    <w:rsid w:val="00D2665A"/>
    <w:rsid w:val="00D31D59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07EA"/>
    <w:rsid w:val="00E55AA4"/>
    <w:rsid w:val="00E961FE"/>
    <w:rsid w:val="00EB3D75"/>
    <w:rsid w:val="00ED0232"/>
    <w:rsid w:val="00EF56EE"/>
    <w:rsid w:val="00F06858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07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0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07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0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B8923-AF7A-4781-BE7D-30FFFD166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882</properties:Characters>
  <properties:Lines>72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2018-09-13T12:22:00Z</dcterms:created>
  <dc:creator>hermanj</dc:creator>
  <cp:lastModifiedBy>Danijela Sekulić</cp:lastModifiedBy>
  <cp:lastPrinted>2018-09-14T06:58:00Z</cp:lastPrinted>
  <dcterms:modified xmlns:xsi="http://www.w3.org/2001/XMLSchema-instance" xsi:type="dcterms:W3CDTF">2018-09-14T07:00:00Z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(STRIBOR.docx)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