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3de5" w14:paraId="3153de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E4E7B">
        <w:t>754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E4E7B">
        <w:t>754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E4E7B">
        <w:t>EURO SLATKAĆ j.d.o.o. za proizvodnju i usluge, OIB 33851337662, Samobor, Perkovčeva 12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B56799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E4E7B">
        <w:t>4.520,13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9E4E7B"/>
    <w:rsid w:val="00A86ECB"/>
    <w:rsid w:val="00AD6056"/>
    <w:rsid w:val="00AF31FC"/>
    <w:rsid w:val="00B00AAF"/>
    <w:rsid w:val="00B06302"/>
    <w:rsid w:val="00B56799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52BD8"/>
    <w:rsid w:val="00E56762"/>
    <w:rsid w:val="00EA7E1F"/>
    <w:rsid w:val="00EB6112"/>
    <w:rsid w:val="00EC5071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SLATKAĆ jednostavno društvo s ograničenom odgovornošću za proizvodnju i usluge zastupanog po punomoćniku MUAMER AMETI</izvorni_sadrzaj>
    <derivirana_varijabla naziv="DomainObject.Predmet.ProtustrankaFormated_1">  EURO SLATKAĆ jednostavno društvo s ograničenom odgovornošću za proizvodnju i usluge zastupanog po punomoćniku MUAMER AMETI</derivirana_varijabla>
  </DomainObject.Predmet.ProtustrankaFormated>
  <DomainObject.Predmet.ProtustrankaFormatedOIB>
    <izvorni_sadrzaj>  EURO SLATKAĆ jednostavno društvo s ograničenom odgovornošću za proizvodnju i usluge, OIB 33851337662 zastupanog po punomoćniku MUAMER AMETI</izvorni_sadrzaj>
    <derivirana_varijabla naziv="DomainObject.Predmet.ProtustrankaFormatedOIB_1">  EURO SLATKAĆ jednostavno društvo s ograničenom odgovornošću za proizvodnju i usluge, OIB 33851337662 zastupanog po punomoćniku MUAMER AMETI</derivirana_varijabla>
  </DomainObject.Predmet.ProtustrankaFormatedOIB>
  <DomainObject.Predmet.ProtustrankaFormatedWithAdress>
    <izvorni_sadrzaj> EURO SLATKAĆ jednostavno društvo s ograničenom odgovornošću za proizvodnju i usluge, Perkovčeva 12, 10430 Samobor zastupanog po punomoćniku MUAMER AMETI</izvorni_sadrzaj>
    <derivirana_varijabla naziv="DomainObject.Predmet.ProtustrankaFormatedWithAdress_1"> EURO SLATKAĆ jednostavno društvo s ograničenom odgovornošću za proizvodnju i usluge, Perkovčeva 12, 10430 Samobor zastupanog po punomoćniku MUAMER AMETI</derivirana_varijabla>
  </DomainObject.Predmet.ProtustrankaFormatedWithAdress>
  <DomainObject.Predmet.ProtustrankaFormatedWithAdressOIB>
    <izvorni_sadrzaj> EURO SLATKAĆ jednostavno društvo s ograničenom odgovornošću za proizvodnju i usluge, OIB 33851337662, Perkovčeva 12, 10430 Samobor zastupanog po punomoćniku MUAMER AMETI</izvorni_sadrzaj>
    <derivirana_varijabla naziv="DomainObject.Predmet.ProtustrankaFormatedWithAdressOIB_1"> EURO SLATKAĆ jednostavno društvo s ograničenom odgovornošću za proizvodnju i usluge, OIB 33851337662, Perkovčeva 12, 10430 Samobor zastupanog po punomoćniku MUAMER AMETI</derivirana_varijabla>
  </DomainObject.Predmet.ProtustrankaFormatedWithAdressOIB>
  <DomainObject.Predmet.ProtustrankaWithAdress>
    <izvorni_sadrzaj>EURO SLATKAĆ jednostavno društvo s ograničenom odgovornošću za proizvodnju i usluge Perkovčeva 12, 10430 Samobor</izvorni_sadrzaj>
    <derivirana_varijabla naziv="DomainObject.Predmet.ProtustrankaWithAdress_1">EURO SLATKAĆ jednostavno društvo s ograničenom odgovornošću za proizvodnju i usluge Perkovčeva 12, 10430 Samobor</derivirana_varijabla>
  </DomainObject.Predmet.ProtustrankaWithAdress>
  <DomainObject.Predmet.ProtustrankaWithAdressOIB>
    <izvorni_sadrzaj>EURO SLATKAĆ jednostavno društvo s ograničenom odgovornošću za proizvodnju i usluge, OIB 33851337662, Perkovčeva 12, 10430 Samobor</izvorni_sadrzaj>
    <derivirana_varijabla naziv="DomainObject.Predmet.ProtustrankaWithAdressOIB_1">EURO SLATKAĆ jednostavno društvo s ograničenom odgovornošću za proizvodnju i usluge, OIB 33851337662, Perkovčeva 12, 10430 Samobor</derivirana_varijabla>
  </DomainObject.Predmet.ProtustrankaWithAdressOIB>
  <DomainObject.Predmet.ProtustrankaNazivFormated>
    <izvorni_sadrzaj>EURO SLATKAĆ jednostavno društvo s ograničenom odgovornošću za proizvodnju i usluge</izvorni_sadrzaj>
    <derivirana_varijabla naziv="DomainObject.Predmet.ProtustrankaNazivFormated_1">EURO SLATKAĆ jednostavno društvo s ograničenom odgovornošću za proizvodnju i usluge</derivirana_varijabla>
  </DomainObject.Predmet.ProtustrankaNazivFormated>
  <DomainObject.Predmet.ProtustrankaNazivFormatedOIB>
    <izvorni_sadrzaj>EURO SLATKAĆ jednostavno društvo s ograničenom odgovornošću za proizvodnju i usluge, OIB 33851337662</izvorni_sadrzaj>
    <derivirana_varijabla naziv="DomainObject.Predmet.ProtustrankaNazivFormatedOIB_1">EURO SLATKAĆ jednostavno društvo s ograničenom odgovornošću za proizvodnju i usluge, OIB 33851337662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SLATKAĆ jednostavno društvo s ograničenom odgovornošću za proizvodnju i usluge zastupanog po punomoćniku MUAMER AMETI</item>
    </izvorni_sadrzaj>
    <derivirana_varijabla naziv="DomainObject.Predmet.ProtuStrankaListFormated_1">
      <item>EURO SLATKAĆ jednostavno društvo s ograničenom odgovornošću za proizvodnju i usluge zastupanog po punomoćniku MUAMER AMETI</item>
    </derivirana_varijabla>
  </DomainObject.Predmet.ProtuStrankaListFormated>
  <DomainObject.Predmet.ProtuStrankaListFormatedOIB>
    <izvorni_sadrzaj>
      <item>EURO SLATKAĆ jednostavno društvo s ograničenom odgovornošću za proizvodnju i usluge, OIB 33851337662 zastupanog po punomoćniku MUAMER AMETI</item>
    </izvorni_sadrzaj>
    <derivirana_varijabla naziv="DomainObject.Predmet.ProtuStrankaListFormatedOIB_1">
      <item>EURO SLATKAĆ jednostavno društvo s ograničenom odgovornošću za proizvodnju i usluge, OIB 33851337662 zastupanog po punomoćniku MUAMER AMETI</item>
    </derivirana_varijabla>
  </DomainObject.Predmet.ProtuStrankaListFormatedOIB>
  <DomainObject.Predmet.ProtuStrankaListFormatedWithAdress>
    <izvorni_sadrzaj>
      <item>EURO SLATKAĆ jednostavno društvo s ograničenom odgovornošću za proizvodnju i usluge, Perkovčeva 12, 10430 Samobor zastupanog po punomoćniku MUAMER AMETI</item>
    </izvorni_sadrzaj>
    <derivirana_varijabla naziv="DomainObject.Predmet.ProtuStrankaListFormatedWithAdress_1">
      <item>EURO SLATKAĆ jednostavno društvo s ograničenom odgovornošću za proizvodnju i usluge, Perkovčeva 12, 10430 Samobor zastupanog po punomoćniku MUAMER AMETI</item>
    </derivirana_varijabla>
  </DomainObject.Predmet.ProtuStrankaListFormatedWithAdress>
  <DomainObject.Predmet.ProtuStrankaListFormatedWithAdressOIB>
    <izvorni_sadrzaj>
      <item>EURO SLATKAĆ jednostavno društvo s ograničenom odgovornošću za proizvodnju i usluge, OIB 33851337662, Perkovčeva 12, 10430 Samobor zastupanog po punomoćniku MUAMER AMETI</item>
    </izvorni_sadrzaj>
    <derivirana_varijabla naziv="DomainObject.Predmet.ProtuStrankaListFormatedWithAdressOIB_1">
      <item>EURO SLATKAĆ jednostavno društvo s ograničenom odgovornošću za proizvodnju i usluge, OIB 33851337662, Perkovčeva 12, 10430 Samobor zastupanog po punomoćniku MUAMER AMETI</item>
    </derivirana_varijabla>
  </DomainObject.Predmet.ProtuStrankaListFormatedWithAdressOIB>
  <DomainObject.Predmet.ProtuStrankaListNazivFormated>
    <izvorni_sadrzaj>
      <item>EURO SLATKAĆ jednostavno društvo s ograničenom odgovornošću za proizvodnju i usluge</item>
    </izvorni_sadrzaj>
    <derivirana_varijabla naziv="DomainObject.Predmet.ProtuStrankaListNazivFormated_1">
      <item>EURO SLATKAĆ jednostavno društvo s ograničenom odgovornošću za proizvodnju i usluge</item>
    </derivirana_varijabla>
  </DomainObject.Predmet.ProtuStrankaListNazivFormated>
  <DomainObject.Predmet.ProtuStrankaListNazivFormatedOIB>
    <izvorni_sadrzaj>
      <item>EURO SLATKAĆ jednostavno društvo s ograničenom odgovornošću za proizvodnju i usluge, OIB 33851337662</item>
    </izvorni_sadrzaj>
    <derivirana_varijabla naziv="DomainObject.Predmet.ProtuStrankaListNazivFormatedOIB_1">
      <item>EURO SLATKAĆ jednostavno društvo s ograničenom odgovornošću za proizvodnju i usluge, OIB 33851337662</item>
    </derivirana_varijabla>
  </DomainObject.Predmet.ProtuStrankaListNazivFormatedOIB>
  <DomainObject.Predmet.OstaliListFormated>
    <izvorni_sadrzaj>
      <item>MUAMER AMETI punomoćnik sudionika u postupku EURO SLATKAĆ jednostavno društvo s ograničenom odgovornošću za proizvodnju i usluge</item>
    </izvorni_sadrzaj>
    <derivirana_varijabla naziv="DomainObject.Predmet.OstaliListFormated_1">
      <item>MUAMER AMETI punomoćnik sudionika u postupku EURO SLATKAĆ jednostavno društvo s ograničenom odgovornošću za proizvodnju i usluge</item>
    </derivirana_varijabla>
  </DomainObject.Predmet.OstaliListFormated>
  <DomainObject.Predmet.OstaliListFormatedOIB>
    <izvorni_sadrzaj>
      <item>MUAMER AMETI, OIB 33851337662 punomoćnik sudionika u postupku EURO SLATKAĆ jednostavno društvo s ograničenom odgovornošću za proizvodnju i usluge</item>
    </izvorni_sadrzaj>
    <derivirana_varijabla naziv="DomainObject.Predmet.OstaliListFormatedOIB_1">
      <item>MUAMER AMETI, OIB 33851337662 punomoćnik sudionika u postupku EURO SLATKAĆ jednostavno društvo s ograničenom odgovornošću za proizvodnju i usluge</item>
    </derivirana_varijabla>
  </DomainObject.Predmet.OstaliListFormatedOIB>
  <DomainObject.Predmet.OstaliListFormatedWithAdress>
    <izvorni_sadrzaj>
      <item>MUAMER AMETI, Perkovčeva 12, 10430 Samobor punomoćnik sudionika u postupku EURO SLATKAĆ jednostavno društvo s ograničenom odgovornošću za proizvodnju i usluge</item>
    </izvorni_sadrzaj>
    <derivirana_varijabla naziv="DomainObject.Predmet.OstaliListFormatedWithAdress_1">
      <item>MUAMER AMETI, Perkovčeva 12, 10430 Samobor punomoćnik sudionika u postupku EURO SLATKAĆ jednostavno društvo s ograničenom odgovornošću za proizvodnju i usluge</item>
    </derivirana_varijabla>
  </DomainObject.Predmet.OstaliListFormatedWithAdress>
  <DomainObject.Predmet.OstaliListFormatedWithAdressOIB>
    <izvorni_sadrzaj>
      <item>MUAMER AMETI, OIB 33851337662, Perkovčeva 12, 10430 Samobor punomoćnik sudionika u postupku EURO SLATKAĆ jednostavno društvo s ograničenom odgovornošću za proizvodnju i usluge</item>
    </izvorni_sadrzaj>
    <derivirana_varijabla naziv="DomainObject.Predmet.OstaliListFormatedWithAdressOIB_1">
      <item>MUAMER AMETI, OIB 33851337662, Perkovčeva 12, 10430 Samobor punomoćnik sudionika u postupku EURO SLATKAĆ jednostavno društvo s ograničenom odgovornošću za proizvodnju i usluge</item>
    </derivirana_varijabla>
  </DomainObject.Predmet.OstaliListFormatedWithAdressOIB>
  <DomainObject.Predmet.OstaliListNazivFormated>
    <izvorni_sadrzaj>
      <item>MUAMER AMETI</item>
    </izvorni_sadrzaj>
    <derivirana_varijabla naziv="DomainObject.Predmet.OstaliListNazivFormated_1">
      <item>MUAMER AMETI</item>
    </derivirana_varijabla>
  </DomainObject.Predmet.OstaliListNazivFormated>
  <DomainObject.Predmet.OstaliListNazivFormatedOIB>
    <izvorni_sadrzaj>
      <item>MUAMER AMETI, OIB 33851337662</item>
    </izvorni_sadrzaj>
    <derivirana_varijabla naziv="DomainObject.Predmet.OstaliListNazivFormatedOIB_1">
      <item>MUAMER AMETI, OIB 33851337662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SLATKAĆ jednostavno društvo s ograničenom odgovornošću za proizvodnju i usluge</izvorni_sadrzaj>
    <derivirana_varijabla naziv="DomainObject.Predmet.ProtustrankaIDrugi_1">EURO SLATKAĆ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SLATKAĆ jednostavno društvo s ograničenom odgovornošću za proizvodnju i usluge, OIB 33851337662, Perkovčeva 12, 10430 Samobor</izvorni_sadrzaj>
    <derivirana_varijabla naziv="DomainObject.Predmet.ProtustrankaIDrugiAdressOIB_1">EURO SLATKAĆ jednostavno društvo s ograničenom odgovornošću za proizvodnju i usluge, OIB 33851337662, Perkovčeva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SLATKAĆ jednostavno društvo s ograničenom odgovornošću za proizvodnju i usluge</item>
      <item>MUAMER AMETI</item>
    </izvorni_sadrzaj>
    <derivirana_varijabla naziv="DomainObject.Predmet.SudioniciListNaziv_1">
      <item>FINA Regionalni centar Zagreb</item>
      <item>EURO SLATKAĆ jednostavno društvo s ograničenom odgovornošću za proizvodnju i usluge</item>
      <item>MUAMER AMETI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SLATKAĆ jednostavno društvo s ograničenom odgovornošću za proizvodnju i usluge, OIB 33851337662, Perkovčeva 12,10430 Samobor</item>
      <item>MUAMER AMETI, OIB 33851337662, Perkovčeva 12,10430 Samobor</item>
    </izvorni_sadrzaj>
    <derivirana_varijabla naziv="DomainObject.Predmet.SudioniciListAdressOIB_1">
      <item>FINA Regionalni centar Zagreb, OIB 85821130368, Trg svibanjskih žrtava 1995. br. 1,10000 Zagreb</item>
      <item>EURO SLATKAĆ jednostavno društvo s ograničenom odgovornošću za proizvodnju i usluge, OIB 33851337662, Perkovčeva 12,10430 Samobor</item>
      <item>MUAMER AMETI, OIB 33851337662, Perkovčeva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33851337662</item>
      <item>, OIB 33851337662</item>
    </izvorni_sadrzaj>
    <derivirana_varijabla naziv="DomainObject.Predmet.SudioniciListNazivOIB_1">
      <item>, OIB 85821130368</item>
      <item>, OIB 33851337662</item>
      <item>, OIB 33851337662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1340</properties:Characters>
  <properties:Lines>48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2016-03-04T13:04:00Z</cp:lastPrinted>
  <dcterms:modified xmlns:xsi="http://www.w3.org/2001/XMLSchema-instance" xsi:type="dcterms:W3CDTF">2016-03-04T13:08:00Z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