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3c6f" w14:paraId="9553c6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6873E3">
        <w:rPr>
          <w:rFonts w:cs="Times New Roman"/>
        </w:rPr>
        <w:t xml:space="preserve"> MOJ MAJSTOR j.d.o.o., Varaždin, Baranjska 14, OIB: 32330059171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6873E3">
        <w:t xml:space="preserve"> </w:t>
      </w:r>
      <w:r w:rsidR="006873E3">
        <w:rPr>
          <w:rFonts w:cs="Times New Roman"/>
        </w:rPr>
        <w:t>MOJ MAJSTOR j.d.o.o., Varaždin, Baranjska 14, OIB: 32330059171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6873E3">
        <w:t>436</w:t>
      </w:r>
      <w:r w:rsidR="00BF4648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58C" w:rsidP="00BA0147" w:rsidR="0001658C">
      <w:r>
        <w:separator/>
      </w:r>
    </w:p>
  </w:endnote>
  <w:endnote w:id="0" w:type="continuationSeparator">
    <w:p w:rsidRDefault="0001658C" w:rsidP="00BA0147" w:rsidR="0001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58C" w:rsidP="00BA0147" w:rsidR="0001658C">
      <w:r>
        <w:separator/>
      </w:r>
    </w:p>
  </w:footnote>
  <w:footnote w:id="0" w:type="continuationSeparator">
    <w:p w:rsidRDefault="0001658C" w:rsidP="00BA0147" w:rsidR="0001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73E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6873E3">
      <w:t>436/16-7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F0DE4"/>
    <w:rsid w:val="000F55DF"/>
    <w:rsid w:val="001611DE"/>
    <w:rsid w:val="001D0412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C73A2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A0147"/>
    <w:rsid w:val="00BA4A3C"/>
    <w:rsid w:val="00BB7851"/>
    <w:rsid w:val="00BE5D64"/>
    <w:rsid w:val="00BF4648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7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7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MAJSTOR jednostavno društvo s ograničenom odgovornošću za uređenje i održavanje interijera</izvorni_sadrzaj>
    <derivirana_varijabla naziv="DomainObject.Predmet.ProtustrankaFormated_1">  MOJ MAJSTOR jednostavno društvo s ograničenom odgovornošću za uređenje i održavanje interijera</derivirana_varijabla>
  </DomainObject.Predmet.ProtustrankaFormated>
  <DomainObject.Predmet.ProtustrankaFormatedOIB>
    <izvorni_sadrzaj>  MOJ MAJSTOR jednostavno društvo s ograničenom odgovornošću za uređenje i održavanje interijera, OIB 32330059171</izvorni_sadrzaj>
    <derivirana_varijabla naziv="DomainObject.Predmet.ProtustrankaFormatedOIB_1">  MOJ MAJSTOR jednostavno društvo s ograničenom odgovornošću za uređenje i održavanje interijera, OIB 32330059171</derivirana_varijabla>
  </DomainObject.Predmet.ProtustrankaFormatedOIB>
  <DomainObject.Predmet.ProtustrankaFormatedWithAdress>
    <izvorni_sadrzaj> MOJ MAJSTOR jednostavno društvo s ograničenom odgovornošću za uređenje i održavanje interijera, Baranjska 14, 42000 Varaždin</izvorni_sadrzaj>
    <derivirana_varijabla naziv="DomainObject.Predmet.ProtustrankaFormatedWithAdress_1"> MOJ MAJSTOR jednostavno društvo s ograničenom odgovornošću za uređenje i održavanje interijera, Baranjska 14, 42000 Varaždin</derivirana_varijabla>
  </DomainObject.Predmet.ProtustrankaFormatedWithAdress>
  <DomainObject.Predmet.ProtustrankaFormatedWithAdressOIB>
    <izvorni_sadrzaj> MOJ MAJSTOR jednostavno društvo s ograničenom odgovornošću za uređenje i održavanje interijera, OIB 32330059171, Baranjska 14, 42000 Varaždin</izvorni_sadrzaj>
    <derivirana_varijabla naziv="DomainObject.Predmet.ProtustrankaFormatedWithAdressOIB_1"> MOJ MAJSTOR jednostavno društvo s ograničenom odgovornošću za uređenje i održavanje interijera, OIB 32330059171, Baranjska 14, 42000 Varaždin</derivirana_varijabla>
  </DomainObject.Predmet.ProtustrankaFormatedWithAdressOIB>
  <DomainObject.Predmet.ProtustrankaWithAdress>
    <izvorni_sadrzaj>MOJ MAJSTOR jednostavno društvo s ograničenom odgovornošću za uređenje i održavanje interijera Baranjska 14, 42000 Varaždin</izvorni_sadrzaj>
    <derivirana_varijabla naziv="DomainObject.Predmet.ProtustrankaWithAdress_1">MOJ MAJSTOR jednostavno društvo s ograničenom odgovornošću za uređenje i održavanje interijera Baranjska 14, 42000 Varaždin</derivirana_varijabla>
  </DomainObject.Predmet.ProtustrankaWithAdress>
  <DomainObject.Predmet.ProtustrankaWithAdressOIB>
    <izvorni_sadrzaj>MOJ MAJSTOR jednostavno društvo s ograničenom odgovornošću za uređenje i održavanje interijera, OIB 32330059171, Baranjska 14, 42000 Varaždin</izvorni_sadrzaj>
    <derivirana_varijabla naziv="DomainObject.Predmet.ProtustrankaWithAdressOIB_1">MOJ MAJSTOR jednostavno društvo s ograničenom odgovornošću za uređenje i održavanje interijera, OIB 32330059171, Baranjska 14, 42000 Varaždin</derivirana_varijabla>
  </DomainObject.Predmet.ProtustrankaWithAdressOIB>
  <DomainObject.Predmet.ProtustrankaNazivFormated>
    <izvorni_sadrzaj>MOJ MAJSTOR jednostavno društvo s ograničenom odgovornošću za uređenje i održavanje interijera</izvorni_sadrzaj>
    <derivirana_varijabla naziv="DomainObject.Predmet.ProtustrankaNazivFormated_1">MOJ MAJSTOR jednostavno društvo s ograničenom odgovornošću za uređenje i održavanje interijera</derivirana_varijabla>
  </DomainObject.Predmet.ProtustrankaNazivFormated>
  <DomainObject.Predmet.ProtustrankaNazivFormatedOIB>
    <izvorni_sadrzaj>MOJ MAJSTOR jednostavno društvo s ograničenom odgovornošću za uređenje i održavanje interijera, OIB 32330059171</izvorni_sadrzaj>
    <derivirana_varijabla naziv="DomainObject.Predmet.ProtustrankaNazivFormatedOIB_1">MOJ MAJSTOR jednostavno društvo s ograničenom odgovornošću za uređenje i održavanje interijera, OIB 32330059171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7226.19</izvorni_sadrzaj>
    <derivirana_varijabla naziv="DomainObject.Predmet.TrenutnaVrijednost_1">7226.19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 MAJSTOR jednostavno društvo s ograničenom odgovornošću za uređenje i održavanje interijera</item>
    </izvorni_sadrzaj>
    <derivirana_varijabla naziv="DomainObject.Predmet.ProtuStrankaListFormated_1">
      <item>MOJ MAJSTOR jednostavno društvo s ograničenom odgovornošću za uređenje i održavanje interijera</item>
    </derivirana_varijabla>
  </DomainObject.Predmet.ProtuStrankaListFormated>
  <DomainObject.Predmet.ProtuStrankaListFormatedOIB>
    <izvorni_sadrzaj>
      <item>MOJ MAJSTOR jednostavno društvo s ograničenom odgovornošću za uređenje i održavanje interijera, OIB 32330059171</item>
    </izvorni_sadrzaj>
    <derivirana_varijabla naziv="DomainObject.Predmet.ProtuStrankaListFormatedOIB_1">
      <item>MOJ MAJSTOR jednostavno društvo s ograničenom odgovornošću za uređenje i održavanje interijera, OIB 32330059171</item>
    </derivirana_varijabla>
  </DomainObject.Predmet.ProtuStrankaListFormatedOIB>
  <DomainObject.Predmet.ProtuStrankaListFormatedWithAdress>
    <izvorni_sadrzaj>
      <item>MOJ MAJSTOR jednostavno društvo s ograničenom odgovornošću za uređenje i održavanje interijera, Baranjska 14, 42000 Varaždin</item>
    </izvorni_sadrzaj>
    <derivirana_varijabla naziv="DomainObject.Predmet.ProtuStrankaListFormatedWithAdress_1">
      <item>MOJ MAJSTOR jednostavno društvo s ograničenom odgovornošću za uređenje i održavanje interijera, Baranjska 14, 42000 Varaždin</item>
    </derivirana_varijabla>
  </DomainObject.Predmet.ProtuStrankaListFormatedWithAdress>
  <DomainObject.Predmet.ProtuStrankaListFormatedWithAdressOIB>
    <izvorni_sadrzaj>
      <item>MOJ MAJSTOR jednostavno društvo s ograničenom odgovornošću za uređenje i održavanje interijera, OIB 32330059171, Baranjska 14, 42000 Varaždin</item>
    </izvorni_sadrzaj>
    <derivirana_varijabla naziv="DomainObject.Predmet.ProtuStrankaListFormatedWithAdressOIB_1">
      <item>MOJ MAJSTOR jednostavno društvo s ograničenom odgovornošću za uređenje i održavanje interijera, OIB 32330059171, Baranjska 14, 42000 Varaždin</item>
    </derivirana_varijabla>
  </DomainObject.Predmet.ProtuStrankaListFormatedWithAdressOIB>
  <DomainObject.Predmet.ProtuStrankaListNazivFormated>
    <izvorni_sadrzaj>
      <item>MOJ MAJSTOR jednostavno društvo s ograničenom odgovornošću za uređenje i održavanje interijera</item>
    </izvorni_sadrzaj>
    <derivirana_varijabla naziv="DomainObject.Predmet.ProtuStrankaListNazivFormated_1">
      <item>MOJ MAJSTOR jednostavno društvo s ograničenom odgovornošću za uređenje i održavanje interijera</item>
    </derivirana_varijabla>
  </DomainObject.Predmet.ProtuStrankaListNazivFormated>
  <DomainObject.Predmet.ProtuStrankaListNazivFormatedOIB>
    <izvorni_sadrzaj>
      <item>MOJ MAJSTOR jednostavno društvo s ograničenom odgovornošću za uređenje i održavanje interijera, OIB 32330059171</item>
    </izvorni_sadrzaj>
    <derivirana_varijabla naziv="DomainObject.Predmet.ProtuStrankaListNazivFormatedOIB_1">
      <item>MOJ MAJSTOR jednostavno društvo s ograničenom odgovornošću za uređenje i održavanje interijera, OIB 32330059171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 MAJSTOR jednostavno društvo s ograničenom odgovornošću za uređenje i održavanje interijera</izvorni_sadrzaj>
    <derivirana_varijabla naziv="DomainObject.Predmet.ProtustrankaIDrugi_1">MOJ MAJSTOR jednostavno društvo s ograničenom odgovornošću za uređenje i održavanje interijera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MOJ MAJSTOR jednostavno društvo s ograničenom odgovornošću za uređenje i održavanje interijera, OIB 32330059171, Baranjska 14, 42000 Varaždin</izvorni_sadrzaj>
    <derivirana_varijabla naziv="DomainObject.Predmet.ProtustrankaIDrugiAdressOIB_1">MOJ MAJSTOR jednostavno društvo s ograničenom odgovornošću za uređenje i održavanje interijera, OIB 32330059171, Baranjska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MOJ MAJSTOR jednostavno društvo s ograničenom odgovornošću za uređenje i održavanje interijera</item>
      <item>E-oglasna ploča</item>
      <item>Sudski registar</item>
    </izvorni_sadrzaj>
    <derivirana_varijabla naziv="DomainObject.Predmet.SudioniciListNaziv_1">
      <item>Financijska agencija</item>
      <item>MOJ MAJSTOR jednostavno društvo s ograničenom odgovornošću za uređenje i održavanje interijera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32330059171</item>
      <item>, OIB null</item>
      <item>, OIB null</item>
    </izvorni_sadrzaj>
    <derivirana_varijabla naziv="DomainObject.Predmet.SudioniciListNazivOIB_1">
      <item>, OIB 85821130368</item>
      <item>, OIB 32330059171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B18C3-CFDD-4F20-A89A-195594ABE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1515</properties:Characters>
  <properties:Lines>50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2016-05-04T10:54:00Z</cp:lastPrinted>
  <dcterms:modified xmlns:xsi="http://www.w3.org/2001/XMLSchema-instance" xsi:type="dcterms:W3CDTF">2016-05-04T10:55:00Z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