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051e" w14:paraId="dad051e" w:rsidRDefault="004533D8" w:rsidP="004533D8" w:rsidR="004533D8" w:rsidRPr="004533D8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533D8">
        <w:rPr>
          <w:rFonts w:cs="Times New Roman" w:hAnsi="Times New Roman" w:ascii="Times New Roman"/>
          <w:sz w:val="24"/>
          <w:szCs w:val="24"/>
        </w:rPr>
        <w:t xml:space="preserve">         Poslovni broj: 4 St-57</w:t>
      </w:r>
      <w:r w:rsidR="00BA0032">
        <w:rPr>
          <w:rFonts w:cs="Times New Roman" w:hAnsi="Times New Roman" w:ascii="Times New Roman"/>
          <w:sz w:val="24"/>
          <w:szCs w:val="24"/>
        </w:rPr>
        <w:t>4</w:t>
      </w:r>
      <w:r w:rsidRPr="004533D8">
        <w:rPr>
          <w:rFonts w:cs="Times New Roman" w:hAnsi="Times New Roman" w:ascii="Times New Roman"/>
          <w:sz w:val="24"/>
          <w:szCs w:val="24"/>
        </w:rPr>
        <w:t>/16-1</w:t>
      </w:r>
      <w:r w:rsidR="00BA0032">
        <w:rPr>
          <w:rFonts w:cs="Times New Roman" w:hAnsi="Times New Roman" w:ascii="Times New Roman"/>
          <w:sz w:val="24"/>
          <w:szCs w:val="24"/>
        </w:rPr>
        <w:t>7</w:t>
      </w:r>
    </w:p>
    <w:p w:rsidRDefault="004533D8" w:rsidP="004533D8" w:rsidR="004533D8" w:rsidRPr="004533D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4533D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3D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3D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533D8" w:rsidP="004533D8" w:rsidR="004533D8" w:rsidRPr="004533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533D8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4533D8" w:rsidP="004533D8" w:rsidR="004533D8" w:rsidRPr="004533D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533D8" w:rsidP="004533D8" w:rsidR="004533D8" w:rsidRPr="004533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4533D8" w:rsidP="004533D8" w:rsidR="004533D8" w:rsidRPr="004533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D70BEE" w:rsidR="004533D8" w:rsidRPr="00D70BEE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4533D8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EA4048" w:rsidP="00D70BEE" w:rsidR="004533D8" w:rsidRPr="004533D8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A4048"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 w:rsidRPr="00EA4048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EA404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A4048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EA4048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DRVO ŠELAJ j.d.o.o., OIB: 57441051848 sa </w:t>
      </w:r>
      <w:proofErr w:type="spellStart"/>
      <w:r w:rsidRPr="00EA4048">
        <w:rPr>
          <w:rFonts w:cs="Times New Roman" w:hAnsi="Times New Roman" w:ascii="Times New Roman"/>
          <w:sz w:val="24"/>
          <w:szCs w:val="24"/>
        </w:rPr>
        <w:t>sjedišem</w:t>
      </w:r>
      <w:proofErr w:type="spellEnd"/>
      <w:r w:rsidRPr="00EA4048">
        <w:rPr>
          <w:rFonts w:cs="Times New Roman" w:hAnsi="Times New Roman" w:ascii="Times New Roman"/>
          <w:sz w:val="24"/>
          <w:szCs w:val="24"/>
        </w:rPr>
        <w:t xml:space="preserve"> u Glavna 53, </w:t>
      </w:r>
      <w:proofErr w:type="spellStart"/>
      <w:r w:rsidRPr="00EA4048">
        <w:rPr>
          <w:rFonts w:cs="Times New Roman" w:hAnsi="Times New Roman" w:ascii="Times New Roman"/>
          <w:sz w:val="24"/>
          <w:szCs w:val="24"/>
        </w:rPr>
        <w:t>Kuršanec</w:t>
      </w:r>
      <w:proofErr w:type="spellEnd"/>
      <w:r w:rsidRPr="00EA4048">
        <w:rPr>
          <w:rFonts w:cs="Times New Roman" w:hAnsi="Times New Roman" w:ascii="Times New Roman"/>
          <w:sz w:val="24"/>
          <w:szCs w:val="24"/>
        </w:rPr>
        <w:t xml:space="preserve">, dana 12. rujna 2016.               </w:t>
      </w:r>
    </w:p>
    <w:p w:rsidRDefault="004533D8" w:rsidP="004533D8" w:rsidR="004533D8" w:rsidRPr="004533D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533D8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37E42" w:rsidRPr="00EA4048">
        <w:rPr>
          <w:rFonts w:cs="Times New Roman" w:hAnsi="Times New Roman" w:ascii="Times New Roman"/>
          <w:sz w:val="24"/>
          <w:szCs w:val="24"/>
        </w:rPr>
        <w:t xml:space="preserve">DRVO ŠELAJ j.d.o.o., OIB: 57441051848 sa </w:t>
      </w:r>
      <w:proofErr w:type="spellStart"/>
      <w:r w:rsidR="00A37E42" w:rsidRPr="00EA4048">
        <w:rPr>
          <w:rFonts w:cs="Times New Roman" w:hAnsi="Times New Roman" w:ascii="Times New Roman"/>
          <w:sz w:val="24"/>
          <w:szCs w:val="24"/>
        </w:rPr>
        <w:t>sjedišem</w:t>
      </w:r>
      <w:proofErr w:type="spellEnd"/>
      <w:r w:rsidR="00A37E42" w:rsidRPr="00EA4048">
        <w:rPr>
          <w:rFonts w:cs="Times New Roman" w:hAnsi="Times New Roman" w:ascii="Times New Roman"/>
          <w:sz w:val="24"/>
          <w:szCs w:val="24"/>
        </w:rPr>
        <w:t xml:space="preserve"> u Glavna 53, </w:t>
      </w:r>
      <w:proofErr w:type="spellStart"/>
      <w:r w:rsidR="00A37E42" w:rsidRPr="00EA4048">
        <w:rPr>
          <w:rFonts w:cs="Times New Roman" w:hAnsi="Times New Roman" w:ascii="Times New Roman"/>
          <w:sz w:val="24"/>
          <w:szCs w:val="24"/>
        </w:rPr>
        <w:t>Kuršanec</w:t>
      </w:r>
      <w:proofErr w:type="spellEnd"/>
      <w:r w:rsidRPr="004533D8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4533D8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4533D8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4533D8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4533D8">
        <w:rPr>
          <w:rFonts w:cs="Times New Roman" w:hAnsi="Times New Roman" w:ascii="Times New Roman"/>
          <w:sz w:val="24"/>
          <w:szCs w:val="24"/>
        </w:rPr>
        <w:t>22057</w:t>
      </w:r>
      <w:r w:rsidR="00154989">
        <w:rPr>
          <w:rFonts w:cs="Times New Roman" w:hAnsi="Times New Roman" w:ascii="Times New Roman"/>
          <w:sz w:val="24"/>
          <w:szCs w:val="24"/>
        </w:rPr>
        <w:t>4</w:t>
      </w:r>
      <w:r w:rsidRPr="004533D8">
        <w:rPr>
          <w:rFonts w:cs="Times New Roman" w:hAnsi="Times New Roman" w:ascii="Times New Roman"/>
          <w:sz w:val="24"/>
          <w:szCs w:val="24"/>
        </w:rPr>
        <w:t>16, iznos od 8.000,00 kn na ime predujmljivanja troškova prethodnog i otvorenog stečajnog postupka.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533D8" w:rsidP="004533D8" w:rsidR="004533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70BEE" w:rsidP="004533D8" w:rsidR="00D70BEE" w:rsidRPr="004533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U Varaždinu, 22. studenog 2016.</w:t>
      </w:r>
    </w:p>
    <w:p w:rsidRDefault="00D70BEE" w:rsidP="004533D8" w:rsidR="00D70BEE" w:rsidRPr="004533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</w:r>
      <w:r w:rsidRPr="004533D8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4533D8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4533D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533D8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D8" w:rsidP="004533D8" w:rsidR="004533D8" w:rsidRPr="004533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4533D8" w:rsidP="004533D8" w:rsidR="00DA0242" w:rsidRPr="004533D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4533D8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A37E42" w:rsidR="00DA0242" w:rsidRPr="004533D8">
      <w:headerReference w:type="default" r:id="rId13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989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3D8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4D9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E42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3B9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032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EDD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E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048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21D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533D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533D8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07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53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St-574/2016-17</izvorni_sadrzaj>
    <derivirana_varijabla naziv="DomainObject.Oznaka_1">St-574/2016-17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ŠELAJ jednostavno društvo s ograničenom odgovornošću za trgovinu i usluge</izvorni_sadrzaj>
    <derivirana_varijabla naziv="DomainObject.Predmet.ProtustrankaFormated_1">  DRVO ŠELAJ jednostavno društvo s ograničenom odgovornošću za trgovinu i usluge</derivirana_varijabla>
  </DomainObject.Predmet.ProtustrankaFormated>
  <DomainObject.Predmet.ProtustrankaFormatedOIB>
    <izvorni_sadrzaj>  DRVO ŠELAJ jednostavno društvo s ograničenom odgovornošću za trgovinu i usluge, OIB 57441051848</izvorni_sadrzaj>
    <derivirana_varijabla naziv="DomainObject.Predmet.ProtustrankaFormatedOIB_1">  DRVO ŠELAJ jednostavno društvo s ograničenom odgovornošću za trgovinu i usluge, OIB 57441051848</derivirana_varijabla>
  </DomainObject.Predmet.ProtustrankaFormatedOIB>
  <DomainObject.Predmet.ProtustrankaFormatedWithAdress>
    <izvorni_sadrzaj> DRVO ŠELAJ jednostavno društvo s ograničenom odgovornošću za trgovinu i usluge, Glavna 53, 40000 Kuršanec</izvorni_sadrzaj>
    <derivirana_varijabla naziv="DomainObject.Predmet.ProtustrankaFormatedWithAdress_1"> DRVO ŠELAJ jednostavno društvo s ograničenom odgovornošću za trgovinu i usluge, Glavna 53, 40000 Kuršanec</derivirana_varijabla>
  </DomainObject.Predmet.ProtustrankaFormatedWithAdress>
  <DomainObject.Predmet.ProtustrankaFormatedWithAdressOIB>
    <izvorni_sadrzaj> DRVO ŠELAJ jednostavno društvo s ograničenom odgovornošću za trgovinu i usluge, OIB 57441051848, Glavna 53, 40000 Kuršanec</izvorni_sadrzaj>
    <derivirana_varijabla naziv="DomainObject.Predmet.ProtustrankaFormatedWithAdressOIB_1"> DRVO ŠELAJ jednostavno društvo s ograničenom odgovornošću za trgovinu i usluge, OIB 57441051848, Glavna 53, 40000 Kuršanec</derivirana_varijabla>
  </DomainObject.Predmet.ProtustrankaFormatedWithAdressOIB>
  <DomainObject.Predmet.ProtustrankaWithAdress>
    <izvorni_sadrzaj>DRVO ŠELAJ jednostavno društvo s ograničenom odgovornošću za trgovinu i usluge Glavna 53, 40000 Kuršanec</izvorni_sadrzaj>
    <derivirana_varijabla naziv="DomainObject.Predmet.ProtustrankaWithAdress_1">DRVO ŠELAJ jednostavno društvo s ograničenom odgovornošću za trgovinu i usluge Glavna 53, 40000 Kuršanec</derivirana_varijabla>
  </DomainObject.Predmet.ProtustrankaWithAdress>
  <DomainObject.Predmet.ProtustrankaWithAdressOIB>
    <izvorni_sadrzaj>DRVO ŠELAJ jednostavno društvo s ograničenom odgovornošću za trgovinu i usluge, OIB 57441051848, Glavna 53, 40000 Kuršanec</izvorni_sadrzaj>
    <derivirana_varijabla naziv="DomainObject.Predmet.ProtustrankaWithAdressOIB_1">DRVO ŠELAJ jednostavno društvo s ograničenom odgovornošću za trgovinu i usluge, OIB 57441051848, Glavna 53, 40000 Kuršanec</derivirana_varijabla>
  </DomainObject.Predmet.ProtustrankaWithAdressOIB>
  <DomainObject.Predmet.ProtustrankaNazivFormated>
    <izvorni_sadrzaj>DRVO ŠELAJ jednostavno društvo s ograničenom odgovornošću za trgovinu i usluge</izvorni_sadrzaj>
    <derivirana_varijabla naziv="DomainObject.Predmet.ProtustrankaNazivFormated_1">DRVO ŠELAJ jednostavno društvo s ograničenom odgovornošću za trgovinu i usluge</derivirana_varijabla>
  </DomainObject.Predmet.ProtustrankaNazivFormated>
  <DomainObject.Predmet.ProtustrankaNazivFormatedOIB>
    <izvorni_sadrzaj>DRVO ŠELAJ jednostavno društvo s ograničenom odgovornošću za trgovinu i usluge, OIB 57441051848</izvorni_sadrzaj>
    <derivirana_varijabla naziv="DomainObject.Predmet.ProtustrankaNazivFormatedOIB_1">DRVO ŠELAJ jednostavno društvo s ograničenom odgovornošću za trgovinu i usluge, OIB 57441051848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70349.75</izvorni_sadrzaj>
    <derivirana_varijabla naziv="DomainObject.Predmet.TrenutnaVrijednost_1">70349.75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ŠELAJ jednostavno društvo s ograničenom odgovornošću za trgovinu i usluge</item>
    </izvorni_sadrzaj>
    <derivirana_varijabla naziv="DomainObject.Predmet.ProtuStrankaListFormated_1">
      <item>DRVO ŠELAJ jednostavno društvo s ograničenom odgovornošću za trgovinu i usluge</item>
    </derivirana_varijabla>
  </DomainObject.Predmet.ProtuStrankaListFormated>
  <DomainObject.Predmet.ProtuStrankaListFormatedOIB>
    <izvorni_sadrzaj>
      <item>DRVO ŠELAJ jednostavno društvo s ograničenom odgovornošću za trgovinu i usluge, OIB 57441051848</item>
    </izvorni_sadrzaj>
    <derivirana_varijabla naziv="DomainObject.Predmet.ProtuStrankaListFormatedOIB_1">
      <item>DRVO ŠELAJ jednostavno društvo s ograničenom odgovornošću za trgovinu i usluge, OIB 57441051848</item>
    </derivirana_varijabla>
  </DomainObject.Predmet.ProtuStrankaListFormatedOIB>
  <DomainObject.Predmet.ProtuStrankaListFormatedWithAdress>
    <izvorni_sadrzaj>
      <item>DRVO ŠELAJ jednostavno društvo s ograničenom odgovornošću za trgovinu i usluge, Glavna 53, 40000 Kuršanec</item>
    </izvorni_sadrzaj>
    <derivirana_varijabla naziv="DomainObject.Predmet.ProtuStrankaListFormatedWithAdress_1">
      <item>DRVO ŠELAJ jednostavno društvo s ograničenom odgovornošću za trgovinu i usluge, Glavna 53, 40000 Kuršanec</item>
    </derivirana_varijabla>
  </DomainObject.Predmet.ProtuStrankaListFormatedWithAdress>
  <DomainObject.Predmet.ProtuStrankaListFormatedWithAdressOIB>
    <izvorni_sadrzaj>
      <item>DRVO ŠELAJ jednostavno društvo s ograničenom odgovornošću za trgovinu i usluge, OIB 57441051848, Glavna 53, 40000 Kuršanec</item>
    </izvorni_sadrzaj>
    <derivirana_varijabla naziv="DomainObject.Predmet.ProtuStrankaListFormatedWithAdressOIB_1">
      <item>DRVO ŠELAJ jednostavno društvo s ograničenom odgovornošću za trgovinu i usluge, OIB 57441051848, Glavna 53, 40000 Kuršanec</item>
    </derivirana_varijabla>
  </DomainObject.Predmet.ProtuStrankaListFormatedWithAdressOIB>
  <DomainObject.Predmet.ProtuStrankaListNazivFormated>
    <izvorni_sadrzaj>
      <item>DRVO ŠELAJ jednostavno društvo s ograničenom odgovornošću za trgovinu i usluge</item>
    </izvorni_sadrzaj>
    <derivirana_varijabla naziv="DomainObject.Predmet.ProtuStrankaListNazivFormated_1">
      <item>DRVO ŠELAJ jednostavno društvo s ograničenom odgovornošću za trgovinu i usluge</item>
    </derivirana_varijabla>
  </DomainObject.Predmet.ProtuStrankaListNazivFormated>
  <DomainObject.Predmet.ProtuStrankaListNazivFormatedOIB>
    <izvorni_sadrzaj>
      <item>DRVO ŠELAJ jednostavno društvo s ograničenom odgovornošću za trgovinu i usluge, OIB 57441051848</item>
    </izvorni_sadrzaj>
    <derivirana_varijabla naziv="DomainObject.Predmet.ProtuStrankaListNazivFormatedOIB_1">
      <item>DRVO ŠELAJ jednostavno društvo s ograničenom odgovornošću za trgovinu i usluge, OIB 57441051848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Formated_1">
      <item>Sudski registar</item>
      <item>Županijsko državno odvjetništvo u Varaždinu</item>
      <item>Raiffeisen bank Austria d.d.</item>
      <item>Ivan Horvat Šelaj</item>
    </derivirana_varijabla>
  </DomainObject.Predmet.OstaliListFormated>
  <DomainObject.Predmet.OstaliList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izvorni_sadrzaj>
    <derivirana_varijabla naziv="DomainObject.Predmet.OstaliListFormatedWithAdress_1"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izvorni_sadrzaj>
    <derivirana_varijabla naziv="DomainObject.Predmet.OstaliListFormatedWithAdressOIB_1"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NazivFormated_1">
      <item>Sudski registar</item>
      <item>Županijsko državno odvjetništvo u Varaždinu</item>
      <item>Raiffeisen bank Austria d.d.</item>
      <item>Ivan Horvat Šelaj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Naziv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St-574/2016-17</izvorni_sadrzaj>
    <derivirana_varijabla naziv="DomainObject.PoslovniBrojDokumenta_1">St-574/2016-17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ŠELAJ jednostavno društvo s ograničenom odgovornošću za trgovinu i usluge</izvorni_sadrzaj>
    <derivirana_varijabla naziv="DomainObject.Predmet.ProtustrankaIDrugi_1">DRVO ŠELAJ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 ŠELAJ jednostavno društvo s ograničenom odgovornošću za trgovinu i usluge, OIB 57441051848, Glavna 53, 40000 Kuršanec</izvorni_sadrzaj>
    <derivirana_varijabla naziv="DomainObject.Predmet.ProtustrankaIDrugiAdressOIB_1">DRVO ŠELAJ jednostavno društvo s ograničenom odgovornošću za trgovinu i usluge, OIB 57441051848, Glavna 53,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izvorni_sadrzaj>
    <derivirana_varijabla naziv="DomainObject.Predmet.SudioniciListNaziv_1"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derivirana_varijabla>
  </DomainObject.Predmet.SudioniciListNaziv>
  <DomainObject.Predmet.SudioniciListAdressOIB>
    <izvorni_sadrzaj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izvorni_sadrzaj>
    <derivirana_varijabla naziv="DomainObject.Predmet.SudioniciListAdressOIB_1"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5C982-15D5-4ED6-8C31-876020E4B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1207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2016-11-22T12:36:00Z</cp:lastPrinted>
  <dcterms:modified xmlns:xsi="http://www.w3.org/2001/XMLSchema-instance" xsi:type="dcterms:W3CDTF">2016-11-22T12:36:00Z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St-574/2016-17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