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80d5" w14:paraId="fdd80d5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</w:t>
      </w:r>
      <w:r w:rsidR="00F64A92">
        <w:rPr>
          <w:color w:val="000000"/>
        </w:rPr>
        <w:t xml:space="preserve">           </w:t>
      </w:r>
      <w:r w:rsidR="00C20B4E" w:rsidRPr="00020363">
        <w:rPr>
          <w:color w:val="000000"/>
        </w:rPr>
        <w:t xml:space="preserve">  </w:t>
      </w:r>
      <w:r w:rsidR="00C20B4E" w:rsidRPr="001E1CB5">
        <w:rPr>
          <w:b/>
          <w:color w:val="000000"/>
        </w:rPr>
        <w:t>Broj: 1/St-</w:t>
      </w:r>
      <w:r w:rsidR="001E1CB5" w:rsidRPr="001E1CB5">
        <w:rPr>
          <w:b/>
          <w:color w:val="000000"/>
        </w:rPr>
        <w:t>464/2011-61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9B3F96" w:rsidR="00596C61">
      <w:pPr>
        <w:ind w:right="-142"/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</w:t>
      </w:r>
      <w:r w:rsidR="001E1CB5">
        <w:rPr>
          <w:color w:val="000000"/>
        </w:rPr>
        <w:t xml:space="preserve">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1E1CB5">
        <w:rPr>
          <w:color w:val="000000"/>
        </w:rPr>
        <w:t>Kruševica</w:t>
      </w:r>
      <w:proofErr w:type="spellEnd"/>
      <w:r w:rsidR="001E1CB5">
        <w:rPr>
          <w:color w:val="000000"/>
        </w:rPr>
        <w:t>, Ljudevita Gaja 88, OIB 30124278016</w:t>
      </w:r>
      <w:r w:rsidR="00976A56">
        <w:t xml:space="preserve">,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3A59E5">
        <w:t>18</w:t>
      </w:r>
      <w:r w:rsidR="001E1CB5">
        <w:t>.travnja</w:t>
      </w:r>
      <w:r w:rsidR="00C20B4E">
        <w:t xml:space="preserve"> 2018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9B3F96" w:rsidR="009B3F96">
      <w:pPr>
        <w:ind w:right="-284" w:left="360"/>
        <w:rPr>
          <w:color w:val="000000"/>
        </w:rPr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1E1CB5">
        <w:t xml:space="preserve">ZLATKU ANTUNOVIĆU, </w:t>
      </w:r>
      <w:proofErr w:type="spellStart"/>
      <w:r w:rsidR="001E1CB5">
        <w:t>vl</w:t>
      </w:r>
      <w:proofErr w:type="spellEnd"/>
      <w:r w:rsidR="001E1CB5">
        <w:t xml:space="preserve">. Zlatko, obrt za trgovinu, </w:t>
      </w:r>
      <w:proofErr w:type="spellStart"/>
      <w:r w:rsidR="001E1CB5">
        <w:t>Kruševica</w:t>
      </w:r>
      <w:proofErr w:type="spellEnd"/>
      <w:r w:rsidR="001E1CB5">
        <w:t>, Ljudevita Gaja 88,</w:t>
      </w:r>
      <w:r w:rsidR="002D596A">
        <w:t xml:space="preserve"> OIB 57585523767,</w:t>
      </w:r>
      <w:r>
        <w:t xml:space="preserve"> </w:t>
      </w:r>
      <w:r w:rsidR="00DA6440">
        <w:t xml:space="preserve">dosuđuje se </w:t>
      </w:r>
      <w:r w:rsidR="009A2A22">
        <w:t xml:space="preserve">dio imovine </w:t>
      </w:r>
      <w:r w:rsidR="00931567">
        <w:t xml:space="preserve">vlasništva </w:t>
      </w:r>
      <w:r w:rsidR="00931567">
        <w:rPr>
          <w:color w:val="000000"/>
        </w:rPr>
        <w:t xml:space="preserve">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931567">
        <w:rPr>
          <w:color w:val="000000"/>
        </w:rPr>
        <w:t>Kruševica</w:t>
      </w:r>
      <w:proofErr w:type="spellEnd"/>
      <w:r w:rsidR="00931567">
        <w:rPr>
          <w:color w:val="000000"/>
        </w:rPr>
        <w:t>, Ljudevita Gaja 88, OIB 30124278016 i to:</w:t>
      </w:r>
    </w:p>
    <w:p w:rsidRDefault="00931567" w:rsidP="00931567" w:rsidR="00931567">
      <w:pPr>
        <w:ind w:left="360"/>
      </w:pPr>
      <w:r>
        <w:t xml:space="preserve"> nekretnina označena sa kč.br. 247, kuća, zgrade, dvorište i pašnjak Ulica sa 1575 m2, upisana u </w:t>
      </w:r>
      <w:proofErr w:type="spellStart"/>
      <w:r>
        <w:t>zk.ul</w:t>
      </w:r>
      <w:proofErr w:type="spellEnd"/>
      <w:r>
        <w:t xml:space="preserve">. 631 k.o. </w:t>
      </w:r>
      <w:proofErr w:type="spellStart"/>
      <w:r>
        <w:t>Kruševica</w:t>
      </w:r>
      <w:proofErr w:type="spellEnd"/>
      <w:r w:rsidR="009B3F96">
        <w:t>.</w:t>
      </w:r>
    </w:p>
    <w:p w:rsidRDefault="00931567" w:rsidP="00931567" w:rsidR="00931567">
      <w:pPr>
        <w:ind w:left="360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 w:rsidR="007F0608">
        <w:rPr>
          <w:b/>
        </w:rPr>
        <w:t xml:space="preserve"> </w:t>
      </w:r>
      <w:r w:rsidR="007F0608" w:rsidRPr="007F0608">
        <w:t>K</w:t>
      </w:r>
      <w:r w:rsidR="005D67E3" w:rsidRPr="007F0608">
        <w:t>upac</w:t>
      </w:r>
      <w:r w:rsidR="005D67E3">
        <w:t xml:space="preserve"> </w:t>
      </w:r>
      <w:r w:rsidR="00931567">
        <w:t xml:space="preserve">ZLATKO ANTUNOVIĆ, </w:t>
      </w:r>
      <w:proofErr w:type="spellStart"/>
      <w:r w:rsidR="00931567">
        <w:t>vl</w:t>
      </w:r>
      <w:proofErr w:type="spellEnd"/>
      <w:r w:rsidR="00931567">
        <w:t xml:space="preserve">. Zlatko, obrt za trgovinu, </w:t>
      </w:r>
      <w:proofErr w:type="spellStart"/>
      <w:r w:rsidR="00931567">
        <w:t>Kruševica</w:t>
      </w:r>
      <w:proofErr w:type="spellEnd"/>
      <w:r w:rsidR="00931567">
        <w:t>, Ljudevita Gaja 88, OIB 57585523767</w:t>
      </w:r>
      <w:r w:rsidR="00C20B4E">
        <w:t>,</w:t>
      </w:r>
      <w:r w:rsidR="00931567">
        <w:t xml:space="preserve"> dužan je uplatiti </w:t>
      </w:r>
      <w:proofErr w:type="spellStart"/>
      <w:r w:rsidR="00931567">
        <w:t>kupovninu</w:t>
      </w:r>
      <w:proofErr w:type="spellEnd"/>
      <w:r w:rsidR="00931567">
        <w:t xml:space="preserve"> u iznosu</w:t>
      </w:r>
      <w:r w:rsidR="00DA6440">
        <w:t xml:space="preserve"> od </w:t>
      </w:r>
      <w:r w:rsidR="00931567">
        <w:t>151.680,00 k</w:t>
      </w:r>
      <w:r w:rsidR="008049EA">
        <w:t>n</w:t>
      </w:r>
      <w:r w:rsidR="00696EC3">
        <w:t>, umanjeno</w:t>
      </w:r>
      <w:r w:rsidR="00931567">
        <w:t xml:space="preserve"> za uplaćenu jamčevinu</w:t>
      </w:r>
      <w:r w:rsidR="00DA6440">
        <w:t xml:space="preserve"> </w:t>
      </w:r>
      <w:r w:rsidR="00B83981">
        <w:t>(</w:t>
      </w:r>
      <w:r w:rsidR="007F0608">
        <w:t>15.168,00</w:t>
      </w:r>
      <w:r w:rsidR="00696EC3">
        <w:t xml:space="preserve"> kn</w:t>
      </w:r>
      <w:r w:rsidR="00B83981">
        <w:t>)</w:t>
      </w:r>
      <w:r w:rsidR="00696EC3">
        <w:t xml:space="preserve">, </w:t>
      </w:r>
      <w:r w:rsidR="00291688">
        <w:t>u roku od 30</w:t>
      </w:r>
      <w:r w:rsidR="00DA6440">
        <w:t xml:space="preserve"> dana, računajući od dan</w:t>
      </w:r>
      <w:r w:rsidR="00291688">
        <w:t>a zaključenja javne dražbe (</w:t>
      </w:r>
      <w:r w:rsidR="007F0608">
        <w:t>17.04.</w:t>
      </w:r>
      <w:r w:rsidR="008049EA">
        <w:t>2018.g</w:t>
      </w:r>
      <w:r w:rsidR="00DA6440">
        <w:t>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F0608">
        <w:rPr>
          <w:b/>
        </w:rPr>
        <w:t>464</w:t>
      </w:r>
      <w:r w:rsidR="007C79B0">
        <w:t>-</w:t>
      </w:r>
      <w:r w:rsidR="007F0608">
        <w:t>2011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 xml:space="preserve">. </w:t>
      </w:r>
    </w:p>
    <w:p w:rsidRDefault="00664C6A" w:rsidP="0005159F" w:rsidR="00664C6A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E500FB">
        <w:t>Nekretnina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r w:rsidR="00E500FB">
        <w:t xml:space="preserve">Zlatku Antunoviću, </w:t>
      </w:r>
      <w:proofErr w:type="spellStart"/>
      <w:r w:rsidR="00E500FB">
        <w:t>vl</w:t>
      </w:r>
      <w:proofErr w:type="spellEnd"/>
      <w:r w:rsidR="00E500FB">
        <w:t xml:space="preserve">. Zlatko, obrta za trgovinu iz </w:t>
      </w:r>
      <w:proofErr w:type="spellStart"/>
      <w:r w:rsidR="00E500FB">
        <w:t>Kruševice</w:t>
      </w:r>
      <w:proofErr w:type="spellEnd"/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</w:t>
      </w:r>
      <w:r w:rsidR="00050D5E">
        <w:t>kupac izvrši uplatu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772D9" w:rsidP="00050D5E" w:rsidR="002772D9">
      <w:pPr>
        <w:ind w:firstLine="708"/>
        <w:jc w:val="both"/>
        <w:rPr>
          <w:b/>
        </w:rPr>
      </w:pPr>
    </w:p>
    <w:p w:rsidRDefault="00291688" w:rsidP="003F14E4" w:rsidR="00AB0EB0">
      <w:pPr>
        <w:ind w:firstLine="360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AB0EB0" w:rsidP="00291688" w:rsidR="00AB0EB0">
      <w:pPr>
        <w:ind w:firstLine="708"/>
        <w:jc w:val="both"/>
      </w:pPr>
    </w:p>
    <w:p w:rsidRDefault="00947F65" w:rsidP="00291688" w:rsidR="00947F65">
      <w:pPr>
        <w:ind w:firstLine="708"/>
        <w:jc w:val="both"/>
      </w:pPr>
    </w:p>
    <w:p w:rsidRDefault="00F64A92" w:rsidP="00F64A92" w:rsidR="00F64A92">
      <w:pPr>
        <w:ind w:left="720"/>
        <w:jc w:val="right"/>
      </w:pPr>
      <w:r w:rsidRPr="001E1CB5">
        <w:rPr>
          <w:b/>
          <w:color w:val="000000"/>
        </w:rPr>
        <w:lastRenderedPageBreak/>
        <w:t>Broj: 1/St-464/2011-61</w:t>
      </w:r>
    </w:p>
    <w:p w:rsidRDefault="00F64A92" w:rsidP="00F64A92" w:rsidR="00F64A92">
      <w:pPr>
        <w:ind w:left="360"/>
        <w:jc w:val="both"/>
      </w:pPr>
    </w:p>
    <w:p w:rsidRDefault="00F64A92" w:rsidP="00F64A92" w:rsidR="00F64A92">
      <w:pPr>
        <w:ind w:left="720"/>
        <w:jc w:val="both"/>
      </w:pPr>
    </w:p>
    <w:p w:rsidRDefault="00F50647" w:rsidP="00291688" w:rsidR="00291688">
      <w:pPr>
        <w:numPr>
          <w:ilvl w:val="0"/>
          <w:numId w:val="10"/>
        </w:numPr>
        <w:jc w:val="both"/>
      </w:pPr>
      <w:r>
        <w:t xml:space="preserve">založno pravo </w:t>
      </w:r>
      <w:r w:rsidR="0002057B">
        <w:t>uknjiženo</w:t>
      </w:r>
      <w:r w:rsidR="00291688">
        <w:t xml:space="preserve"> pod br.</w:t>
      </w:r>
      <w:r w:rsidR="0002057B">
        <w:t xml:space="preserve"> </w:t>
      </w:r>
      <w:r w:rsidR="00291688">
        <w:t>Z-</w:t>
      </w:r>
      <w:r w:rsidR="0002057B">
        <w:t>228</w:t>
      </w:r>
      <w:r>
        <w:t>/</w:t>
      </w:r>
      <w:r w:rsidR="0002057B">
        <w:t>03</w:t>
      </w:r>
      <w:r w:rsidR="00291688">
        <w:t xml:space="preserve"> od </w:t>
      </w:r>
      <w:r w:rsidR="008173C6">
        <w:t>22.</w:t>
      </w:r>
      <w:r w:rsidR="0002057B">
        <w:t>01</w:t>
      </w:r>
      <w:r w:rsidR="008173C6">
        <w:t>.</w:t>
      </w:r>
      <w:r w:rsidR="0002057B">
        <w:t>2003</w:t>
      </w:r>
      <w:r w:rsidR="008173C6">
        <w:t xml:space="preserve">.g. </w:t>
      </w:r>
      <w:r w:rsidR="0002057B">
        <w:t>radi osiguranja novčane tražbine u iznosu 80.000 eura s pripadajućom kamatom i troškovima u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</w:t>
      </w:r>
      <w:r w:rsidR="008173C6">
        <w:t xml:space="preserve"> </w:t>
      </w:r>
      <w:r w:rsidR="0002057B">
        <w:t>Privredna banka Zagreb</w:t>
      </w:r>
      <w:r w:rsidR="008173C6">
        <w:t xml:space="preserve"> d.d. Zagreb</w:t>
      </w:r>
      <w:r w:rsidR="0002057B">
        <w:t>,</w:t>
      </w:r>
    </w:p>
    <w:p w:rsidRDefault="00B011C2" w:rsidP="00291688" w:rsidR="00B011C2">
      <w:pPr>
        <w:numPr>
          <w:ilvl w:val="0"/>
          <w:numId w:val="10"/>
        </w:numPr>
        <w:jc w:val="both"/>
      </w:pPr>
      <w:r>
        <w:t>zabilježba ovrhe temeljem rješenja o ovrsi ovog suda</w:t>
      </w:r>
      <w:r w:rsidR="00AF1076">
        <w:t xml:space="preserve"> </w:t>
      </w:r>
      <w:proofErr w:type="spellStart"/>
      <w:r w:rsidR="00AF1076">
        <w:t>Ovr</w:t>
      </w:r>
      <w:proofErr w:type="spellEnd"/>
      <w:r w:rsidR="00AF1076">
        <w:t xml:space="preserve">-20/10 od 13.01.2010.g., </w:t>
      </w:r>
      <w:r>
        <w:t>upisana pod br. Z-279/10 od 14.01.2010.g.,</w:t>
      </w:r>
    </w:p>
    <w:p w:rsidRDefault="00B011C2" w:rsidP="00B011C2" w:rsidR="00B011C2">
      <w:pPr>
        <w:numPr>
          <w:ilvl w:val="0"/>
          <w:numId w:val="10"/>
        </w:numPr>
        <w:jc w:val="both"/>
      </w:pPr>
      <w:r>
        <w:t>zabilježba ovrhe temeljem rješenja Općinskog suda u Slavonskom Brodu</w:t>
      </w:r>
      <w:r w:rsidR="00AF1076">
        <w:t xml:space="preserve"> br. </w:t>
      </w:r>
      <w:proofErr w:type="spellStart"/>
      <w:r w:rsidR="00AF1076">
        <w:t>Ovr</w:t>
      </w:r>
      <w:proofErr w:type="spellEnd"/>
      <w:r w:rsidR="00AF1076">
        <w:t>-2636/10 od 23.08.2010.g., upisana</w:t>
      </w:r>
      <w:r w:rsidR="00D27C5B">
        <w:t xml:space="preserve"> pod br. Z-6356/10 od 25.08.2010.g.</w:t>
      </w:r>
      <w:r w:rsidR="00AF1076">
        <w:t>,</w:t>
      </w:r>
    </w:p>
    <w:p w:rsidRDefault="00B011C2" w:rsidP="00444CB3" w:rsidR="00444CB3">
      <w:pPr>
        <w:numPr>
          <w:ilvl w:val="0"/>
          <w:numId w:val="10"/>
        </w:numPr>
        <w:jc w:val="both"/>
      </w:pPr>
      <w:r>
        <w:t>zabilježba rješenja ovog suda</w:t>
      </w:r>
      <w:r w:rsidR="00291688">
        <w:t xml:space="preserve"> o prodaji nekretnina </w:t>
      </w:r>
      <w:r w:rsidR="00930B02">
        <w:t>u stečajnom postupku br. St-464/2011-22 od 19.09.2017.g.</w:t>
      </w:r>
      <w:r w:rsidR="00291688">
        <w:t>, upisana pod br. Z-</w:t>
      </w:r>
      <w:r w:rsidR="00930B02">
        <w:t>9206/2017 od 21.09.2017.g.</w:t>
      </w:r>
    </w:p>
    <w:p w:rsidRDefault="00C06255" w:rsidP="00444CB3" w:rsidR="00C06255">
      <w:pPr>
        <w:ind w:left="720"/>
      </w:pPr>
    </w:p>
    <w:p w:rsidRDefault="003F14E4" w:rsidP="003F14E4" w:rsidR="003F14E4">
      <w:pPr>
        <w:ind w:firstLine="708"/>
        <w:jc w:val="both"/>
      </w:pPr>
      <w:r w:rsidRPr="002772D9">
        <w:rPr>
          <w:b/>
        </w:rPr>
        <w:t>IV</w:t>
      </w:r>
      <w:r>
        <w:t xml:space="preserve"> – Ovo rješenje objavljuje se na mrežnoj stranici e-Oglasna ploča suda, radi dostave svim sudionicima u postupku, a dostava se smatra obavljenom istekom osmog dana od dana objave.</w:t>
      </w:r>
    </w:p>
    <w:p w:rsidRDefault="008624AB" w:rsidP="00444CB3" w:rsidR="008624AB">
      <w:pPr>
        <w:ind w:left="720"/>
      </w:pPr>
    </w:p>
    <w:p w:rsidRDefault="009663CA" w:rsidP="009663CA" w:rsidR="008624AB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</w:t>
      </w:r>
      <w:r w:rsidR="009B3F96">
        <w:t>ovog suda</w:t>
      </w:r>
      <w:r w:rsidR="007428C2">
        <w:t xml:space="preserve"> o prodaji nekretnine</w:t>
      </w:r>
      <w:r w:rsidR="007B6874">
        <w:t xml:space="preserve"> </w:t>
      </w:r>
      <w:r w:rsidR="009B3F96">
        <w:t>vlasništva stečajne mase</w:t>
      </w:r>
      <w:r w:rsidR="000C225D">
        <w:t xml:space="preserve"> iza POLJOPRIVREDNA ZADRUGA SLAVONSKI ŠAMAC</w:t>
      </w:r>
      <w:r w:rsidR="000C225D" w:rsidRPr="000C225D">
        <w:rPr>
          <w:color w:val="000000"/>
        </w:rPr>
        <w:t xml:space="preserve"> </w:t>
      </w:r>
      <w:r w:rsidR="000C225D">
        <w:rPr>
          <w:color w:val="000000"/>
        </w:rPr>
        <w:t xml:space="preserve">u stečaju, sa sjedištem u Piškorevcima, Zagrebačka 8a, OIB 64252345732, nastala iza subjekta POLJOPRIVREDNA ZADRUGA SLAVONSKI ŠAMAC u stečaju, </w:t>
      </w:r>
      <w:proofErr w:type="spellStart"/>
      <w:r w:rsidR="000C225D">
        <w:rPr>
          <w:color w:val="000000"/>
        </w:rPr>
        <w:t>Kruševica</w:t>
      </w:r>
      <w:proofErr w:type="spellEnd"/>
      <w:r w:rsidR="000C225D">
        <w:rPr>
          <w:color w:val="000000"/>
        </w:rPr>
        <w:t>, Ljudevita Gaja 88, OIB 30124278016</w:t>
      </w:r>
      <w:r w:rsidR="009B3F96">
        <w:t>,</w:t>
      </w:r>
      <w:r w:rsidR="007B6874">
        <w:t xml:space="preserve"> uz odgovarajuću primjenu pravila o ovrsi, dana </w:t>
      </w:r>
      <w:r w:rsidR="009B3F96">
        <w:t>17.travnja</w:t>
      </w:r>
      <w:r w:rsidR="008F2119">
        <w:t xml:space="preserve"> 2018.g.</w:t>
      </w:r>
      <w:r w:rsidR="007B6874">
        <w:t xml:space="preserve"> održano je </w:t>
      </w:r>
      <w:r w:rsidR="009B3F96">
        <w:t>peto</w:t>
      </w:r>
      <w:r w:rsidR="00596C61">
        <w:t xml:space="preserve"> </w:t>
      </w:r>
      <w:r w:rsidR="007B6874">
        <w:t>ročište za javn</w:t>
      </w:r>
      <w:r w:rsidR="00862340">
        <w:t>u dražbu radi prodaj</w:t>
      </w:r>
      <w:r w:rsidR="009B3F96">
        <w:t>e nekretnine</w:t>
      </w:r>
      <w:r w:rsidR="00596C61">
        <w:t xml:space="preserve"> naveden</w:t>
      </w:r>
      <w:r w:rsidR="009B3F96">
        <w:t>e</w:t>
      </w:r>
      <w:r w:rsidR="007B6874">
        <w:t xml:space="preserve"> u izreci ovog rješenja.</w:t>
      </w:r>
    </w:p>
    <w:p w:rsidRDefault="000C225D" w:rsidP="007B6874" w:rsidR="009B3F96">
      <w:pPr>
        <w:jc w:val="both"/>
      </w:pPr>
      <w:r>
        <w:t xml:space="preserve"> </w:t>
      </w:r>
    </w:p>
    <w:p w:rsidRDefault="00862340" w:rsidP="007B6874" w:rsidR="008F2119">
      <w:pPr>
        <w:jc w:val="both"/>
      </w:pPr>
      <w:r>
        <w:tab/>
        <w:t xml:space="preserve">Na dražbi </w:t>
      </w:r>
      <w:r w:rsidR="00971FE9">
        <w:t>je</w:t>
      </w:r>
      <w:r>
        <w:t xml:space="preserve"> kao </w:t>
      </w:r>
      <w:r w:rsidR="009B3F96">
        <w:t xml:space="preserve">jedini </w:t>
      </w:r>
      <w:r>
        <w:t>ponuditelj</w:t>
      </w:r>
      <w:r w:rsidR="00971FE9">
        <w:t xml:space="preserve"> sudjelovao</w:t>
      </w:r>
      <w:r>
        <w:t xml:space="preserve"> </w:t>
      </w:r>
      <w:r w:rsidR="00971FE9">
        <w:t xml:space="preserve">Zlatko Antunović, </w:t>
      </w:r>
      <w:proofErr w:type="spellStart"/>
      <w:r w:rsidR="00971FE9">
        <w:t>vl</w:t>
      </w:r>
      <w:proofErr w:type="spellEnd"/>
      <w:r w:rsidR="00971FE9">
        <w:t xml:space="preserve">. Zlatko, obrta za trgovinu, </w:t>
      </w:r>
      <w:proofErr w:type="spellStart"/>
      <w:r w:rsidR="00971FE9">
        <w:t>Kruševica</w:t>
      </w:r>
      <w:proofErr w:type="spellEnd"/>
      <w:r w:rsidR="00971FE9">
        <w:t>, Ljudevita Gaja 88</w:t>
      </w:r>
      <w:r w:rsidR="00144E1F">
        <w:t>.</w:t>
      </w:r>
    </w:p>
    <w:p w:rsidRDefault="00971FE9" w:rsidP="007B6874" w:rsidR="00971FE9">
      <w:pPr>
        <w:jc w:val="both"/>
      </w:pPr>
    </w:p>
    <w:p w:rsidRDefault="00596C61" w:rsidP="004A0A10" w:rsidR="00B9744B">
      <w:r>
        <w:tab/>
      </w:r>
      <w:r w:rsidR="00862340">
        <w:t xml:space="preserve">Kako je ponuditelj </w:t>
      </w:r>
      <w:r w:rsidR="009B3F96">
        <w:t>za navedenu nekretninu</w:t>
      </w:r>
      <w:r w:rsidR="000C225D">
        <w:t xml:space="preserve"> ponudio cijenu u okviru utvrđene početne </w:t>
      </w:r>
      <w:r w:rsidR="00A30C06">
        <w:t>cijene</w:t>
      </w:r>
      <w:r w:rsidR="00862340">
        <w:t xml:space="preserve"> te</w:t>
      </w:r>
      <w:r w:rsidR="00CA01EC">
        <w:t xml:space="preserve"> kako je uredno izvršio uplatu zatražene jamčevine u visini 10% utvrđene vrijednosti, što je sud utvrdio uvidom u  podatke </w:t>
      </w:r>
      <w:r w:rsidR="00A30C06">
        <w:t xml:space="preserve">iz </w:t>
      </w:r>
      <w:r w:rsidR="00CA01EC">
        <w:t>računovodstva ovog Suda, isti je svojom ponudom ispuni</w:t>
      </w:r>
      <w:r w:rsidR="009B3F96">
        <w:t>o sve uvjete da mu se nekretnina</w:t>
      </w:r>
      <w:r w:rsidR="00A34B6A">
        <w:t xml:space="preserve"> dosud</w:t>
      </w:r>
      <w:r w:rsidR="009B3F96">
        <w:t>i</w:t>
      </w:r>
      <w:r w:rsidR="00CA01EC">
        <w:t xml:space="preserve">, zbog čega je valjalo odlučiti kao </w:t>
      </w:r>
      <w:r w:rsidR="002772D9">
        <w:t>pod točkom I, II i III izreke</w:t>
      </w:r>
      <w:r w:rsidR="00CA01EC">
        <w:t xml:space="preserve"> ovog rješenja na temelju odredbe </w:t>
      </w:r>
      <w:r w:rsidR="00A34B6A">
        <w:rPr>
          <w:color w:val="000000"/>
        </w:rPr>
        <w:t>čl. 164 Stečajnog zakona (NN br. 44/96, 29/99, 129/00, 123/03, 82/06</w:t>
      </w:r>
      <w:r w:rsidR="002772D9">
        <w:rPr>
          <w:color w:val="000000"/>
        </w:rPr>
        <w:t>, 116/10, 25/12 133/12</w:t>
      </w:r>
      <w:r w:rsidR="00A34B6A">
        <w:rPr>
          <w:color w:val="000000"/>
        </w:rPr>
        <w:t>) uz primjenu čl. 103 i 108 Ovršnog zakona (NN br. 112/12</w:t>
      </w:r>
      <w:r w:rsidR="00E256DF">
        <w:rPr>
          <w:color w:val="000000"/>
        </w:rPr>
        <w:t>, 25/13, 93/14, 55/16, 73/17</w:t>
      </w:r>
      <w:r w:rsidR="00A34B6A">
        <w:rPr>
          <w:color w:val="000000"/>
        </w:rPr>
        <w:t>).</w:t>
      </w:r>
      <w:r w:rsidR="0053341B">
        <w:tab/>
      </w:r>
    </w:p>
    <w:p w:rsidRDefault="00947F65" w:rsidP="004A0A10" w:rsidR="00947F65"/>
    <w:p w:rsidRDefault="002772D9" w:rsidP="002772D9" w:rsidR="002772D9">
      <w:pPr>
        <w:ind w:firstLine="708"/>
      </w:pPr>
      <w:r>
        <w:t>Kao pod točkom IV izreke odlučeno je temeljem odredbe čl. 12 st 1 Stečajnog zakona ( NN br. 71/15, 104/17, dalje SZ) koja odredba se primjenjuje i u ovom stečajnom postupku temeljem odredbe čl. 441 st 2 SZ-a.</w:t>
      </w:r>
    </w:p>
    <w:p w:rsidRDefault="009B3F96" w:rsidP="004A0A10" w:rsidR="009B3F96"/>
    <w:p w:rsidRDefault="009B3F96" w:rsidP="004A0A10" w:rsidR="009B3F96">
      <w:pPr>
        <w:jc w:val="center"/>
      </w:pPr>
      <w:r>
        <w:t xml:space="preserve">U Slavonskom </w:t>
      </w:r>
      <w:r w:rsidR="00CD4033">
        <w:t xml:space="preserve">Brodu, </w:t>
      </w:r>
      <w:r>
        <w:t>1</w:t>
      </w:r>
      <w:r w:rsidR="00A30C06">
        <w:t>8</w:t>
      </w:r>
      <w:r>
        <w:t>.travnja 2018.g.</w:t>
      </w:r>
      <w:r w:rsidR="008F2119">
        <w:tab/>
      </w:r>
    </w:p>
    <w:p w:rsidRDefault="008F2119" w:rsidP="004A0A10" w:rsidR="008F2119">
      <w:pPr>
        <w:jc w:val="center"/>
      </w:pPr>
      <w:r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P="003F14E4" w:rsidR="00947F65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47F65">
        <w:t>, v.r.</w:t>
      </w:r>
    </w:p>
    <w:p w:rsidRDefault="00B87646" w:rsidP="00947F65" w:rsidR="00D0797F">
      <w:pPr>
        <w:ind w:firstLine="708" w:left="6372"/>
      </w:pPr>
      <w:r>
        <w:tab/>
      </w:r>
      <w:r>
        <w:tab/>
      </w:r>
      <w:r>
        <w:tab/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3F14E4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8D45EF" w:rsidP="007B6874" w:rsidR="008D45EF">
      <w:pPr>
        <w:jc w:val="both"/>
      </w:pPr>
    </w:p>
    <w:p w:rsidRDefault="008D45EF" w:rsidP="007B6874" w:rsidR="008D45EF">
      <w:pPr>
        <w:jc w:val="both"/>
      </w:pPr>
    </w:p>
    <w:p w:rsidRDefault="00A30C06" w:rsidR="00A30C06"/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9B3F96">
        <w:t>Zlatk</w:t>
      </w:r>
      <w:r w:rsidR="00A30C06">
        <w:t>o</w:t>
      </w:r>
      <w:r w:rsidR="009B3F96">
        <w:t xml:space="preserve"> Antunović, </w:t>
      </w:r>
      <w:proofErr w:type="spellStart"/>
      <w:r w:rsidR="009B3F96">
        <w:t>Kruševica</w:t>
      </w:r>
      <w:proofErr w:type="spellEnd"/>
    </w:p>
    <w:p w:rsidRDefault="00AB0EB0" w:rsidP="00A34B6A" w:rsidR="00A34B6A">
      <w:pPr>
        <w:jc w:val="both"/>
      </w:pPr>
      <w:r>
        <w:t>3.</w:t>
      </w:r>
      <w:r w:rsidR="00A34B6A">
        <w:t xml:space="preserve">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9B3F96" w:rsidP="00A34B6A" w:rsidR="00C10E59">
      <w:pPr>
        <w:jc w:val="both"/>
      </w:pPr>
      <w:r>
        <w:t>Privredna</w:t>
      </w:r>
      <w:r w:rsidR="00C10E59">
        <w:t xml:space="preserve"> bank</w:t>
      </w:r>
      <w:r>
        <w:t>a Zagreb</w:t>
      </w:r>
      <w:r w:rsidR="00C10E59">
        <w:t xml:space="preserve"> d.d. </w:t>
      </w:r>
      <w:r>
        <w:t>Zagreb, po pun.</w:t>
      </w:r>
    </w:p>
    <w:p w:rsidRDefault="009B3F96" w:rsidP="00A34B6A" w:rsidR="009B3F96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Sect="00947F65" w:rsidR="003A7943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32CC"/>
    <w:rsid w:val="00015F19"/>
    <w:rsid w:val="0002057B"/>
    <w:rsid w:val="000308D0"/>
    <w:rsid w:val="0003470B"/>
    <w:rsid w:val="00041CA9"/>
    <w:rsid w:val="00050D5E"/>
    <w:rsid w:val="0005159F"/>
    <w:rsid w:val="00053B41"/>
    <w:rsid w:val="00056E80"/>
    <w:rsid w:val="00057794"/>
    <w:rsid w:val="00087DDD"/>
    <w:rsid w:val="000936BA"/>
    <w:rsid w:val="000B3F15"/>
    <w:rsid w:val="000B5754"/>
    <w:rsid w:val="000C225D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44E1F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1E1CB5"/>
    <w:rsid w:val="002117EA"/>
    <w:rsid w:val="00225183"/>
    <w:rsid w:val="00226FD0"/>
    <w:rsid w:val="00242692"/>
    <w:rsid w:val="00251A81"/>
    <w:rsid w:val="00252946"/>
    <w:rsid w:val="0026261D"/>
    <w:rsid w:val="00274B01"/>
    <w:rsid w:val="002751C5"/>
    <w:rsid w:val="002772D9"/>
    <w:rsid w:val="00291688"/>
    <w:rsid w:val="00295E62"/>
    <w:rsid w:val="002A6C99"/>
    <w:rsid w:val="002B06AF"/>
    <w:rsid w:val="002D596A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59E5"/>
    <w:rsid w:val="003A7943"/>
    <w:rsid w:val="003B100D"/>
    <w:rsid w:val="003B2E17"/>
    <w:rsid w:val="003B5097"/>
    <w:rsid w:val="003C7803"/>
    <w:rsid w:val="003F14E4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C5806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64C6A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702CE3"/>
    <w:rsid w:val="007428C2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0608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24AB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D45EF"/>
    <w:rsid w:val="008E5B1E"/>
    <w:rsid w:val="008F2119"/>
    <w:rsid w:val="008F7D9D"/>
    <w:rsid w:val="00901BE8"/>
    <w:rsid w:val="00915ED5"/>
    <w:rsid w:val="009234B5"/>
    <w:rsid w:val="009262C7"/>
    <w:rsid w:val="00930B02"/>
    <w:rsid w:val="00931567"/>
    <w:rsid w:val="00943560"/>
    <w:rsid w:val="0094766B"/>
    <w:rsid w:val="00947F65"/>
    <w:rsid w:val="00950126"/>
    <w:rsid w:val="00965715"/>
    <w:rsid w:val="009663CA"/>
    <w:rsid w:val="00971FE9"/>
    <w:rsid w:val="00976A56"/>
    <w:rsid w:val="009823C9"/>
    <w:rsid w:val="00982A0E"/>
    <w:rsid w:val="009909E9"/>
    <w:rsid w:val="009A012F"/>
    <w:rsid w:val="009A2A22"/>
    <w:rsid w:val="009A48E4"/>
    <w:rsid w:val="009B3F96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0C06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AF1076"/>
    <w:rsid w:val="00B011C2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1233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27C5B"/>
    <w:rsid w:val="00D32731"/>
    <w:rsid w:val="00D6064B"/>
    <w:rsid w:val="00D64B6F"/>
    <w:rsid w:val="00D73D5B"/>
    <w:rsid w:val="00D77DAE"/>
    <w:rsid w:val="00D940F5"/>
    <w:rsid w:val="00DA5B89"/>
    <w:rsid w:val="00DA5C06"/>
    <w:rsid w:val="00DA6440"/>
    <w:rsid w:val="00DA6FBF"/>
    <w:rsid w:val="00DA7045"/>
    <w:rsid w:val="00DB1C48"/>
    <w:rsid w:val="00DF1F21"/>
    <w:rsid w:val="00E0522B"/>
    <w:rsid w:val="00E1523B"/>
    <w:rsid w:val="00E15249"/>
    <w:rsid w:val="00E213D9"/>
    <w:rsid w:val="00E256DF"/>
    <w:rsid w:val="00E313F3"/>
    <w:rsid w:val="00E36229"/>
    <w:rsid w:val="00E37263"/>
    <w:rsid w:val="00E500FB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50647"/>
    <w:rsid w:val="00F64A92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779</properties:Words>
  <properties:Characters>4317</properties:Characters>
  <properties:Lines>114</properties:Lines>
  <properties:Paragraphs>42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2018-04-17T09:18:00Z</dcterms:created>
  <dc:creator>Korisnik</dc:creator>
  <cp:lastModifiedBy>wsadmin</cp:lastModifiedBy>
  <cp:lastPrinted>2018-04-18T07:35:00Z</cp:lastPrinted>
  <dcterms:modified xmlns:xsi="http://www.w3.org/2001/XMLSchema-instance" xsi:type="dcterms:W3CDTF">2018-04-18T07:48:00Z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- rješenje PZ ŠAMAC.docx)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