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6f12" w14:paraId="28b6f12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E40EA6">
        <w:t xml:space="preserve">                        1 St-498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E40EA6">
        <w:t>ALUFERIT GRAĐENJE d.o.o.  za građenje, metalne konstrukcije i trgovinu Kladare, Kladare 19/a, OIB: 83202291713,</w:t>
      </w:r>
      <w:r>
        <w:t xml:space="preserve">  koji se vodi </w:t>
      </w:r>
      <w:r w:rsidR="00E40EA6">
        <w:t>kod ovoga suda pod brojem St-498</w:t>
      </w:r>
      <w:r>
        <w:t>/2015, temeljem odredbe čl. 430.,  431. i 434. Stečajnog zakona (Narodne novine 71/15), objavljuje:</w:t>
      </w:r>
    </w:p>
    <w:p w:rsidRDefault="00E40EA6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2.422.076,80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E40EA6">
        <w:t xml:space="preserve">Daniel </w:t>
      </w:r>
      <w:proofErr w:type="spellStart"/>
      <w:r w:rsidR="00E40EA6">
        <w:t>Đakić</w:t>
      </w:r>
      <w:proofErr w:type="spellEnd"/>
      <w:r w:rsidR="00E40EA6">
        <w:t xml:space="preserve"> iz Pitomače, P. Preradovića 111, OIB. 41521891569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40EA6" w:rsidP="00276ED5" w:rsidR="00276ED5">
      <w:r>
        <w:t>U Bjelovaru, 11.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E40EA6" w:rsidP="00276ED5" w:rsidR="00276ED5">
      <w:pPr>
        <w:pStyle w:val="Bezproreda"/>
      </w:pPr>
      <w:r>
        <w:t>Bjelovar, 11. 01. 2016</w:t>
      </w:r>
      <w:r w:rsidR="00276ED5">
        <w:t>.</w:t>
      </w:r>
    </w:p>
    <w:p w:rsidRDefault="00E40EA6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92139"/>
    <w:rsid w:val="00B07D3A"/>
    <w:rsid w:val="00D16990"/>
    <w:rsid w:val="00E4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40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40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ALUFERIT GRAĐENJE društvo s ograničenom odgovornošću za građenje, metalne konstrukcije i trgovinu, Kladare</izvorni_sadrzaj>
    <derivirana_varijabla naziv="DomainObject.Predmet.ProtustrankaFormated_1">  ALUFERIT GRAĐENJE društvo s ograničenom odgovornošću za građenje, metalne konstrukcije i trgovinu, Kladare</derivirana_varijabla>
  </DomainObject.Predmet.ProtustrankaFormated>
  <DomainObject.Predmet.ProtustrankaFormatedOIB>
    <izvorni_sadrzaj>  ALUFERIT GRAĐENJE društvo s ograničenom odgovornošću za građenje, metalne konstrukcije i trgovinu, Kladare, OIB 83202291713</izvorni_sadrzaj>
    <derivirana_varijabla naziv="DomainObject.Predmet.ProtustrankaFormatedOIB_1">  ALUFERIT GRAĐENJE društvo s ograničenom odgovornošću za građenje, metalne konstrukcije i trgovinu, Kladare, OIB 83202291713</derivirana_varijabla>
  </DomainObject.Predmet.ProtustrankaFormatedOIB>
  <DomainObject.Predmet.ProtustrankaFormatedWithAdress>
    <izvorni_sadrzaj> ALUFERIT GRAĐENJE društvo s ograničenom odgovornošću za građenje, metalne konstrukcije i trgovinu, Kladare, Kladare 19/a, 33405 Kladare</izvorni_sadrzaj>
    <derivirana_varijabla naziv="DomainObject.Predmet.ProtustrankaFormatedWithAdress_1"> ALUFERIT GRAĐENJE društvo s ograničenom odgovornošću za građenje, metalne konstrukcije i trgovinu, Kladare, Kladare 19/a, 33405 Kladare</derivirana_varijabla>
  </DomainObject.Predmet.ProtustrankaFormatedWithAdress>
  <DomainObject.Predmet.ProtustrankaFormatedWithAdressOIB>
    <izvorni_sadrzaj> ALUFERIT GRAĐENJE društvo s ograničenom odgovornošću za građenje, metalne konstrukcije i trgovinu, Kladare, OIB 83202291713, Kladare 19/a, 33405 Kladare</izvorni_sadrzaj>
    <derivirana_varijabla naziv="DomainObject.Predmet.ProtustrankaFormatedWithAdressOIB_1"> ALUFERIT GRAĐENJE društvo s ograničenom odgovornošću za građenje, metalne konstrukcije i trgovinu, Kladare, OIB 83202291713, Kladare 19/a, 33405 Kladare</derivirana_varijabla>
  </DomainObject.Predmet.ProtustrankaFormatedWithAdressOIB>
  <DomainObject.Predmet.ProtustrankaWithAdress>
    <izvorni_sadrzaj>ALUFERIT GRAĐENJE društvo s ograničenom odgovornošću za građenje, metalne konstrukcije i trgovinu, Kladare Kladare 19/a, 33405 Kladare</izvorni_sadrzaj>
    <derivirana_varijabla naziv="DomainObject.Predmet.ProtustrankaWithAdress_1">ALUFERIT GRAĐENJE društvo s ograničenom odgovornošću za građenje, metalne konstrukcije i trgovinu, Kladare Kladare 19/a, 33405 Kladare</derivirana_varijabla>
  </DomainObject.Predmet.ProtustrankaWithAdress>
  <DomainObject.Predmet.ProtustrankaWithAdressOIB>
    <izvorni_sadrzaj>ALUFERIT GRAĐENJE društvo s ograničenom odgovornošću za građenje, metalne konstrukcije i trgovinu, Kladare, OIB 83202291713, Kladare 19/a, 33405 Kladare</izvorni_sadrzaj>
    <derivirana_varijabla naziv="DomainObject.Predmet.ProtustrankaWithAdressOIB_1">ALUFERIT GRAĐENJE društvo s ograničenom odgovornošću za građenje, metalne konstrukcije i trgovinu, Kladare, OIB 83202291713, Kladare 19/a, 33405 Kladare</derivirana_varijabla>
  </DomainObject.Predmet.ProtustrankaWithAdressOIB>
  <DomainObject.Predmet.ProtustrankaNazivFormated>
    <izvorni_sadrzaj>ALUFERIT GRAĐENJE društvo s ograničenom odgovornošću za građenje, metalne konstrukcije i trgovinu, Kladare</izvorni_sadrzaj>
    <derivirana_varijabla naziv="DomainObject.Predmet.ProtustrankaNazivFormated_1">ALUFERIT GRAĐENJE društvo s ograničenom odgovornošću za građenje, metalne konstrukcije i trgovinu, Kladare</derivirana_varijabla>
  </DomainObject.Predmet.ProtustrankaNazivFormated>
  <DomainObject.Predmet.ProtustrankaNazivFormatedOIB>
    <izvorni_sadrzaj>ALUFERIT GRAĐENJE društvo s ograničenom odgovornošću za građenje, metalne konstrukcije i trgovinu, Kladare, OIB 83202291713</izvorni_sadrzaj>
    <derivirana_varijabla naziv="DomainObject.Predmet.ProtustrankaNazivFormatedOIB_1">ALUFERIT GRAĐENJE društvo s ograničenom odgovornošću za građenje, metalne konstrukcije i trgovinu, Kladare, OIB 83202291713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ALUFERIT GRAĐENJE društvo s ograničenom odgovornošću za građenje, metalne konstrukcije i trgovinu, Kladare</item>
    </izvorni_sadrzaj>
    <derivirana_varijabla naziv="DomainObject.Predmet.ProtuStrankaListFormated_1">
      <item>ALUFERIT GRAĐENJE društvo s ograničenom odgovornošću za građenje, metalne konstrukcije i trgovinu, Kladare</item>
    </derivirana_varijabla>
  </DomainObject.Predmet.ProtuStrankaListFormated>
  <DomainObject.Predmet.ProtuStrankaListFormatedOIB>
    <izvorni_sadrzaj>
      <item>ALUFERIT GRAĐENJE društvo s ograničenom odgovornošću za građenje, metalne konstrukcije i trgovinu, Kladare, OIB 83202291713</item>
    </izvorni_sadrzaj>
    <derivirana_varijabla naziv="DomainObject.Predmet.ProtuStrankaListFormatedOIB_1">
      <item>ALUFERIT GRAĐENJE društvo s ograničenom odgovornošću za građenje, metalne konstrukcije i trgovinu, Kladare, OIB 83202291713</item>
    </derivirana_varijabla>
  </DomainObject.Predmet.ProtuStrankaListFormatedOIB>
  <DomainObject.Predmet.ProtuStrankaListFormatedWithAdress>
    <izvorni_sadrzaj>
      <item>ALUFERIT GRAĐENJE društvo s ograničenom odgovornošću za građenje, metalne konstrukcije i trgovinu, Kladare, Kladare 19/a, 33405 Kladare</item>
    </izvorni_sadrzaj>
    <derivirana_varijabla naziv="DomainObject.Predmet.ProtuStrankaListFormatedWithAdress_1">
      <item>ALUFERIT GRAĐENJE društvo s ograničenom odgovornošću za građenje, metalne konstrukcije i trgovinu, Kladare, Kladare 19/a, 33405 Kladare</item>
    </derivirana_varijabla>
  </DomainObject.Predmet.ProtuStrankaListFormatedWithAdress>
  <DomainObject.Predmet.ProtuStrankaListFormatedWithAdressOIB>
    <izvorni_sadrzaj>
      <item>ALUFERIT GRAĐENJE društvo s ograničenom odgovornošću za građenje, metalne konstrukcije i trgovinu, Kladare, OIB 83202291713, Kladare 19/a, 33405 Kladare</item>
    </izvorni_sadrzaj>
    <derivirana_varijabla naziv="DomainObject.Predmet.ProtuStrankaListFormatedWithAdressOIB_1">
      <item>ALUFERIT GRAĐENJE društvo s ograničenom odgovornošću za građenje, metalne konstrukcije i trgovinu, Kladare, OIB 83202291713, Kladare 19/a, 33405 Kladare</item>
    </derivirana_varijabla>
  </DomainObject.Predmet.ProtuStrankaListFormatedWithAdressOIB>
  <DomainObject.Predmet.ProtuStrankaListNazivFormated>
    <izvorni_sadrzaj>
      <item>ALUFERIT GRAĐENJE društvo s ograničenom odgovornošću za građenje, metalne konstrukcije i trgovinu, Kladare</item>
    </izvorni_sadrzaj>
    <derivirana_varijabla naziv="DomainObject.Predmet.ProtuStrankaListNazivFormated_1">
      <item>ALUFERIT GRAĐENJE društvo s ograničenom odgovornošću za građenje, metalne konstrukcije i trgovinu, Kladare</item>
    </derivirana_varijabla>
  </DomainObject.Predmet.ProtuStrankaListNazivFormated>
  <DomainObject.Predmet.ProtuStrankaListNazivFormatedOIB>
    <izvorni_sadrzaj>
      <item>ALUFERIT GRAĐENJE društvo s ograničenom odgovornošću za građenje, metalne konstrukcije i trgovinu, Kladare, OIB 83202291713</item>
    </izvorni_sadrzaj>
    <derivirana_varijabla naziv="DomainObject.Predmet.ProtuStrankaListNazivFormatedOIB_1">
      <item>ALUFERIT GRAĐENJE društvo s ograničenom odgovornošću za građenje, metalne konstrukcije i trgovinu, Kladare, OIB 83202291713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ALUFERIT GRAĐENJE društvo s ograničenom odgovornošću za građenje, metalne konstrukcije i trgovinu, Kladare</izvorni_sadrzaj>
    <derivirana_varijabla naziv="DomainObject.Predmet.ProtustrankaIDrugi_1">ALUFERIT GRAĐENJE društvo s ograničenom odgovornošću za građenje, metalne konstrukcije i trgovinu, Kladare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ALUFERIT GRAĐENJE društvo s ograničenom odgovornošću za građenje, metalne konstrukcije i trgovinu, Kladare, OIB 83202291713, Kladare 19/a, 33405 Kladare</izvorni_sadrzaj>
    <derivirana_varijabla naziv="DomainObject.Predmet.ProtustrankaIDrugiAdressOIB_1">ALUFERIT GRAĐENJE društvo s ograničenom odgovornošću za građenje, metalne konstrukcije i trgovinu, Kladare, OIB 83202291713, Kladare 19/a,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ALUFERIT GRAĐENJE društvo s ograničenom odgovornošću za građenje, metalne konstrukcije i trgovinu, Kladare</item>
    </izvorni_sadrzaj>
    <derivirana_varijabla naziv="DomainObject.Predmet.SudioniciListNaziv_1">
      <item>FINA, RC ZAGREB, Podružnica Bjelovar</item>
      <item>ALUFERIT GRAĐENJE društvo s ograničenom odgovornošću za građenje, metalne konstrukcije i trgovinu, Kladare</item>
    </derivirana_varijabla>
  </DomainObject.Predmet.SudioniciListNaziv>
  <DomainObject.Predmet.SudioniciListAdressOIB>
    <izvorni_sadrzaj>
      <item>FINA, RC ZAGREB, Podružnica Bjelovar, OIB 85821130368, F. Supila 4,43000 Bjelovar</item>
      <item>ALUFERIT GRAĐENJE društvo s ograničenom odgovornošću za građenje, metalne konstrukcije i trgovinu, Kladare, OIB 83202291713, Kladare 19/a,33405 Kladare</item>
    </izvorni_sadrzaj>
    <derivirana_varijabla naziv="DomainObject.Predmet.SudioniciListAdressOIB_1">
      <item>FINA, RC ZAGREB, Podružnica Bjelovar, OIB 85821130368, F. Supila 4,43000 Bjelovar</item>
      <item>ALUFERIT GRAĐENJE društvo s ograničenom odgovornošću za građenje, metalne konstrukcije i trgovinu, Kladare, OIB 83202291713, Kladare 19/a,33405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83202291713</item>
    </izvorni_sadrzaj>
    <derivirana_varijabla naziv="DomainObject.Predmet.SudioniciListNazivOIB_1">
      <item>, OIB 85821130368</item>
      <item>, OIB 83202291713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1661</properties:Characters>
  <properties:Lines>35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2016-01-11T07:45:00Z</cp:lastPrinted>
  <dcterms:modified xmlns:xsi="http://www.w3.org/2001/XMLSchema-instance" xsi:type="dcterms:W3CDTF">2016-01-11T07:45:00Z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