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e89c" w14:paraId="317e89c" w:rsidRDefault="005C4636" w:rsidP="009E55DC" w:rsidR="00281502" w:rsidRPr="005C4636">
      <w:pPr>
        <w:jc w:val="right"/>
        <w15:collapsed w:val="false"/>
      </w:pPr>
      <w:bookmarkStart w:name="_GoBack" w:id="0"/>
      <w:bookmarkEnd w:id="0"/>
      <w:r w:rsidRPr="005C4636">
        <w:t xml:space="preserve">                    </w:t>
      </w:r>
      <w:r w:rsidR="00880377">
        <w:t>Poslovni broj:</w:t>
      </w:r>
      <w:r w:rsidRPr="005C4636">
        <w:t xml:space="preserve"> 1 St-</w:t>
      </w:r>
      <w:r w:rsidR="00084EA3">
        <w:t>707/2016-79</w:t>
      </w:r>
    </w:p>
    <w:p w:rsidRDefault="00281502" w:rsidR="00281502" w:rsidRPr="005C4636"/>
    <w:p w:rsidRDefault="00281502" w:rsidR="00281502" w:rsidRPr="005C4636"/>
    <w:p w:rsidRDefault="00511649" w:rsidR="00511649" w:rsidRPr="005C4636"/>
    <w:p w:rsidRDefault="00511649" w:rsidR="00511649" w:rsidRPr="005C4636"/>
    <w:p w:rsidRDefault="00511649" w:rsidR="00511649" w:rsidRPr="005C4636"/>
    <w:p w:rsidRDefault="00880377" w:rsidP="00880377" w:rsidR="00880377" w:rsidRPr="00E71FBB">
      <w:pPr>
        <w:ind w:right="6378" w:left="284"/>
        <w:jc w:val="center"/>
      </w:pPr>
      <w:r w:rsidRPr="00E71FBB">
        <w:t>Republika Hrvatska</w:t>
      </w:r>
    </w:p>
    <w:p w:rsidRDefault="00880377" w:rsidP="00880377" w:rsidR="00880377" w:rsidRPr="00E71FBB">
      <w:pPr>
        <w:ind w:right="6378" w:left="284"/>
        <w:jc w:val="center"/>
      </w:pPr>
      <w:r w:rsidRPr="00E71FBB">
        <w:t>Trgovački sud u Zadru</w:t>
      </w:r>
    </w:p>
    <w:p w:rsidRDefault="00880377" w:rsidP="00880377" w:rsidR="00880377" w:rsidRPr="00E71FBB">
      <w:pPr>
        <w:ind w:right="6378" w:left="284"/>
        <w:jc w:val="center"/>
      </w:pPr>
      <w:r w:rsidRPr="00E71FBB">
        <w:t>Dr. Franje Tuđmana 35</w:t>
      </w:r>
    </w:p>
    <w:p w:rsidRDefault="00880377" w:rsidP="00880377" w:rsidR="00880377" w:rsidRPr="00E71FBB">
      <w:pPr>
        <w:ind w:right="6378" w:left="284"/>
        <w:jc w:val="center"/>
      </w:pPr>
      <w:r w:rsidRPr="00E71FBB">
        <w:t>23 000 Zadar</w:t>
      </w:r>
    </w:p>
    <w:p w:rsidRDefault="005C4636" w:rsidP="005C4636" w:rsidR="005C4636"/>
    <w:p w:rsidRDefault="005C4636" w:rsidP="005C4636" w:rsidR="005C4636">
      <w:pPr>
        <w:jc w:val="center"/>
      </w:pPr>
      <w:r>
        <w:t>R E P U B L I K A  H R V A T S K A</w:t>
      </w:r>
    </w:p>
    <w:p w:rsidRDefault="005C4636" w:rsidP="005C4636" w:rsidR="005C4636">
      <w:pPr>
        <w:jc w:val="center"/>
      </w:pPr>
    </w:p>
    <w:p w:rsidRDefault="005C4636" w:rsidP="005C4636" w:rsidR="005C4636" w:rsidRPr="00134DB8">
      <w:pPr>
        <w:jc w:val="center"/>
      </w:pPr>
      <w:r>
        <w:t xml:space="preserve">Z A K LJ U Č A K </w:t>
      </w:r>
    </w:p>
    <w:p w:rsidRDefault="00082FAA" w:rsidP="00082FAA" w:rsidR="00082FAA" w:rsidRPr="005C4636"/>
    <w:p w:rsidRDefault="00082FAA" w:rsidP="005C4636" w:rsidR="00082FAA" w:rsidRPr="005C4636">
      <w:pPr>
        <w:jc w:val="both"/>
      </w:pPr>
      <w:r w:rsidRPr="005C4636">
        <w:t xml:space="preserve">        Trgovački sud u Zadru po </w:t>
      </w:r>
      <w:r w:rsidR="00A66D91">
        <w:t>sutkinji</w:t>
      </w:r>
      <w:r w:rsidRPr="005C4636">
        <w:t xml:space="preserve"> Ardeni Bajlo u stečajnom postupku nad </w:t>
      </w:r>
      <w:r w:rsidR="00FC5BC1">
        <w:t>stečajnim</w:t>
      </w:r>
      <w:r w:rsidRPr="005C4636">
        <w:t xml:space="preserve"> dužnik</w:t>
      </w:r>
      <w:r w:rsidR="00FC5BC1">
        <w:t xml:space="preserve">om </w:t>
      </w:r>
      <w:r w:rsidR="00880377" w:rsidRPr="00FE6A4D">
        <w:t>BABA DELICIJE d.o.o., Drniš, Kralja Zvonimira 4/3, OIB: 02199274127</w:t>
      </w:r>
      <w:r w:rsidR="00880377">
        <w:t>, zastupanom po stečajnoj upraviteljici</w:t>
      </w:r>
      <w:r w:rsidR="000749E5" w:rsidRPr="009132E9">
        <w:t xml:space="preserve"> </w:t>
      </w:r>
      <w:r w:rsidR="00880377">
        <w:t>Marici Nekić</w:t>
      </w:r>
      <w:r w:rsidRPr="005C4636">
        <w:t xml:space="preserve">, dana </w:t>
      </w:r>
      <w:r w:rsidR="00084EA3">
        <w:t>13</w:t>
      </w:r>
      <w:r w:rsidR="006F6A69">
        <w:t xml:space="preserve">. </w:t>
      </w:r>
      <w:r w:rsidR="00084EA3">
        <w:t>rujna</w:t>
      </w:r>
      <w:r w:rsidR="00880377">
        <w:t xml:space="preserve"> 2018</w:t>
      </w:r>
      <w:r w:rsidRPr="005C4636">
        <w:t xml:space="preserve">., </w:t>
      </w:r>
    </w:p>
    <w:p w:rsidRDefault="00082FAA" w:rsidP="00082FAA" w:rsidR="00082FAA" w:rsidRPr="005C4636"/>
    <w:p w:rsidRDefault="005C4636" w:rsidP="005C4636" w:rsidR="005C4636">
      <w:pPr>
        <w:jc w:val="center"/>
      </w:pPr>
      <w:r>
        <w:t>z a k lj u č i o   j e</w:t>
      </w:r>
      <w:r w:rsidRPr="00134DB8">
        <w:t xml:space="preserve"> </w:t>
      </w:r>
    </w:p>
    <w:p w:rsidRDefault="00B92B0E" w:rsidP="005C4636" w:rsidR="00B92B0E">
      <w:pPr>
        <w:jc w:val="center"/>
      </w:pPr>
    </w:p>
    <w:p w:rsidRDefault="0077082A" w:rsidP="0077082A" w:rsidR="0077082A">
      <w:pPr>
        <w:pStyle w:val="Odlomakpopisa"/>
        <w:numPr>
          <w:ilvl w:val="0"/>
          <w:numId w:val="11"/>
        </w:numPr>
        <w:ind w:firstLine="708" w:left="0"/>
        <w:jc w:val="both"/>
      </w:pPr>
      <w:r w:rsidRPr="00ED7F6E">
        <w:t>Nalaže se stečajno</w:t>
      </w:r>
      <w:r>
        <w:t>j</w:t>
      </w:r>
      <w:r w:rsidRPr="00ED7F6E">
        <w:t xml:space="preserve"> upravitel</w:t>
      </w:r>
      <w:r>
        <w:t xml:space="preserve">jici Marici Nekić da u roku od 3 dana ovom </w:t>
      </w:r>
      <w:r w:rsidRPr="00ED7F6E">
        <w:t xml:space="preserve">sudu </w:t>
      </w:r>
      <w:r w:rsidR="00084EA3">
        <w:t>dostavi IBAN stečajnog dužnika BABA DELICIJE d.o.o., Drniš.</w:t>
      </w:r>
    </w:p>
    <w:p w:rsidRDefault="000749E5" w:rsidP="006F6A69" w:rsidR="000749E5">
      <w:pPr>
        <w:ind w:firstLine="708"/>
        <w:jc w:val="both"/>
      </w:pPr>
    </w:p>
    <w:p w:rsidRDefault="000749E5" w:rsidP="006F6A69" w:rsidR="000749E5">
      <w:pPr>
        <w:ind w:firstLine="708"/>
        <w:jc w:val="both"/>
      </w:pPr>
    </w:p>
    <w:p w:rsidRDefault="00281502" w:rsidP="007B3705" w:rsidR="00281502" w:rsidRPr="005C4636">
      <w:pPr>
        <w:ind w:firstLine="708"/>
        <w:jc w:val="center"/>
      </w:pPr>
      <w:r w:rsidRPr="005C4636">
        <w:t xml:space="preserve">U Zadru, </w:t>
      </w:r>
      <w:r w:rsidR="00084EA3">
        <w:t>13</w:t>
      </w:r>
      <w:r w:rsidR="006F6A69">
        <w:t xml:space="preserve">. </w:t>
      </w:r>
      <w:r w:rsidR="00084EA3">
        <w:t>rujna</w:t>
      </w:r>
      <w:r w:rsidR="00880377">
        <w:t xml:space="preserve"> 2018</w:t>
      </w:r>
      <w:r w:rsidR="00511649" w:rsidRPr="005C4636">
        <w:t>.</w:t>
      </w:r>
    </w:p>
    <w:p w:rsidRDefault="00281502" w:rsidP="00281502" w:rsidR="00281502">
      <w:pPr>
        <w:jc w:val="both"/>
      </w:pPr>
    </w:p>
    <w:p w:rsidRDefault="00A046B6" w:rsidP="00281502" w:rsidR="00A046B6" w:rsidRPr="005C4636">
      <w:pPr>
        <w:jc w:val="both"/>
      </w:pPr>
    </w:p>
    <w:p w:rsidRDefault="00AE0A12" w:rsidP="00281502" w:rsidR="00AE0A12" w:rsidRPr="005C4636">
      <w:pPr>
        <w:jc w:val="both"/>
      </w:pPr>
    </w:p>
    <w:p w:rsidRDefault="0034558F" w:rsidP="0034558F" w:rsidR="00F66A0F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F66A0F">
        <w:t>S</w:t>
      </w:r>
      <w:r w:rsidR="00F66A0F" w:rsidRPr="002C500F">
        <w:t>u</w:t>
      </w:r>
      <w:r w:rsidR="00880377">
        <w:t>tkinja</w:t>
      </w:r>
    </w:p>
    <w:p w:rsidRDefault="0034558F" w:rsidP="0034558F" w:rsidR="00F66A0F" w:rsidRPr="00F60CD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2BDD">
        <w:t>Ardena Bajlo</w:t>
      </w:r>
      <w:r>
        <w:t>, v.r.</w:t>
      </w:r>
    </w:p>
    <w:p w:rsidRDefault="00F66A0F" w:rsidP="00F66A0F" w:rsidR="00F66A0F"/>
    <w:p w:rsidRDefault="00801998" w:rsidP="00037570" w:rsidR="00801998"/>
    <w:p w:rsidRDefault="00801998" w:rsidP="00C43370" w:rsidR="00801998" w:rsidRPr="005C4636">
      <w:pPr>
        <w:ind w:left="5664"/>
        <w:jc w:val="right"/>
      </w:pPr>
    </w:p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B92B0E" w:rsidP="004C23AC" w:rsidR="00B92B0E" w:rsidRPr="005C4636"/>
    <w:p w:rsidRDefault="00A05090" w:rsidP="00A05090" w:rsidR="00A05090" w:rsidRPr="005C4636">
      <w:r w:rsidRPr="005C4636">
        <w:t>Dostaviti:</w:t>
      </w:r>
    </w:p>
    <w:p w:rsidRDefault="00A05090" w:rsidP="00A05090" w:rsidR="00A05090" w:rsidRPr="005C4636">
      <w:pPr>
        <w:numPr>
          <w:ilvl w:val="0"/>
          <w:numId w:val="6"/>
        </w:numPr>
      </w:pPr>
      <w:r w:rsidRPr="005C4636">
        <w:t>stečajnom upravitelju</w:t>
      </w:r>
      <w:r w:rsidR="00623F02">
        <w:t xml:space="preserve"> – e-mailom</w:t>
      </w:r>
    </w:p>
    <w:p w:rsidRDefault="00A05090" w:rsidP="00A66D91" w:rsidR="004C23AC" w:rsidRPr="00A66D91">
      <w:pPr>
        <w:numPr>
          <w:ilvl w:val="0"/>
          <w:numId w:val="6"/>
        </w:numPr>
      </w:pPr>
      <w:r w:rsidRPr="005C4636">
        <w:t>u spis</w:t>
      </w:r>
      <w:r w:rsidRPr="005C4636">
        <w:tab/>
      </w:r>
    </w:p>
    <w:sectPr w:rsidR="004C23AC" w:rsidRPr="00A66D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2549"/>
    <w:multiLevelType w:val="hybridMultilevel"/>
    <w:tmpl w:val="143A3D9E"/>
    <w:lvl w:tplc="E6DAD7D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">
    <w:nsid w:val="1A8877E3"/>
    <w:multiLevelType w:val="hybridMultilevel"/>
    <w:tmpl w:val="2182E4E8"/>
    <w:lvl w:tplc="2D821BB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022253"/>
    <w:multiLevelType w:val="hybridMultilevel"/>
    <w:tmpl w:val="87D6AB64"/>
    <w:lvl w:tplc="9B2EA51A" w:ilvl="0">
      <w:start w:val="1"/>
      <w:numFmt w:val="decimal"/>
      <w:lvlText w:val="%1."/>
      <w:lvlJc w:val="left"/>
      <w:pPr>
        <w:ind w:hanging="360" w:left="106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DD0194"/>
    <w:multiLevelType w:val="hybridMultilevel"/>
    <w:tmpl w:val="1A4E75D6"/>
    <w:lvl w:tplc="05ECAC22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18962E8"/>
    <w:multiLevelType w:val="hybridMultilevel"/>
    <w:tmpl w:val="A008CC7A"/>
    <w:lvl w:tplc="D45A3F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27200"/>
    <w:rsid w:val="00037570"/>
    <w:rsid w:val="000749E5"/>
    <w:rsid w:val="00082FAA"/>
    <w:rsid w:val="00084EA3"/>
    <w:rsid w:val="00092488"/>
    <w:rsid w:val="000E2B91"/>
    <w:rsid w:val="000E682B"/>
    <w:rsid w:val="00131C13"/>
    <w:rsid w:val="001847FA"/>
    <w:rsid w:val="002031CB"/>
    <w:rsid w:val="00206A42"/>
    <w:rsid w:val="002159D7"/>
    <w:rsid w:val="00250120"/>
    <w:rsid w:val="00281502"/>
    <w:rsid w:val="002B58F7"/>
    <w:rsid w:val="002D0398"/>
    <w:rsid w:val="00300E91"/>
    <w:rsid w:val="003214BC"/>
    <w:rsid w:val="0034558F"/>
    <w:rsid w:val="00387627"/>
    <w:rsid w:val="00394897"/>
    <w:rsid w:val="00396B19"/>
    <w:rsid w:val="003B11E4"/>
    <w:rsid w:val="003F4120"/>
    <w:rsid w:val="00417D91"/>
    <w:rsid w:val="00467CF4"/>
    <w:rsid w:val="004C23AC"/>
    <w:rsid w:val="004D3792"/>
    <w:rsid w:val="00511649"/>
    <w:rsid w:val="0059674A"/>
    <w:rsid w:val="005C4636"/>
    <w:rsid w:val="00623F02"/>
    <w:rsid w:val="00682BDD"/>
    <w:rsid w:val="006B1EE7"/>
    <w:rsid w:val="006F6A69"/>
    <w:rsid w:val="0077082A"/>
    <w:rsid w:val="007B3705"/>
    <w:rsid w:val="00801998"/>
    <w:rsid w:val="00831062"/>
    <w:rsid w:val="008703BB"/>
    <w:rsid w:val="00880377"/>
    <w:rsid w:val="008977C4"/>
    <w:rsid w:val="008E0DE8"/>
    <w:rsid w:val="008F6302"/>
    <w:rsid w:val="00921C4B"/>
    <w:rsid w:val="00944C2B"/>
    <w:rsid w:val="00955488"/>
    <w:rsid w:val="00974B89"/>
    <w:rsid w:val="009B3989"/>
    <w:rsid w:val="009E55DC"/>
    <w:rsid w:val="00A02B33"/>
    <w:rsid w:val="00A046B6"/>
    <w:rsid w:val="00A05090"/>
    <w:rsid w:val="00A241EB"/>
    <w:rsid w:val="00A319B3"/>
    <w:rsid w:val="00A31AF7"/>
    <w:rsid w:val="00A52447"/>
    <w:rsid w:val="00A66D91"/>
    <w:rsid w:val="00AE0A12"/>
    <w:rsid w:val="00B355AE"/>
    <w:rsid w:val="00B92B0E"/>
    <w:rsid w:val="00BE1412"/>
    <w:rsid w:val="00BF3AAE"/>
    <w:rsid w:val="00C43370"/>
    <w:rsid w:val="00C571CB"/>
    <w:rsid w:val="00C72B31"/>
    <w:rsid w:val="00C81041"/>
    <w:rsid w:val="00CA7947"/>
    <w:rsid w:val="00D42FEC"/>
    <w:rsid w:val="00E54AD1"/>
    <w:rsid w:val="00E76DE1"/>
    <w:rsid w:val="00E835BE"/>
    <w:rsid w:val="00E8758E"/>
    <w:rsid w:val="00E93FE7"/>
    <w:rsid w:val="00EF3728"/>
    <w:rsid w:val="00EF577B"/>
    <w:rsid w:val="00F0550D"/>
    <w:rsid w:val="00F57235"/>
    <w:rsid w:val="00F66A0F"/>
    <w:rsid w:val="00F80A60"/>
    <w:rsid w:val="00FB2A78"/>
    <w:rsid w:val="00FC5BC1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7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7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668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2018-09-13T08:29:00Z</dcterms:created>
  <dc:creator>Administrator</dc:creator>
  <cp:lastModifiedBy>Ante Rubelj</cp:lastModifiedBy>
  <cp:lastPrinted>2016-10-03T07:58:00Z</cp:lastPrinted>
  <dcterms:modified xmlns:xsi="http://www.w3.org/2001/XMLSchema-instance" xsi:type="dcterms:W3CDTF">2018-09-14T09:45:00Z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(1St-707-16-79-naredba NEKIĆ da dostavi IBAN.docx)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