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5bf0" w14:paraId="58f5bf0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447EDD" w:rsidRPr="00447EDD">
        <w:rPr>
          <w:lang w:val="hr-HR"/>
        </w:rPr>
        <w:t>FRENKI &amp; DAMIR j.d.o.o., OIB: 75984219185, Split, Vukovarska 52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5075D9">
        <w:rPr>
          <w:lang w:val="hr-HR"/>
        </w:rPr>
        <w:t>24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447EDD" w:rsidRPr="00447EDD">
        <w:rPr>
          <w:lang w:val="hr-HR"/>
        </w:rPr>
        <w:t>FRENKI &amp; DAMIR j.d.o.o., OIB: 75984219185, Split, Vukovarska 52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075D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447EDD" w:rsidRPr="00447EDD">
        <w:rPr>
          <w:lang w:val="hr-HR"/>
        </w:rPr>
        <w:t>FRENKI &amp; DAMIR j.d.o.o., OIB: 75984219185, Split, Vukovarska 52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447EDD">
        <w:rPr>
          <w:lang w:val="hr-HR"/>
        </w:rPr>
        <w:t>19. kolovoz</w:t>
      </w:r>
      <w:r w:rsidR="005075D9">
        <w:rPr>
          <w:lang w:val="hr-HR"/>
        </w:rPr>
        <w:t>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447EDD" w:rsidRPr="00447EDD">
        <w:rPr>
          <w:lang w:val="hr-HR"/>
        </w:rPr>
        <w:t>FRENKI &amp; DAMIR j.d.o.o., OIB: 75984219185, Split, Vukovarska 52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572FDB">
        <w:rPr>
          <w:lang w:val="hr-HR"/>
        </w:rPr>
        <w:t xml:space="preserve">17. </w:t>
      </w:r>
      <w:r w:rsidR="00447EDD">
        <w:rPr>
          <w:lang w:val="hr-HR"/>
        </w:rPr>
        <w:t>kolovoza</w:t>
      </w:r>
      <w:r w:rsidR="00572FDB">
        <w:rPr>
          <w:lang w:val="hr-HR"/>
        </w:rPr>
        <w:t xml:space="preserve">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075D9">
        <w:rPr>
          <w:lang w:val="hr-HR"/>
        </w:rPr>
        <w:t>1</w:t>
      </w:r>
      <w:r w:rsidR="00572FDB">
        <w:rPr>
          <w:lang w:val="hr-HR"/>
        </w:rPr>
        <w:t xml:space="preserve">20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447EDD">
        <w:rPr>
          <w:lang w:val="hr-HR"/>
        </w:rPr>
        <w:t xml:space="preserve">12.502,85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 w:rsidR="005F1FBC">
        <w:rPr>
          <w:lang w:val="hr-HR"/>
        </w:rPr>
        <w:t>4</w:t>
      </w:r>
      <w:r w:rsidR="00447EDD">
        <w:rPr>
          <w:lang w:val="hr-HR"/>
        </w:rPr>
        <w:t>-6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075D9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447EDD">
        <w:rPr>
          <w:lang w:val="hr-HR"/>
        </w:rPr>
        <w:t>9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447EDD">
        <w:rPr>
          <w:lang w:val="hr-HR"/>
        </w:rPr>
        <w:t>neprekinutom razdoblju od 216</w:t>
      </w:r>
      <w:r>
        <w:rPr>
          <w:lang w:val="hr-HR"/>
        </w:rPr>
        <w:t xml:space="preserve"> dana (list </w:t>
      </w:r>
      <w:r w:rsidR="00572FDB">
        <w:rPr>
          <w:lang w:val="hr-HR"/>
        </w:rPr>
        <w:t>1</w:t>
      </w:r>
      <w:r w:rsidR="00447EDD">
        <w:rPr>
          <w:lang w:val="hr-HR"/>
        </w:rPr>
        <w:t>1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</w:t>
      </w:r>
      <w:r w:rsidR="005075D9">
        <w:rPr>
          <w:lang w:val="hr-HR"/>
        </w:rPr>
        <w:t>4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447EDD">
      <w:t>1676</w:t>
    </w:r>
    <w:r w:rsidR="005075D9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47EDD">
      <w:t>1676</w:t>
    </w:r>
    <w:r w:rsidR="005075D9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47ED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1E40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FRENKI &amp; DAMIR jednostavno društvo s ograničenom odgovornošću za građenje i usluge</izvorni_sadrzaj>
    <derivirana_varijabla naziv="DomainObject.Predmet.ProtustrankaFormated_1">  FRENKI &amp; DAMIR jednostavno društvo s ograničenom odgovornošću za građenje i usluge</derivirana_varijabla>
  </DomainObject.Predmet.ProtustrankaFormated>
  <DomainObject.Predmet.ProtustrankaFormatedOIB>
    <izvorni_sadrzaj>  FRENKI &amp; DAMIR jednostavno društvo s ograničenom odgovornošću za građenje i usluge, OIB 75984219185</izvorni_sadrzaj>
    <derivirana_varijabla naziv="DomainObject.Predmet.ProtustrankaFormatedOIB_1">  FRENKI &amp; DAMIR jednostavno društvo s ograničenom odgovornošću za građenje i usluge, OIB 75984219185</derivirana_varijabla>
  </DomainObject.Predmet.ProtustrankaFormatedOIB>
  <DomainObject.Predmet.ProtustrankaFormatedWithAdress>
    <izvorni_sadrzaj> FRENKI &amp; DAMIR jednostavno društvo s ograničenom odgovornošću za građenje i usluge, Vukovarska 52, 21000 Split</izvorni_sadrzaj>
    <derivirana_varijabla naziv="DomainObject.Predmet.ProtustrankaFormatedWithAdress_1"> FRENKI &amp; DAMIR jednostavno društvo s ograničenom odgovornošću za građenje i usluge, Vukovarska 52, 21000 Split</derivirana_varijabla>
  </DomainObject.Predmet.ProtustrankaFormatedWithAdress>
  <DomainObject.Predmet.ProtustrankaFormatedWithAdressOIB>
    <izvorni_sadrzaj> FRENKI &amp; DAMIR jednostavno društvo s ograničenom odgovornošću za građenje i usluge, OIB 75984219185, Vukovarska 52, 21000 Split</izvorni_sadrzaj>
    <derivirana_varijabla naziv="DomainObject.Predmet.ProtustrankaFormatedWithAdressOIB_1"> FRENKI &amp; DAMIR jednostavno društvo s ograničenom odgovornošću za građenje i usluge, OIB 75984219185, Vukovarska 52, 21000 Split</derivirana_varijabla>
  </DomainObject.Predmet.ProtustrankaFormatedWithAdressOIB>
  <DomainObject.Predmet.ProtustrankaWithAdress>
    <izvorni_sadrzaj>FRENKI &amp; DAMIR jednostavno društvo s ograničenom odgovornošću za građenje i usluge Vukovarska 52, 21000 Split</izvorni_sadrzaj>
    <derivirana_varijabla naziv="DomainObject.Predmet.ProtustrankaWithAdress_1">FRENKI &amp; DAMIR jednostavno društvo s ograničenom odgovornošću za građenje i usluge Vukovarska 52, 21000 Split</derivirana_varijabla>
  </DomainObject.Predmet.ProtustrankaWithAdress>
  <DomainObject.Predmet.ProtustrankaWithAdressOIB>
    <izvorni_sadrzaj>FRENKI &amp; DAMIR jednostavno društvo s ograničenom odgovornošću za građenje i usluge, OIB 75984219185, Vukovarska 52, 21000 Split</izvorni_sadrzaj>
    <derivirana_varijabla naziv="DomainObject.Predmet.ProtustrankaWithAdressOIB_1">FRENKI &amp; DAMIR jednostavno društvo s ograničenom odgovornošću za građenje i usluge, OIB 75984219185, Vukovarska 52, 21000 Split</derivirana_varijabla>
  </DomainObject.Predmet.ProtustrankaWithAdressOIB>
  <DomainObject.Predmet.ProtustrankaNazivFormated>
    <izvorni_sadrzaj>FRENKI &amp; DAMIR jednostavno društvo s ograničenom odgovornošću za građenje i usluge</izvorni_sadrzaj>
    <derivirana_varijabla naziv="DomainObject.Predmet.ProtustrankaNazivFormated_1">FRENKI &amp; DAMIR jednostavno društvo s ograničenom odgovornošću za građenje i usluge</derivirana_varijabla>
  </DomainObject.Predmet.ProtustrankaNazivFormated>
  <DomainObject.Predmet.ProtustrankaNazivFormatedOIB>
    <izvorni_sadrzaj>FRENKI &amp; DAMIR jednostavno društvo s ograničenom odgovornošću za građenje i usluge, OIB 75984219185</izvorni_sadrzaj>
    <derivirana_varijabla naziv="DomainObject.Predmet.ProtustrankaNazivFormatedOIB_1">FRENKI &amp; DAMIR jednostavno društvo s ograničenom odgovornošću za građenje i usluge, OIB 75984219185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12502.85</izvorni_sadrzaj>
    <derivirana_varijabla naziv="DomainObject.Predmet.TrenutnaVrijednost_1">12502.85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FRENKI &amp; DAMIR jednostavno društvo s ograničenom odgovornošću za građenje i usluge</item>
    </izvorni_sadrzaj>
    <derivirana_varijabla naziv="DomainObject.Predmet.ProtuStrankaListFormated_1">
      <item>FRENKI &amp; DAMIR jednostavno društvo s ograničenom odgovornošću za građenje i usluge</item>
    </derivirana_varijabla>
  </DomainObject.Predmet.ProtuStrankaListFormated>
  <DomainObject.Predmet.ProtuStrankaListFormatedOIB>
    <izvorni_sadrzaj>
      <item>FRENKI &amp; DAMIR jednostavno društvo s ograničenom odgovornošću za građenje i usluge, OIB 75984219185</item>
    </izvorni_sadrzaj>
    <derivirana_varijabla naziv="DomainObject.Predmet.ProtuStrankaListFormatedOIB_1">
      <item>FRENKI &amp; DAMIR jednostavno društvo s ograničenom odgovornošću za građenje i usluge, OIB 75984219185</item>
    </derivirana_varijabla>
  </DomainObject.Predmet.ProtuStrankaListFormatedOIB>
  <DomainObject.Predmet.ProtuStrankaListFormatedWithAdress>
    <izvorni_sadrzaj>
      <item>FRENKI &amp; DAMIR jednostavno društvo s ograničenom odgovornošću za građenje i usluge, Vukovarska 52, 21000 Split</item>
    </izvorni_sadrzaj>
    <derivirana_varijabla naziv="DomainObject.Predmet.ProtuStrankaListFormatedWithAdress_1">
      <item>FRENKI &amp; DAMIR jednostavno društvo s ograničenom odgovornošću za građenje i usluge, Vukovarska 52, 21000 Split</item>
    </derivirana_varijabla>
  </DomainObject.Predmet.ProtuStrankaListFormatedWithAdress>
  <DomainObject.Predmet.ProtuStrankaListFormatedWithAdressOIB>
    <izvorni_sadrzaj>
      <item>FRENKI &amp; DAMIR jednostavno društvo s ograničenom odgovornošću za građenje i usluge, OIB 75984219185, Vukovarska 52, 21000 Split</item>
    </izvorni_sadrzaj>
    <derivirana_varijabla naziv="DomainObject.Predmet.ProtuStrankaListFormatedWithAdressOIB_1">
      <item>FRENKI &amp; DAMIR jednostavno društvo s ograničenom odgovornošću za građenje i usluge, OIB 75984219185, Vukovarska 52, 21000 Split</item>
    </derivirana_varijabla>
  </DomainObject.Predmet.ProtuStrankaListFormatedWithAdressOIB>
  <DomainObject.Predmet.ProtuStrankaListNazivFormated>
    <izvorni_sadrzaj>
      <item>FRENKI &amp; DAMIR jednostavno društvo s ograničenom odgovornošću za građenje i usluge</item>
    </izvorni_sadrzaj>
    <derivirana_varijabla naziv="DomainObject.Predmet.ProtuStrankaListNazivFormated_1">
      <item>FRENKI &amp; DAMIR jednostavno društvo s ograničenom odgovornošću za građenje i usluge</item>
    </derivirana_varijabla>
  </DomainObject.Predmet.ProtuStrankaListNazivFormated>
  <DomainObject.Predmet.ProtuStrankaListNazivFormatedOIB>
    <izvorni_sadrzaj>
      <item>FRENKI &amp; DAMIR jednostavno društvo s ograničenom odgovornošću za građenje i usluge, OIB 75984219185</item>
    </izvorni_sadrzaj>
    <derivirana_varijabla naziv="DomainObject.Predmet.ProtuStrankaListNazivFormatedOIB_1">
      <item>FRENKI &amp; DAMIR jednostavno društvo s ograničenom odgovornošću za građenje i usluge, OIB 75984219185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FRENKI &amp; DAMIR jednostavno društvo s ograničenom odgovornošću za građenje i usluge</izvorni_sadrzaj>
    <derivirana_varijabla naziv="DomainObject.Predmet.ProtustrankaIDrugi_1">FRENKI &amp; DAMIR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FRENKI &amp; DAMIR jednostavno društvo s ograničenom odgovornošću za građenje i usluge, OIB 75984219185, Vukovarska 52, 21000 Split</izvorni_sadrzaj>
    <derivirana_varijabla naziv="DomainObject.Predmet.ProtustrankaIDrugiAdressOIB_1">FRENKI &amp; DAMIR jednostavno društvo s ograničenom odgovornošću za građenje i usluge, OIB 75984219185, Vukovarska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FRENKI &amp; DAMIR jednostavno društvo s ograničenom odgovornošću za građenje i usluge</item>
      <item>FINANCIJSKA AGENCIJA, RC SPLIT</item>
    </izvorni_sadrzaj>
    <derivirana_varijabla naziv="DomainObject.Predmet.SudioniciListNaziv_1">
      <item>FRENKI &amp; DAMIR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FRENKI &amp; DAMIR jednostavno društvo s ograničenom odgovornošću za građenje i usluge, OIB 75984219185, Vukovarska 52,21000 Split</item>
      <item>FINANCIJSKA AGENCIJA, RC SPLIT, OIB 85821130368, Mažuranićevo šetalište 24 b,21000 Split</item>
    </izvorni_sadrzaj>
    <derivirana_varijabla naziv="DomainObject.Predmet.SudioniciListAdressOIB_1">
      <item>FRENKI &amp; DAMIR jednostavno društvo s ograničenom odgovornošću za građenje i usluge, OIB 75984219185, Vukovarska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75984219185</item>
      <item>, OIB 85821130368</item>
    </izvorni_sadrzaj>
    <derivirana_varijabla naziv="DomainObject.Predmet.SudioniciListNazivOIB_1">
      <item>, OIB 75984219185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B3C2B-708C-4AB6-98E8-2993FD294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4435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2017-01-24T08:10:00Z</cp:lastPrinted>
  <dcterms:modified xmlns:xsi="http://www.w3.org/2001/XMLSchema-instance" xsi:type="dcterms:W3CDTF">2017-01-24T08:47:00Z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