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0f03" w14:paraId="7090f03" w:rsidRDefault="006D6341" w:rsidP="006D6341" w:rsidR="006D6341" w:rsidRPr="005E275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5E2757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5E2757">
        <w:rPr>
          <w:rFonts w:hAnsi="Times New Roman" w:ascii="Times New Roman"/>
          <w:b/>
          <w:sz w:val="28"/>
        </w:rPr>
        <w:t>20</w:t>
      </w:r>
      <w:proofErr w:type="spellEnd"/>
      <w:r w:rsidRPr="005E2757">
        <w:rPr>
          <w:rFonts w:hAnsi="Times New Roman" w:ascii="Times New Roman"/>
          <w:b/>
          <w:sz w:val="28"/>
        </w:rPr>
        <w:t>.</w:t>
      </w:r>
    </w:p>
    <w:p w:rsidRDefault="006D6341" w:rsidP="006D6341" w:rsidR="006D6341" w:rsidRPr="005E2757">
      <w:pPr>
        <w:jc w:val="center"/>
        <w:rPr>
          <w:rFonts w:hAnsi="Times New Roman" w:ascii="Times New Roman"/>
          <w:b/>
          <w:sz w:val="24"/>
        </w:rPr>
      </w:pPr>
      <w:r w:rsidRPr="005E2757">
        <w:rPr>
          <w:rFonts w:hAnsi="Times New Roman" w:ascii="Times New Roman"/>
          <w:b/>
          <w:sz w:val="24"/>
        </w:rPr>
        <w:t xml:space="preserve">IZVJEŠĆE </w:t>
      </w:r>
      <w:r w:rsidRPr="005E2757">
        <w:rPr>
          <w:rFonts w:hAnsi="Times New Roman" w:ascii="Times New Roman"/>
          <w:b/>
          <w:sz w:val="24"/>
          <w:szCs w:val="24"/>
        </w:rPr>
        <w:t>STEČAJNOGA</w:t>
      </w:r>
      <w:r w:rsidRPr="005E2757">
        <w:rPr>
          <w:rFonts w:hAnsi="Times New Roman" w:ascii="Times New Roman"/>
          <w:b/>
          <w:sz w:val="24"/>
        </w:rPr>
        <w:t xml:space="preserve"> UPRAVITELJA O TIJEKU </w:t>
      </w:r>
      <w:r w:rsidR="005E2757" w:rsidRPr="005E2757">
        <w:rPr>
          <w:rFonts w:hAnsi="Times New Roman" w:ascii="Times New Roman"/>
          <w:b/>
          <w:sz w:val="24"/>
          <w:szCs w:val="24"/>
        </w:rPr>
        <w:t>STE</w:t>
      </w:r>
      <w:r w:rsidR="000C5E4C">
        <w:rPr>
          <w:rFonts w:hAnsi="Times New Roman" w:ascii="Times New Roman"/>
          <w:b/>
          <w:sz w:val="24"/>
          <w:szCs w:val="24"/>
        </w:rPr>
        <w:t>Č</w:t>
      </w:r>
      <w:r w:rsidRPr="005E2757">
        <w:rPr>
          <w:rFonts w:hAnsi="Times New Roman" w:ascii="Times New Roman"/>
          <w:b/>
          <w:sz w:val="24"/>
          <w:szCs w:val="24"/>
        </w:rPr>
        <w:t>AJNOGA</w:t>
      </w:r>
      <w:r w:rsidRPr="005E2757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</w:rPr>
      </w:pPr>
      <w:r w:rsidRPr="005E2757">
        <w:rPr>
          <w:rFonts w:hAnsi="Bookman Old Style" w:ascii="Bookman Old Style"/>
          <w:sz w:val="24"/>
          <w:szCs w:val="24"/>
        </w:rPr>
        <w:t>Nadle</w:t>
      </w:r>
      <w:r w:rsidRPr="005E2757">
        <w:rPr>
          <w:rFonts w:hAnsi="Bookman Old Style" w:ascii="Bookman Old Style"/>
          <w:sz w:val="24"/>
        </w:rPr>
        <w:t>ž</w:t>
      </w:r>
      <w:r w:rsidRPr="005E2757">
        <w:rPr>
          <w:rFonts w:hAnsi="Bookman Old Style" w:ascii="Bookman Old Style"/>
          <w:sz w:val="24"/>
          <w:szCs w:val="24"/>
        </w:rPr>
        <w:t>ni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trgova</w:t>
      </w:r>
      <w:r w:rsidRPr="005E2757">
        <w:rPr>
          <w:rFonts w:hAnsi="Bookman Old Style" w:ascii="Bookman Old Style"/>
          <w:sz w:val="24"/>
        </w:rPr>
        <w:t>č</w:t>
      </w:r>
      <w:r w:rsidRPr="005E2757">
        <w:rPr>
          <w:rFonts w:hAnsi="Bookman Old Style" w:ascii="Bookman Old Style"/>
          <w:sz w:val="24"/>
          <w:szCs w:val="24"/>
        </w:rPr>
        <w:t>ki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sud</w:t>
      </w:r>
      <w:r w:rsidRPr="005E2757">
        <w:rPr>
          <w:rFonts w:hAnsi="Bookman Old Style" w:ascii="Bookman Old Style"/>
          <w:sz w:val="24"/>
        </w:rPr>
        <w:t xml:space="preserve"> : Zagreb</w:t>
      </w: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Poslovni broj spisa: St-</w:t>
      </w:r>
      <w:proofErr w:type="spellStart"/>
      <w:r w:rsidRPr="005E2757">
        <w:rPr>
          <w:rFonts w:hAnsi="Bookman Old Style" w:ascii="Bookman Old Style"/>
          <w:sz w:val="24"/>
          <w:szCs w:val="24"/>
        </w:rPr>
        <w:t>629</w:t>
      </w:r>
      <w:proofErr w:type="spellEnd"/>
      <w:r w:rsidRPr="005E2757">
        <w:rPr>
          <w:rFonts w:hAnsi="Bookman Old Style" w:ascii="Bookman Old Style"/>
          <w:sz w:val="24"/>
          <w:szCs w:val="24"/>
        </w:rPr>
        <w:t>/</w:t>
      </w:r>
      <w:proofErr w:type="spellStart"/>
      <w:r w:rsidRPr="005E2757">
        <w:rPr>
          <w:rFonts w:hAnsi="Bookman Old Style" w:ascii="Bookman Old Style"/>
          <w:sz w:val="24"/>
          <w:szCs w:val="24"/>
        </w:rPr>
        <w:t>2015</w:t>
      </w:r>
      <w:proofErr w:type="spellEnd"/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Dužnik (ime i prezime / tvrtka ili naziv, </w:t>
      </w:r>
      <w:proofErr w:type="spellStart"/>
      <w:r w:rsidRPr="005E2757">
        <w:rPr>
          <w:rFonts w:hAnsi="Bookman Old Style" w:ascii="Bookman Old Style"/>
          <w:sz w:val="24"/>
          <w:szCs w:val="24"/>
        </w:rPr>
        <w:t>OIB</w:t>
      </w:r>
      <w:proofErr w:type="spellEnd"/>
      <w:r w:rsidRPr="005E2757">
        <w:rPr>
          <w:rFonts w:hAnsi="Bookman Old Style" w:ascii="Bookman Old Style"/>
          <w:sz w:val="24"/>
          <w:szCs w:val="24"/>
        </w:rPr>
        <w:t>, adresa / sjedište):</w:t>
      </w:r>
    </w:p>
    <w:p w:rsidRDefault="006D6341" w:rsidP="006D6341" w:rsidR="006D6341" w:rsidRPr="005E2757">
      <w:pPr>
        <w:rPr>
          <w:rFonts w:hAnsi="Bookman Old Style" w:ascii="Bookman Old Style"/>
        </w:rPr>
      </w:pPr>
      <w:proofErr w:type="spellStart"/>
      <w:r w:rsidRPr="005E2757">
        <w:rPr>
          <w:rFonts w:hAnsi="Bookman Old Style" w:ascii="Bookman Old Style"/>
          <w:b/>
          <w:sz w:val="24"/>
          <w:szCs w:val="24"/>
        </w:rPr>
        <w:t>CARIN</w:t>
      </w:r>
      <w:proofErr w:type="spellEnd"/>
      <w:r w:rsidRPr="005E2757">
        <w:rPr>
          <w:rFonts w:hAnsi="Bookman Old Style" w:ascii="Bookman Old Style"/>
          <w:b/>
          <w:sz w:val="24"/>
          <w:szCs w:val="24"/>
        </w:rPr>
        <w:t xml:space="preserve"> d.o.o. – u stečaju</w:t>
      </w:r>
      <w:r w:rsidRPr="005E2757">
        <w:rPr>
          <w:rFonts w:hAnsi="Bookman Old Style" w:ascii="Bookman Old Style"/>
          <w:sz w:val="24"/>
          <w:szCs w:val="24"/>
        </w:rPr>
        <w:t xml:space="preserve">, </w:t>
      </w:r>
      <w:proofErr w:type="spellStart"/>
      <w:r w:rsidRPr="005E2757">
        <w:rPr>
          <w:rFonts w:hAnsi="Bookman Old Style" w:ascii="Bookman Old Style"/>
          <w:sz w:val="24"/>
          <w:szCs w:val="24"/>
        </w:rPr>
        <w:t>Oreškovićeva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 1/a</w:t>
      </w:r>
      <w:r w:rsidRPr="005E2757">
        <w:rPr>
          <w:rFonts w:hAnsi="Bookman Old Style" w:ascii="Bookman Old Style"/>
        </w:rPr>
        <w:t xml:space="preserve">, </w:t>
      </w:r>
      <w:proofErr w:type="spellStart"/>
      <w:r w:rsidRPr="005E2757">
        <w:rPr>
          <w:rFonts w:hAnsi="Bookman Old Style" w:ascii="Bookman Old Style"/>
        </w:rPr>
        <w:t>OIB</w:t>
      </w:r>
      <w:proofErr w:type="spellEnd"/>
      <w:r w:rsidRPr="005E2757">
        <w:rPr>
          <w:rFonts w:hAnsi="Bookman Old Style" w:ascii="Bookman Old Style"/>
          <w:sz w:val="24"/>
        </w:rPr>
        <w:t xml:space="preserve">: </w:t>
      </w:r>
      <w:proofErr w:type="spellStart"/>
      <w:r w:rsidRPr="005E2757">
        <w:rPr>
          <w:rFonts w:hAnsi="Bookman Old Style" w:ascii="Bookman Old Style"/>
          <w:sz w:val="24"/>
        </w:rPr>
        <w:t>31515855722</w:t>
      </w:r>
      <w:proofErr w:type="spellEnd"/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211199" w:rsidR="00EA774C" w:rsidRPr="005E2757">
      <w:pPr>
        <w:rPr>
          <w:rFonts w:hAnsi="Bookman Old Style" w:ascii="Bookman Old Style"/>
          <w:sz w:val="24"/>
          <w:szCs w:val="24"/>
        </w:rPr>
      </w:pPr>
      <w:proofErr w:type="spellStart"/>
      <w:r w:rsidRPr="005E2757">
        <w:rPr>
          <w:rFonts w:hAnsi="Bookman Old Style" w:ascii="Bookman Old Style"/>
          <w:b/>
          <w:sz w:val="24"/>
          <w:szCs w:val="24"/>
        </w:rPr>
        <w:t>I.TIJEK</w:t>
      </w:r>
      <w:proofErr w:type="spellEnd"/>
      <w:r w:rsidRPr="005E2757">
        <w:rPr>
          <w:rFonts w:hAnsi="Bookman Old Style" w:ascii="Bookman Old Style"/>
          <w:b/>
          <w:sz w:val="24"/>
          <w:szCs w:val="24"/>
        </w:rPr>
        <w:t xml:space="preserve"> STEČAJNOGA POSTUPKA</w:t>
      </w:r>
      <w:r w:rsidRPr="005E2757">
        <w:rPr>
          <w:rFonts w:hAnsi="Bookman Old Style" w:ascii="Bookman Old Style"/>
          <w:sz w:val="24"/>
          <w:szCs w:val="24"/>
        </w:rPr>
        <w:t xml:space="preserve"> U RAZDOBLJU </w:t>
      </w:r>
      <w:r w:rsidR="00AA3ED2">
        <w:rPr>
          <w:rFonts w:hAnsi="Bookman Old Style" w:ascii="Bookman Old Style"/>
          <w:sz w:val="24"/>
          <w:szCs w:val="24"/>
        </w:rPr>
        <w:t>OD 30.08.2018. DO 30.11</w:t>
      </w:r>
      <w:r w:rsidR="007C30A0" w:rsidRPr="005E2757">
        <w:rPr>
          <w:rFonts w:hAnsi="Bookman Old Style" w:ascii="Bookman Old Style"/>
          <w:sz w:val="24"/>
          <w:szCs w:val="24"/>
        </w:rPr>
        <w:t>.2018</w:t>
      </w:r>
      <w:r w:rsidR="00211199">
        <w:rPr>
          <w:rFonts w:hAnsi="Bookman Old Style" w:ascii="Bookman Old Style"/>
          <w:sz w:val="24"/>
          <w:szCs w:val="24"/>
        </w:rPr>
        <w:t>. godine.</w:t>
      </w:r>
    </w:p>
    <w:p w:rsidRDefault="00CF04FD" w:rsidP="003F2564" w:rsidR="00CF04FD" w:rsidRPr="005E2757">
      <w:pPr>
        <w:rPr>
          <w:rFonts w:hAnsi="Bookman Old Style" w:ascii="Bookman Old Style"/>
          <w:sz w:val="24"/>
          <w:szCs w:val="24"/>
        </w:rPr>
      </w:pPr>
    </w:p>
    <w:p w:rsidRDefault="00211199" w:rsidP="00A30369" w:rsidR="00A30369" w:rsidRPr="00A30369">
      <w:pPr>
        <w:ind w:hanging="284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1</w:t>
      </w:r>
      <w:r w:rsidR="003F2564" w:rsidRPr="005E2757">
        <w:rPr>
          <w:rFonts w:hAnsi="Bookman Old Style" w:ascii="Bookman Old Style"/>
          <w:b/>
          <w:sz w:val="24"/>
          <w:szCs w:val="24"/>
        </w:rPr>
        <w:t>.)</w:t>
      </w:r>
      <w:r w:rsidR="00C42409">
        <w:rPr>
          <w:rFonts w:hAnsi="Bookman Old Style" w:ascii="Bookman Old Style"/>
          <w:sz w:val="24"/>
          <w:szCs w:val="24"/>
        </w:rPr>
        <w:t xml:space="preserve"> </w:t>
      </w:r>
      <w:r w:rsidR="00A30369">
        <w:rPr>
          <w:rFonts w:hAnsi="Bookman Old Style" w:ascii="Bookman Old Style"/>
          <w:sz w:val="24"/>
          <w:szCs w:val="24"/>
        </w:rPr>
        <w:t xml:space="preserve">Dana </w:t>
      </w:r>
      <w:proofErr w:type="spellStart"/>
      <w:r w:rsidR="00A30369">
        <w:rPr>
          <w:rFonts w:hAnsi="Bookman Old Style" w:ascii="Bookman Old Style"/>
          <w:sz w:val="24"/>
          <w:szCs w:val="24"/>
        </w:rPr>
        <w:t>03</w:t>
      </w:r>
      <w:proofErr w:type="spellEnd"/>
      <w:r w:rsidR="00A30369">
        <w:rPr>
          <w:rFonts w:hAnsi="Bookman Old Style" w:ascii="Bookman Old Style"/>
          <w:sz w:val="24"/>
          <w:szCs w:val="24"/>
        </w:rPr>
        <w:t>. listopada</w:t>
      </w:r>
      <w:r w:rsidR="00A30369" w:rsidRPr="00A30369">
        <w:rPr>
          <w:rFonts w:hAnsi="Bookman Old Style" w:ascii="Bookman Old Style"/>
          <w:sz w:val="24"/>
          <w:szCs w:val="24"/>
        </w:rPr>
        <w:t xml:space="preserve"> </w:t>
      </w:r>
      <w:proofErr w:type="spellStart"/>
      <w:r w:rsidR="00A30369" w:rsidRPr="00A30369">
        <w:rPr>
          <w:rFonts w:hAnsi="Bookman Old Style" w:ascii="Bookman Old Style"/>
          <w:sz w:val="24"/>
          <w:szCs w:val="24"/>
        </w:rPr>
        <w:t>2018</w:t>
      </w:r>
      <w:proofErr w:type="spellEnd"/>
      <w:r w:rsidR="00A30369" w:rsidRPr="00A30369">
        <w:rPr>
          <w:rFonts w:hAnsi="Bookman Old Style" w:ascii="Bookman Old Style"/>
          <w:sz w:val="24"/>
          <w:szCs w:val="24"/>
        </w:rPr>
        <w:t xml:space="preserve">. godine </w:t>
      </w:r>
      <w:r w:rsidR="00A30369">
        <w:rPr>
          <w:rFonts w:hAnsi="Bookman Old Style" w:ascii="Bookman Old Style"/>
          <w:sz w:val="24"/>
          <w:szCs w:val="24"/>
        </w:rPr>
        <w:t>pred Trgovačkim sudom u Zagrebu na 9. javnoj dražbi prodane su sljedeće nekretnine:</w:t>
      </w:r>
    </w:p>
    <w:p w:rsidRDefault="00A30369" w:rsidP="00A30369" w:rsidR="00A30369" w:rsidRPr="00A30369">
      <w:pPr>
        <w:ind w:hanging="284"/>
        <w:rPr>
          <w:rFonts w:hAnsi="Bookman Old Style" w:ascii="Bookman Old Style"/>
          <w:sz w:val="24"/>
          <w:szCs w:val="24"/>
        </w:rPr>
      </w:pPr>
      <w:r w:rsidRPr="00A30369">
        <w:rPr>
          <w:rFonts w:hAnsi="Bookman Old Style" w:ascii="Bookman Old Style"/>
          <w:sz w:val="24"/>
          <w:szCs w:val="24"/>
        </w:rPr>
        <w:t xml:space="preserve">- Općinski građanski sud u Zagrebu, </w:t>
      </w:r>
      <w:proofErr w:type="spellStart"/>
      <w:r w:rsidRPr="00A30369">
        <w:rPr>
          <w:rFonts w:hAnsi="Bookman Old Style" w:ascii="Bookman Old Style"/>
          <w:sz w:val="24"/>
          <w:szCs w:val="24"/>
        </w:rPr>
        <w:t>z.k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. odjel Sesvete, k.o. Sesvetski </w:t>
      </w:r>
      <w:proofErr w:type="spellStart"/>
      <w:r w:rsidRPr="00A30369">
        <w:rPr>
          <w:rFonts w:hAnsi="Bookman Old Style" w:ascii="Bookman Old Style"/>
          <w:sz w:val="24"/>
          <w:szCs w:val="24"/>
        </w:rPr>
        <w:t>Kraljevec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,  </w:t>
      </w:r>
      <w:proofErr w:type="spellStart"/>
      <w:r w:rsidRPr="00A30369">
        <w:rPr>
          <w:rFonts w:hAnsi="Bookman Old Style" w:ascii="Bookman Old Style"/>
          <w:sz w:val="24"/>
          <w:szCs w:val="24"/>
        </w:rPr>
        <w:t>zk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. ul. </w:t>
      </w:r>
      <w:proofErr w:type="spellStart"/>
      <w:r w:rsidRPr="00A30369">
        <w:rPr>
          <w:rFonts w:hAnsi="Bookman Old Style" w:ascii="Bookman Old Style"/>
          <w:sz w:val="24"/>
          <w:szCs w:val="24"/>
        </w:rPr>
        <w:t>8020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,  </w:t>
      </w:r>
      <w:proofErr w:type="spellStart"/>
      <w:r w:rsidRPr="00A30369">
        <w:rPr>
          <w:rFonts w:hAnsi="Bookman Old Style" w:ascii="Bookman Old Style"/>
          <w:sz w:val="24"/>
          <w:szCs w:val="24"/>
        </w:rPr>
        <w:t>kčbr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. </w:t>
      </w:r>
      <w:proofErr w:type="spellStart"/>
      <w:r w:rsidRPr="00A30369">
        <w:rPr>
          <w:rFonts w:hAnsi="Bookman Old Style" w:ascii="Bookman Old Style"/>
          <w:sz w:val="24"/>
          <w:szCs w:val="24"/>
        </w:rPr>
        <w:t>8403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 u naravi oranica </w:t>
      </w:r>
      <w:proofErr w:type="spellStart"/>
      <w:r w:rsidRPr="00A30369">
        <w:rPr>
          <w:rFonts w:hAnsi="Bookman Old Style" w:ascii="Bookman Old Style"/>
          <w:sz w:val="24"/>
          <w:szCs w:val="24"/>
        </w:rPr>
        <w:t>Zavjeće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 ukupne površine </w:t>
      </w:r>
      <w:proofErr w:type="spellStart"/>
      <w:r w:rsidRPr="00A30369">
        <w:rPr>
          <w:rFonts w:hAnsi="Bookman Old Style" w:ascii="Bookman Old Style"/>
          <w:sz w:val="24"/>
          <w:szCs w:val="24"/>
        </w:rPr>
        <w:t>2.533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 </w:t>
      </w:r>
      <w:proofErr w:type="spellStart"/>
      <w:r w:rsidRPr="00A30369">
        <w:rPr>
          <w:rFonts w:hAnsi="Bookman Old Style" w:ascii="Bookman Old Style"/>
          <w:sz w:val="24"/>
          <w:szCs w:val="24"/>
        </w:rPr>
        <w:t>m2</w:t>
      </w:r>
      <w:proofErr w:type="spellEnd"/>
      <w:r>
        <w:rPr>
          <w:rFonts w:hAnsi="Bookman Old Style" w:ascii="Bookman Old Style"/>
          <w:sz w:val="24"/>
          <w:szCs w:val="24"/>
        </w:rPr>
        <w:t xml:space="preserve"> za iznos od 1.140.000,</w:t>
      </w:r>
      <w:proofErr w:type="spellStart"/>
      <w:r>
        <w:rPr>
          <w:rFonts w:hAnsi="Bookman Old Style" w:ascii="Bookman Old Style"/>
          <w:sz w:val="24"/>
          <w:szCs w:val="24"/>
        </w:rPr>
        <w:t>00</w:t>
      </w:r>
      <w:proofErr w:type="spellEnd"/>
      <w:r>
        <w:rPr>
          <w:rFonts w:hAnsi="Bookman Old Style" w:ascii="Bookman Old Style"/>
          <w:sz w:val="24"/>
          <w:szCs w:val="24"/>
        </w:rPr>
        <w:t xml:space="preserve"> kuna,</w:t>
      </w:r>
    </w:p>
    <w:p w:rsidRDefault="00A30369" w:rsidP="00A30369" w:rsidR="00A30369" w:rsidRPr="00A30369">
      <w:pPr>
        <w:ind w:hanging="284"/>
        <w:rPr>
          <w:rFonts w:hAnsi="Bookman Old Style" w:ascii="Bookman Old Style"/>
          <w:sz w:val="24"/>
          <w:szCs w:val="24"/>
        </w:rPr>
      </w:pPr>
      <w:r w:rsidRPr="00A30369">
        <w:rPr>
          <w:rFonts w:hAnsi="Bookman Old Style" w:ascii="Bookman Old Style"/>
          <w:sz w:val="24"/>
          <w:szCs w:val="24"/>
        </w:rPr>
        <w:t xml:space="preserve">- Općinski građanski sud u Zagrebu, </w:t>
      </w:r>
      <w:proofErr w:type="spellStart"/>
      <w:r w:rsidRPr="00A30369">
        <w:rPr>
          <w:rFonts w:hAnsi="Bookman Old Style" w:ascii="Bookman Old Style"/>
          <w:sz w:val="24"/>
          <w:szCs w:val="24"/>
        </w:rPr>
        <w:t>z.k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. odjel Sesvete, k.o. Sesvetski </w:t>
      </w:r>
      <w:proofErr w:type="spellStart"/>
      <w:r w:rsidRPr="00A30369">
        <w:rPr>
          <w:rFonts w:hAnsi="Bookman Old Style" w:ascii="Bookman Old Style"/>
          <w:sz w:val="24"/>
          <w:szCs w:val="24"/>
        </w:rPr>
        <w:t>Kraljevec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,  </w:t>
      </w:r>
      <w:proofErr w:type="spellStart"/>
      <w:r w:rsidRPr="00A30369">
        <w:rPr>
          <w:rFonts w:hAnsi="Bookman Old Style" w:ascii="Bookman Old Style"/>
          <w:sz w:val="24"/>
          <w:szCs w:val="24"/>
        </w:rPr>
        <w:t>zk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. ul. </w:t>
      </w:r>
      <w:proofErr w:type="spellStart"/>
      <w:r w:rsidRPr="00A30369">
        <w:rPr>
          <w:rFonts w:hAnsi="Bookman Old Style" w:ascii="Bookman Old Style"/>
          <w:sz w:val="24"/>
          <w:szCs w:val="24"/>
        </w:rPr>
        <w:t>4990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,  </w:t>
      </w:r>
      <w:proofErr w:type="spellStart"/>
      <w:r w:rsidRPr="00A30369">
        <w:rPr>
          <w:rFonts w:hAnsi="Bookman Old Style" w:ascii="Bookman Old Style"/>
          <w:sz w:val="24"/>
          <w:szCs w:val="24"/>
        </w:rPr>
        <w:t>kčbr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.  </w:t>
      </w:r>
      <w:proofErr w:type="spellStart"/>
      <w:r w:rsidRPr="00A30369">
        <w:rPr>
          <w:rFonts w:hAnsi="Bookman Old Style" w:ascii="Bookman Old Style"/>
          <w:sz w:val="24"/>
          <w:szCs w:val="24"/>
        </w:rPr>
        <w:t>8394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 u naravi oranica </w:t>
      </w:r>
      <w:proofErr w:type="spellStart"/>
      <w:r w:rsidRPr="00A30369">
        <w:rPr>
          <w:rFonts w:hAnsi="Bookman Old Style" w:ascii="Bookman Old Style"/>
          <w:sz w:val="24"/>
          <w:szCs w:val="24"/>
        </w:rPr>
        <w:t>zavjeće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 ukupne površine </w:t>
      </w:r>
      <w:proofErr w:type="spellStart"/>
      <w:r w:rsidRPr="00A30369">
        <w:rPr>
          <w:rFonts w:hAnsi="Bookman Old Style" w:ascii="Bookman Old Style"/>
          <w:sz w:val="24"/>
          <w:szCs w:val="24"/>
        </w:rPr>
        <w:t>14.333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 </w:t>
      </w:r>
      <w:proofErr w:type="spellStart"/>
      <w:r w:rsidRPr="00A30369">
        <w:rPr>
          <w:rFonts w:hAnsi="Bookman Old Style" w:ascii="Bookman Old Style"/>
          <w:sz w:val="24"/>
          <w:szCs w:val="24"/>
        </w:rPr>
        <w:t>m2</w:t>
      </w:r>
      <w:proofErr w:type="spellEnd"/>
      <w:r>
        <w:rPr>
          <w:rFonts w:hAnsi="Bookman Old Style" w:ascii="Bookman Old Style"/>
          <w:sz w:val="24"/>
          <w:szCs w:val="24"/>
        </w:rPr>
        <w:t xml:space="preserve"> za iznos od </w:t>
      </w:r>
      <w:proofErr w:type="spellStart"/>
      <w:r>
        <w:rPr>
          <w:rFonts w:hAnsi="Bookman Old Style" w:ascii="Bookman Old Style"/>
          <w:sz w:val="24"/>
          <w:szCs w:val="24"/>
        </w:rPr>
        <w:t>270.000</w:t>
      </w:r>
      <w:proofErr w:type="spellEnd"/>
      <w:r>
        <w:rPr>
          <w:rFonts w:hAnsi="Bookman Old Style" w:ascii="Bookman Old Style"/>
          <w:sz w:val="24"/>
          <w:szCs w:val="24"/>
        </w:rPr>
        <w:t>,</w:t>
      </w:r>
      <w:proofErr w:type="spellStart"/>
      <w:r>
        <w:rPr>
          <w:rFonts w:hAnsi="Bookman Old Style" w:ascii="Bookman Old Style"/>
          <w:sz w:val="24"/>
          <w:szCs w:val="24"/>
        </w:rPr>
        <w:t>00</w:t>
      </w:r>
      <w:proofErr w:type="spellEnd"/>
      <w:r>
        <w:rPr>
          <w:rFonts w:hAnsi="Bookman Old Style" w:ascii="Bookman Old Style"/>
          <w:sz w:val="24"/>
          <w:szCs w:val="24"/>
        </w:rPr>
        <w:t xml:space="preserve"> kuna,</w:t>
      </w:r>
    </w:p>
    <w:p w:rsidRDefault="00A30369" w:rsidP="00A30369" w:rsidR="00A30369">
      <w:pPr>
        <w:ind w:hanging="284"/>
        <w:rPr>
          <w:rFonts w:hAnsi="Bookman Old Style" w:ascii="Bookman Old Style"/>
          <w:sz w:val="24"/>
          <w:szCs w:val="24"/>
        </w:rPr>
      </w:pPr>
      <w:r w:rsidRPr="00A30369">
        <w:rPr>
          <w:rFonts w:hAnsi="Bookman Old Style" w:ascii="Bookman Old Style"/>
          <w:sz w:val="24"/>
          <w:szCs w:val="24"/>
        </w:rPr>
        <w:t xml:space="preserve">- Općinski građanski sud u Zagrebu, </w:t>
      </w:r>
      <w:proofErr w:type="spellStart"/>
      <w:r w:rsidRPr="00A30369">
        <w:rPr>
          <w:rFonts w:hAnsi="Bookman Old Style" w:ascii="Bookman Old Style"/>
          <w:sz w:val="24"/>
          <w:szCs w:val="24"/>
        </w:rPr>
        <w:t>z.k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. odjel Sesvete, k.o. Sesvetski </w:t>
      </w:r>
      <w:proofErr w:type="spellStart"/>
      <w:r w:rsidRPr="00A30369">
        <w:rPr>
          <w:rFonts w:hAnsi="Bookman Old Style" w:ascii="Bookman Old Style"/>
          <w:sz w:val="24"/>
          <w:szCs w:val="24"/>
        </w:rPr>
        <w:t>Kraljevec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,  </w:t>
      </w:r>
      <w:proofErr w:type="spellStart"/>
      <w:r w:rsidRPr="00A30369">
        <w:rPr>
          <w:rFonts w:hAnsi="Bookman Old Style" w:ascii="Bookman Old Style"/>
          <w:sz w:val="24"/>
          <w:szCs w:val="24"/>
        </w:rPr>
        <w:t>zk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. ul. </w:t>
      </w:r>
      <w:proofErr w:type="spellStart"/>
      <w:r w:rsidRPr="00A30369">
        <w:rPr>
          <w:rFonts w:hAnsi="Bookman Old Style" w:ascii="Bookman Old Style"/>
          <w:sz w:val="24"/>
          <w:szCs w:val="24"/>
        </w:rPr>
        <w:t>8022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,  </w:t>
      </w:r>
      <w:proofErr w:type="spellStart"/>
      <w:r w:rsidRPr="00A30369">
        <w:rPr>
          <w:rFonts w:hAnsi="Bookman Old Style" w:ascii="Bookman Old Style"/>
          <w:sz w:val="24"/>
          <w:szCs w:val="24"/>
        </w:rPr>
        <w:t>kčbr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. </w:t>
      </w:r>
      <w:proofErr w:type="spellStart"/>
      <w:r w:rsidRPr="00A30369">
        <w:rPr>
          <w:rFonts w:hAnsi="Bookman Old Style" w:ascii="Bookman Old Style"/>
          <w:sz w:val="24"/>
          <w:szCs w:val="24"/>
        </w:rPr>
        <w:t>8398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 u naravi oranica </w:t>
      </w:r>
      <w:proofErr w:type="spellStart"/>
      <w:r w:rsidRPr="00A30369">
        <w:rPr>
          <w:rFonts w:hAnsi="Bookman Old Style" w:ascii="Bookman Old Style"/>
          <w:sz w:val="24"/>
          <w:szCs w:val="24"/>
        </w:rPr>
        <w:t>zavjeće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 ukupne površine </w:t>
      </w:r>
      <w:proofErr w:type="spellStart"/>
      <w:r w:rsidRPr="00A30369">
        <w:rPr>
          <w:rFonts w:hAnsi="Bookman Old Style" w:ascii="Bookman Old Style"/>
          <w:sz w:val="24"/>
          <w:szCs w:val="24"/>
        </w:rPr>
        <w:t>6.842</w:t>
      </w:r>
      <w:proofErr w:type="spellEnd"/>
      <w:r w:rsidRPr="00A30369">
        <w:rPr>
          <w:rFonts w:hAnsi="Bookman Old Style" w:ascii="Bookman Old Style"/>
          <w:sz w:val="24"/>
          <w:szCs w:val="24"/>
        </w:rPr>
        <w:t xml:space="preserve"> </w:t>
      </w:r>
      <w:proofErr w:type="spellStart"/>
      <w:r w:rsidRPr="00A30369">
        <w:rPr>
          <w:rFonts w:hAnsi="Bookman Old Style" w:ascii="Bookman Old Style"/>
          <w:sz w:val="24"/>
          <w:szCs w:val="24"/>
        </w:rPr>
        <w:t>m2</w:t>
      </w:r>
      <w:proofErr w:type="spellEnd"/>
      <w:r>
        <w:rPr>
          <w:rFonts w:hAnsi="Bookman Old Style" w:ascii="Bookman Old Style"/>
          <w:sz w:val="24"/>
          <w:szCs w:val="24"/>
        </w:rPr>
        <w:t xml:space="preserve"> za iznos od </w:t>
      </w:r>
      <w:proofErr w:type="spellStart"/>
      <w:r>
        <w:rPr>
          <w:rFonts w:hAnsi="Bookman Old Style" w:ascii="Bookman Old Style"/>
          <w:sz w:val="24"/>
          <w:szCs w:val="24"/>
        </w:rPr>
        <w:t>720.000</w:t>
      </w:r>
      <w:proofErr w:type="spellEnd"/>
      <w:r>
        <w:rPr>
          <w:rFonts w:hAnsi="Bookman Old Style" w:ascii="Bookman Old Style"/>
          <w:sz w:val="24"/>
          <w:szCs w:val="24"/>
        </w:rPr>
        <w:t>,</w:t>
      </w:r>
      <w:proofErr w:type="spellStart"/>
      <w:r>
        <w:rPr>
          <w:rFonts w:hAnsi="Bookman Old Style" w:ascii="Bookman Old Style"/>
          <w:sz w:val="24"/>
          <w:szCs w:val="24"/>
        </w:rPr>
        <w:t>00</w:t>
      </w:r>
      <w:proofErr w:type="spellEnd"/>
      <w:r>
        <w:rPr>
          <w:rFonts w:hAnsi="Bookman Old Style" w:ascii="Bookman Old Style"/>
          <w:sz w:val="24"/>
          <w:szCs w:val="24"/>
        </w:rPr>
        <w:t xml:space="preserve"> kuna.</w:t>
      </w:r>
    </w:p>
    <w:p w:rsidRDefault="00A30369" w:rsidP="00A30369" w:rsidR="00A30369">
      <w:pPr>
        <w:ind w:hanging="284"/>
        <w:rPr>
          <w:rFonts w:hAnsi="Bookman Old Style" w:ascii="Bookman Old Style"/>
          <w:sz w:val="24"/>
          <w:szCs w:val="24"/>
        </w:rPr>
      </w:pPr>
    </w:p>
    <w:p w:rsidRDefault="00A30369" w:rsidP="00C42409" w:rsidR="0090488F" w:rsidRPr="006A0630">
      <w:pPr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Navedene nekretnine su rješenjem od dosudi od </w:t>
      </w:r>
      <w:proofErr w:type="spellStart"/>
      <w:r>
        <w:rPr>
          <w:rFonts w:hAnsi="Bookman Old Style" w:ascii="Bookman Old Style"/>
          <w:sz w:val="24"/>
          <w:szCs w:val="24"/>
        </w:rPr>
        <w:t>30</w:t>
      </w:r>
      <w:proofErr w:type="spellEnd"/>
      <w:r>
        <w:rPr>
          <w:rFonts w:hAnsi="Bookman Old Style" w:ascii="Bookman Old Style"/>
          <w:sz w:val="24"/>
          <w:szCs w:val="24"/>
        </w:rPr>
        <w:t xml:space="preserve">. listopada </w:t>
      </w:r>
      <w:proofErr w:type="spellStart"/>
      <w:r>
        <w:rPr>
          <w:rFonts w:hAnsi="Bookman Old Style" w:ascii="Bookman Old Style"/>
          <w:sz w:val="24"/>
          <w:szCs w:val="24"/>
        </w:rPr>
        <w:t>2018</w:t>
      </w:r>
      <w:proofErr w:type="spellEnd"/>
      <w:r>
        <w:rPr>
          <w:rFonts w:hAnsi="Bookman Old Style" w:ascii="Bookman Old Style"/>
          <w:sz w:val="24"/>
          <w:szCs w:val="24"/>
        </w:rPr>
        <w:t xml:space="preserve">. godine dosuđene kupcu </w:t>
      </w:r>
      <w:proofErr w:type="spellStart"/>
      <w:r>
        <w:rPr>
          <w:rFonts w:hAnsi="Bookman Old Style" w:ascii="Bookman Old Style"/>
          <w:sz w:val="24"/>
          <w:szCs w:val="24"/>
        </w:rPr>
        <w:t>B2</w:t>
      </w:r>
      <w:proofErr w:type="spellEnd"/>
      <w:r>
        <w:rPr>
          <w:rFonts w:hAnsi="Bookman Old Style" w:ascii="Bookman Old Style"/>
          <w:sz w:val="24"/>
          <w:szCs w:val="24"/>
        </w:rPr>
        <w:t xml:space="preserve"> KAPITAL d.o.o., te se očekuje uplata kupovine nakon pravomoćnosti rješenja od dosudi.</w:t>
      </w:r>
    </w:p>
    <w:p w:rsidRDefault="00C42409" w:rsidP="00C42409" w:rsid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211199" w:rsidP="00215987" w:rsidR="00215987">
      <w:pPr>
        <w:ind w:hanging="284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>2</w:t>
      </w:r>
      <w:r w:rsidR="00215987" w:rsidRPr="00215987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.) </w:t>
      </w:r>
      <w:r w:rsidR="006A0630"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Započeli smo s pripremanjem obračuna troškova za ročište za utvrđivanje troškova i diobu </w:t>
      </w:r>
      <w:proofErr w:type="spellStart"/>
      <w:r w:rsidR="006A0630" w:rsidRPr="006A0630">
        <w:rPr>
          <w:rFonts w:eastAsia="Times New Roman" w:hAnsi="Bookman Old Style" w:ascii="Bookman Old Style"/>
          <w:sz w:val="24"/>
          <w:szCs w:val="24"/>
          <w:lang w:eastAsia="hr-HR"/>
        </w:rPr>
        <w:t>kupovnine</w:t>
      </w:r>
      <w:proofErr w:type="spellEnd"/>
      <w:r w:rsid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za sljedeće nekretnine</w:t>
      </w:r>
      <w:r w:rsidR="0090488F" w:rsidRPr="006A0630">
        <w:rPr>
          <w:rFonts w:eastAsia="Times New Roman" w:hAnsi="Bookman Old Style" w:ascii="Bookman Old Style"/>
          <w:sz w:val="24"/>
          <w:szCs w:val="24"/>
          <w:lang w:eastAsia="hr-HR"/>
        </w:rPr>
        <w:t>:</w:t>
      </w:r>
    </w:p>
    <w:p w:rsidRDefault="006A0630" w:rsidP="006A0630" w:rsidR="006A0630">
      <w:pPr>
        <w:numPr>
          <w:ilvl w:val="0"/>
          <w:numId w:val="5"/>
        </w:num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Hotel Jasenak</w:t>
      </w:r>
    </w:p>
    <w:p w:rsidRDefault="0090488F" w:rsidP="006A0630" w:rsidR="0090488F">
      <w:pPr>
        <w:ind w:hanging="284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   - </w:t>
      </w:r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Općinski  sud u Karlovcu,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Ogulin, k.o. Jasenak, 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766B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1555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hotel, dvorište, oranica, livada i put površine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430čhv</w:t>
      </w:r>
      <w:proofErr w:type="spellEnd"/>
      <w:r w:rsidR="006A0630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6A0630" w:rsidP="006A0630" w:rsidR="006A0630">
      <w:pPr>
        <w:ind w:hanging="284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A0630" w:rsidP="006A0630" w:rsidR="006A0630">
      <w:pPr>
        <w:numPr>
          <w:ilvl w:val="0"/>
          <w:numId w:val="5"/>
        </w:num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oranica,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1.119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i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2008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oranica,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217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791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567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13486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2013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/2 u naravi oranica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1.305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13465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2005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oranica,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812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1039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2004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901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1524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2011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Ograje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1.356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3591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2012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/2 u naravi oranica,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1.533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6A0630" w:rsidP="006A0630" w:rsidR="0090488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13510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2014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2.163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6A0630" w:rsidP="006A0630" w:rsid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A0630" w:rsidP="006A0630" w:rsidR="006A0630">
      <w:pPr>
        <w:numPr>
          <w:ilvl w:val="0"/>
          <w:numId w:val="5"/>
        </w:num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Bistransko</w:t>
      </w:r>
      <w:proofErr w:type="spellEnd"/>
    </w:p>
    <w:p w:rsidRDefault="006A0630" w:rsidP="006A0630" w:rsid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Građevinsko zemljište u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Podgorju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Bistranskom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7807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oranica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910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upisana u z.k.ul.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6516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335657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Bistransko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z.k.odjel Zaprešić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Bistrovsko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6423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7803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/2 u naravi liv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ada Kožarovo površine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690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, </w:t>
      </w:r>
    </w:p>
    <w:p w:rsidRDefault="006A0630" w:rsidP="006A0630" w:rsid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z.k.odjel Zaprešić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Bistrovsko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6497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7806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Kožarovo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440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525017" w:rsidP="00457C08" w:rsidR="00525017" w:rsidRPr="005E2757">
      <w:pPr>
        <w:spacing w:after="0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ind w:hanging="142" w:left="142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II. STANJE STEČAJNE MASE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0"/>
          <w:lang w:eastAsia="hr-HR"/>
        </w:rPr>
        <w:t>Stečajnu masu čini sljedeća imovina:</w:t>
      </w:r>
    </w:p>
    <w:p w:rsidRDefault="006D6341" w:rsidP="006D6341" w:rsidR="006D6341" w:rsidRPr="005E2757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6D6341" w:rsidP="006D6341" w:rsidR="006D6341" w:rsidRPr="005E2757">
      <w:pPr>
        <w:spacing w:after="0"/>
        <w:ind w:left="36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5A78D5" w:rsidP="005A78D5" w:rsidR="006D634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>1.</w:t>
      </w: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ab/>
      </w:r>
      <w:r w:rsidR="006D6341" w:rsidRPr="005E2757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NEKRETNINE: </w:t>
      </w:r>
    </w:p>
    <w:p w:rsidRDefault="005A78D5" w:rsidP="005A78D5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5A78D5" w:rsidP="005A78D5" w:rsidR="005A78D5" w:rsidRPr="005E2757">
      <w:pPr>
        <w:numPr>
          <w:ilvl w:val="0"/>
          <w:numId w:val="2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>SESVETSKI KRALJEVAC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1. Općinski građanski sud u Zagrebu,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8020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8403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2.533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2. Općinski građanski sud u Zagrebu,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4990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8394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14.333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3. Općinski građanski sud u Zagrebu,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8022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8398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6.842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</w:p>
    <w:p w:rsidRDefault="005A78D5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A0630" w:rsidR="006D6341" w:rsidRPr="006A0630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Na nekr</w:t>
      </w:r>
      <w:r w:rsidR="00C94397">
        <w:rPr>
          <w:rFonts w:eastAsia="Times New Roman" w:hAnsi="Bookman Old Style" w:ascii="Bookman Old Style"/>
          <w:sz w:val="24"/>
          <w:szCs w:val="24"/>
          <w:lang w:eastAsia="hr-HR"/>
        </w:rPr>
        <w:t>etninama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je</w:t>
      </w:r>
      <w:r w:rsidR="00C94397">
        <w:rPr>
          <w:rFonts w:eastAsia="Times New Roman" w:hAnsi="Bookman Old Style" w:ascii="Bookman Old Style"/>
          <w:sz w:val="24"/>
          <w:szCs w:val="24"/>
          <w:lang w:eastAsia="hr-HR"/>
        </w:rPr>
        <w:t xml:space="preserve"> upisano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založno pravo u korist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B2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KAPITAL d.o.o. Zagreb, Radni</w:t>
      </w:r>
      <w:r w:rsidR="00BF1A70">
        <w:rPr>
          <w:rFonts w:eastAsia="Times New Roman" w:hAnsi="Bookman Old Style" w:ascii="Bookman Old Style"/>
          <w:sz w:val="24"/>
          <w:szCs w:val="24"/>
          <w:lang w:eastAsia="hr-HR"/>
        </w:rPr>
        <w:t xml:space="preserve">čka cesta </w:t>
      </w:r>
      <w:proofErr w:type="spellStart"/>
      <w:r w:rsidR="00BF1A70">
        <w:rPr>
          <w:rFonts w:eastAsia="Times New Roman" w:hAnsi="Bookman Old Style" w:ascii="Bookman Old Style"/>
          <w:sz w:val="24"/>
          <w:szCs w:val="24"/>
          <w:lang w:eastAsia="hr-HR"/>
        </w:rPr>
        <w:t>41</w:t>
      </w:r>
      <w:proofErr w:type="spellEnd"/>
      <w:r w:rsidR="00BF1A70">
        <w:rPr>
          <w:rFonts w:eastAsia="Times New Roman" w:hAnsi="Bookman Old Style" w:ascii="Bookman Old Style"/>
          <w:sz w:val="24"/>
          <w:szCs w:val="24"/>
          <w:lang w:eastAsia="hr-HR"/>
        </w:rPr>
        <w:t xml:space="preserve">, </w:t>
      </w:r>
      <w:proofErr w:type="spellStart"/>
      <w:r w:rsidR="00BF1A70">
        <w:rPr>
          <w:rFonts w:eastAsia="Times New Roman" w:hAnsi="Bookman Old Style" w:ascii="Bookman Old Style"/>
          <w:sz w:val="24"/>
          <w:szCs w:val="24"/>
          <w:lang w:eastAsia="hr-HR"/>
        </w:rPr>
        <w:t>OIB</w:t>
      </w:r>
      <w:proofErr w:type="spellEnd"/>
      <w:r w:rsidR="00BF1A70">
        <w:rPr>
          <w:rFonts w:eastAsia="Times New Roman" w:hAnsi="Bookman Old Style" w:ascii="Bookman Old Style"/>
          <w:sz w:val="24"/>
          <w:szCs w:val="24"/>
          <w:lang w:eastAsia="hr-HR"/>
        </w:rPr>
        <w:t xml:space="preserve">: </w:t>
      </w:r>
      <w:proofErr w:type="spellStart"/>
      <w:r w:rsidR="00BF1A70">
        <w:rPr>
          <w:rFonts w:eastAsia="Times New Roman" w:hAnsi="Bookman Old Style" w:ascii="Bookman Old Style"/>
          <w:sz w:val="24"/>
          <w:szCs w:val="24"/>
          <w:lang w:eastAsia="hr-HR"/>
        </w:rPr>
        <w:t>57509775367</w:t>
      </w:r>
      <w:proofErr w:type="spellEnd"/>
      <w:r w:rsidR="00BF1A70">
        <w:rPr>
          <w:rFonts w:eastAsia="Times New Roman" w:hAnsi="Bookman Old Style" w:ascii="Bookman Old Style"/>
          <w:sz w:val="24"/>
          <w:szCs w:val="24"/>
          <w:lang w:eastAsia="hr-HR"/>
        </w:rPr>
        <w:t>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lastRenderedPageBreak/>
        <w:t>2.    POKRETNINE: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</w:p>
    <w:p w:rsidRDefault="00C2355C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Sva pokretna imovina je unovčena.</w:t>
      </w: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C2355C" w:rsidP="006D6341" w:rsidR="00C2355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3.    DRUGA IMOVINA: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D7525" w:rsidP="003D7525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Sva druga imovina je unovčena</w:t>
      </w:r>
      <w:r w:rsidR="00F20F50">
        <w:rPr>
          <w:rFonts w:hAnsi="Bookman Old Style" w:ascii="Bookman Old Style"/>
          <w:sz w:val="24"/>
          <w:szCs w:val="24"/>
        </w:rPr>
        <w:t>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Stečajni dužnik nema zaposlenih radnika.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C75F0" w:rsidP="00DC75F0" w:rsidR="00DC75F0" w:rsidRPr="00DC75F0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Nastavno </w:t>
      </w:r>
      <w:r w:rsidRPr="00DC75F0">
        <w:rPr>
          <w:rFonts w:hAnsi="Bookman Old Style" w:ascii="Bookman Old Style"/>
          <w:sz w:val="24"/>
          <w:szCs w:val="24"/>
        </w:rPr>
        <w:t>dajemo pregled priljeva i odljeva sredstava sa žiro-računa stečajnog dužnika</w:t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</w:p>
    <w:p w:rsidRDefault="006A0630" w:rsidP="00F20F50" w:rsidR="006D6341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u razdoblju od  30.08.2018.godine do 30.11</w:t>
      </w:r>
      <w:r w:rsidR="00DC75F0" w:rsidRPr="00DC75F0">
        <w:rPr>
          <w:rFonts w:hAnsi="Bookman Old Style" w:ascii="Bookman Old Style"/>
          <w:sz w:val="24"/>
          <w:szCs w:val="24"/>
        </w:rPr>
        <w:t>.2018. godine.</w:t>
      </w:r>
      <w:r w:rsidR="00DC75F0" w:rsidRPr="00DC75F0">
        <w:rPr>
          <w:rFonts w:hAnsi="Bookman Old Style" w:ascii="Bookman Old Style"/>
          <w:sz w:val="24"/>
          <w:szCs w:val="24"/>
        </w:rPr>
        <w:tab/>
      </w:r>
      <w:r w:rsidR="00DC75F0" w:rsidRPr="00DC75F0">
        <w:rPr>
          <w:rFonts w:hAnsi="Bookman Old Style" w:ascii="Bookman Old Style"/>
          <w:sz w:val="24"/>
          <w:szCs w:val="24"/>
        </w:rPr>
        <w:tab/>
      </w:r>
      <w:r w:rsidR="00DC75F0" w:rsidRPr="00DC75F0">
        <w:rPr>
          <w:rFonts w:hAnsi="Bookman Old Style" w:ascii="Bookman Old Style"/>
          <w:sz w:val="24"/>
          <w:szCs w:val="24"/>
        </w:rPr>
        <w:tab/>
      </w:r>
    </w:p>
    <w:p w:rsidRDefault="00F20F50" w:rsidP="00F20F50" w:rsidR="00F20F50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tbl>
      <w:tblPr>
        <w:tblW w:type="dxa" w:w="8085"/>
        <w:tblInd w:type="dxa" w:w="108"/>
        <w:tblLook w:val="04A0" w:noVBand="1" w:noHBand="0" w:lastColumn="0" w:firstColumn="1" w:lastRow="0" w:firstRow="1"/>
      </w:tblPr>
      <w:tblGrid>
        <w:gridCol w:w="700"/>
        <w:gridCol w:w="719"/>
        <w:gridCol w:w="984"/>
        <w:gridCol w:w="984"/>
        <w:gridCol w:w="3302"/>
        <w:gridCol w:w="222"/>
        <w:gridCol w:w="1384"/>
      </w:tblGrid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30.08.2018.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1.038.356,</w:t>
            </w:r>
            <w:proofErr w:type="spellStart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39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1.038.316,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181</w:t>
            </w:r>
            <w:proofErr w:type="spellEnd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81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-kamate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181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81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Agencije za 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prodaje dionica 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INGR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- prodaja nekretnina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vrijednosnica -Lanište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parnićnog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troška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nedostatka garancije Hrvatske autoceste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1.038.538,</w:t>
            </w:r>
            <w:proofErr w:type="spellStart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61.196</w:t>
            </w:r>
            <w:proofErr w:type="spellEnd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75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statistike, SDA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649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43.369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2.077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Isplata radnicima od Agencije za 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 nekretnine (voda, plin, 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el.energija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,održavanje nekretnine 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čuvanja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pristojbi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Uplata pologa Trgovački sud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upraviteljici-neto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upraviteljici-doprinosi, porezi i prirez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30.11.2018.GODINE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977.341</w:t>
            </w:r>
            <w:proofErr w:type="spellEnd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45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977.101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89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239</w:t>
            </w:r>
            <w:proofErr w:type="spellEnd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</w:t>
            </w:r>
            <w:proofErr w:type="spellEnd"/>
          </w:p>
        </w:tc>
      </w:tr>
      <w:tr w:rsidTr="006A0630" w:rsidR="006A0630" w:rsidRPr="006A063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A0630" w:rsidP="006A0630" w:rsidR="006A0630" w:rsidRPr="006A063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1.038.538,</w:t>
            </w:r>
            <w:proofErr w:type="spellStart"/>
            <w:r w:rsidRPr="006A063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</w:t>
            </w:r>
            <w:proofErr w:type="spellEnd"/>
          </w:p>
        </w:tc>
      </w:tr>
    </w:tbl>
    <w:p w:rsidRDefault="006A0630" w:rsidP="00F20F50" w:rsidR="006A0630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III. RADNJE  KOJE ĆE SE PODUZETI U NAREDNOM RAZDOBLJU</w:t>
      </w:r>
    </w:p>
    <w:p w:rsidRDefault="000826DB" w:rsidP="006D6341" w:rsidR="000826DB">
      <w:pPr>
        <w:rPr>
          <w:rFonts w:hAnsi="Bookman Old Style" w:ascii="Bookman Old Style"/>
          <w:sz w:val="24"/>
          <w:szCs w:val="24"/>
        </w:rPr>
      </w:pPr>
    </w:p>
    <w:p w:rsidRDefault="000826DB" w:rsidP="0012280D" w:rsidR="000826DB" w:rsidRPr="005E2757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U izradi je prijedlog </w:t>
      </w:r>
      <w:r w:rsidR="0012280D">
        <w:rPr>
          <w:rFonts w:hAnsi="Bookman Old Style" w:ascii="Bookman Old Style"/>
          <w:sz w:val="24"/>
          <w:szCs w:val="24"/>
        </w:rPr>
        <w:t>za ročište</w:t>
      </w:r>
      <w:r w:rsidRPr="000826DB">
        <w:rPr>
          <w:rFonts w:hAnsi="Bookman Old Style" w:ascii="Bookman Old Style"/>
          <w:sz w:val="24"/>
          <w:szCs w:val="24"/>
        </w:rPr>
        <w:t xml:space="preserve"> za utvrđenje troškova i diobu </w:t>
      </w:r>
      <w:proofErr w:type="spellStart"/>
      <w:r w:rsidRPr="000826DB">
        <w:rPr>
          <w:rFonts w:hAnsi="Bookman Old Style" w:ascii="Bookman Old Style"/>
          <w:sz w:val="24"/>
          <w:szCs w:val="24"/>
        </w:rPr>
        <w:t>kupovnine</w:t>
      </w:r>
      <w:proofErr w:type="spellEnd"/>
      <w:r w:rsidRPr="000826DB">
        <w:rPr>
          <w:rFonts w:hAnsi="Bookman Old Style" w:ascii="Bookman Old Style"/>
          <w:sz w:val="24"/>
          <w:szCs w:val="24"/>
        </w:rPr>
        <w:t xml:space="preserve"> za sredstva</w:t>
      </w:r>
      <w:r>
        <w:rPr>
          <w:rFonts w:hAnsi="Bookman Old Style" w:ascii="Bookman Old Style"/>
          <w:sz w:val="24"/>
          <w:szCs w:val="24"/>
        </w:rPr>
        <w:t xml:space="preserve"> pribavljena prodajom nekretnina.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Mjesto i datum </w:t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="00310D4C"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>Stečajni upravitelj</w:t>
      </w:r>
    </w:p>
    <w:p w:rsidRDefault="006D6341" w:rsidR="00312D3F" w:rsidRPr="005E2757">
      <w:r w:rsidRPr="005E2757">
        <w:rPr>
          <w:rFonts w:hAnsi="Bookman Old Style" w:ascii="Bookman Old Style"/>
          <w:sz w:val="24"/>
          <w:szCs w:val="24"/>
        </w:rPr>
        <w:t xml:space="preserve">Zagreb, </w:t>
      </w:r>
      <w:r w:rsidR="006A0630">
        <w:rPr>
          <w:rFonts w:hAnsi="Bookman Old Style" w:ascii="Bookman Old Style"/>
          <w:sz w:val="24"/>
          <w:szCs w:val="24"/>
        </w:rPr>
        <w:t>30.11</w:t>
      </w:r>
      <w:r w:rsidR="00525017">
        <w:rPr>
          <w:rFonts w:hAnsi="Bookman Old Style" w:ascii="Bookman Old Style"/>
          <w:sz w:val="24"/>
          <w:szCs w:val="24"/>
        </w:rPr>
        <w:t>.2018</w:t>
      </w:r>
      <w:r w:rsidRPr="005E2757">
        <w:rPr>
          <w:rFonts w:hAnsi="Bookman Old Style" w:ascii="Bookman Old Style"/>
          <w:sz w:val="24"/>
          <w:szCs w:val="24"/>
        </w:rPr>
        <w:t xml:space="preserve">.                                             </w:t>
      </w:r>
      <w:r w:rsidR="00310D4C" w:rsidRPr="005E2757">
        <w:rPr>
          <w:rFonts w:hAnsi="Bookman Old Style" w:ascii="Bookman Old Style"/>
          <w:sz w:val="24"/>
          <w:szCs w:val="24"/>
        </w:rPr>
        <w:tab/>
        <w:t xml:space="preserve">   </w:t>
      </w:r>
      <w:r w:rsidRPr="005E2757">
        <w:rPr>
          <w:rFonts w:hAnsi="Bookman Old Style" w:ascii="Bookman Old Style"/>
          <w:sz w:val="24"/>
          <w:szCs w:val="24"/>
        </w:rPr>
        <w:t xml:space="preserve">Davorka </w:t>
      </w:r>
      <w:proofErr w:type="spellStart"/>
      <w:r w:rsidRPr="005E2757">
        <w:rPr>
          <w:rFonts w:hAnsi="Bookman Old Style" w:ascii="Bookman Old Style"/>
          <w:sz w:val="24"/>
          <w:szCs w:val="24"/>
        </w:rPr>
        <w:t>Huljev</w:t>
      </w:r>
      <w:proofErr w:type="spellEnd"/>
    </w:p>
    <w:sectPr w:rsidSect="00925D67" w:rsidR="00312D3F" w:rsidRPr="005E2757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60EEA"/>
    <w:multiLevelType w:val="hybridMultilevel"/>
    <w:tmpl w:val="5EB601D6"/>
    <w:lvl w:tplc="041A0017" w:ilvl="0">
      <w:start w:val="1"/>
      <w:numFmt w:val="lowerLetter"/>
      <w:lvlText w:val="%1)"/>
      <w:lvlJc w:val="lef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">
    <w:nsid w:val="15EC4478"/>
    <w:multiLevelType w:val="hybridMultilevel"/>
    <w:tmpl w:val="F32A2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307BB1"/>
    <w:multiLevelType w:val="hybridMultilevel"/>
    <w:tmpl w:val="F950F8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FE0CD8"/>
    <w:multiLevelType w:val="hybridMultilevel"/>
    <w:tmpl w:val="7A7ED81A"/>
    <w:lvl w:tplc="6B0ACAB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141757"/>
    <w:multiLevelType w:val="hybridMultilevel"/>
    <w:tmpl w:val="EACC18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341"/>
    <w:rsid w:val="000826DB"/>
    <w:rsid w:val="000C5E4C"/>
    <w:rsid w:val="0012280D"/>
    <w:rsid w:val="00211199"/>
    <w:rsid w:val="00215987"/>
    <w:rsid w:val="00246301"/>
    <w:rsid w:val="002745DC"/>
    <w:rsid w:val="00310D4C"/>
    <w:rsid w:val="00312D3F"/>
    <w:rsid w:val="003D7525"/>
    <w:rsid w:val="003F2564"/>
    <w:rsid w:val="00457C08"/>
    <w:rsid w:val="00525017"/>
    <w:rsid w:val="00527954"/>
    <w:rsid w:val="005A78D5"/>
    <w:rsid w:val="005E2757"/>
    <w:rsid w:val="006A0630"/>
    <w:rsid w:val="006C52EE"/>
    <w:rsid w:val="006D6341"/>
    <w:rsid w:val="007348E6"/>
    <w:rsid w:val="007C30A0"/>
    <w:rsid w:val="0090488F"/>
    <w:rsid w:val="00922267"/>
    <w:rsid w:val="00925D67"/>
    <w:rsid w:val="00976319"/>
    <w:rsid w:val="00A30369"/>
    <w:rsid w:val="00AA3ED2"/>
    <w:rsid w:val="00B41D87"/>
    <w:rsid w:val="00BF1A70"/>
    <w:rsid w:val="00C2355C"/>
    <w:rsid w:val="00C42409"/>
    <w:rsid w:val="00C94397"/>
    <w:rsid w:val="00CF04FD"/>
    <w:rsid w:val="00D61F8A"/>
    <w:rsid w:val="00D654D5"/>
    <w:rsid w:val="00DC75F0"/>
    <w:rsid w:val="00EA774C"/>
    <w:rsid w:val="00F2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5A78D5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4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4D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4D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4D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5A78D5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4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4D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4D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4D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769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973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60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1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884</properties:Words>
  <properties:Characters>5077</properties:Characters>
  <properties:Lines>372</properties:Lines>
  <properties:Paragraphs>150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2018-12-04T08:37:00Z</dcterms:created>
  <dc:creator>natalija</dc:creator>
  <cp:lastModifiedBy>Kristina Švajger</cp:lastModifiedBy>
  <cp:lastPrinted>2018-11-29T12:27:00Z</cp:lastPrinted>
  <dcterms:modified xmlns:xsi="http://www.w3.org/2001/XMLSchema-instance" xsi:type="dcterms:W3CDTF">2018-12-04T08:38:00Z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St-629/2015-366 / Podnesak - Izvješće stečajnog upravitelja (izvješće stečajnog upravitelja, 30.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