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3ff6" w14:paraId="9c73ff6" w:rsidRDefault="00A91B99" w:rsidP="00A91B99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91B99" w:rsidR="00AE649C" w:rsidRPr="00B76F3C">
      <w:pPr>
        <w:pStyle w:val="NormaleSPIS"/>
        <w:spacing w:after="0"/>
      </w:pPr>
    </w:p>
    <w:p w:rsidRDefault="00A91B99" w:rsidP="00A91B99" w:rsidR="00A91B99">
      <w:pPr>
        <w:spacing w:after="0"/>
      </w:pPr>
      <w:r>
        <w:tab/>
        <w:t>Republika Hrvatska</w:t>
      </w:r>
    </w:p>
    <w:p w:rsidRDefault="00A91B99" w:rsidP="00A91B99" w:rsidR="00A91B99">
      <w:pPr>
        <w:spacing w:after="0"/>
      </w:pPr>
      <w:r>
        <w:t xml:space="preserve">      Trgovački sud u Bjelovaru</w:t>
      </w:r>
    </w:p>
    <w:p w:rsidRDefault="00A91B99" w:rsidP="00A91B99" w:rsidR="00A91B99">
      <w:pPr>
        <w:spacing w:after="0"/>
      </w:pPr>
      <w:r>
        <w:t>Bjelovar, Šet. dr. Ivše Lebovića 42</w:t>
      </w:r>
    </w:p>
    <w:p w:rsidRDefault="00A91B99" w:rsidP="00A91B99" w:rsidR="00A91B99">
      <w:pPr>
        <w:spacing w:after="0"/>
        <w:jc w:val="right"/>
      </w:pPr>
      <w:r>
        <w:t>Poslovni broj: 2 St-686/2017-9</w:t>
      </w:r>
    </w:p>
    <w:p w:rsidRDefault="00A91B99" w:rsidP="00A91B99" w:rsidR="00A91B99">
      <w:pPr>
        <w:spacing w:after="0"/>
      </w:pPr>
    </w:p>
    <w:p w:rsidRDefault="00A91B99" w:rsidP="00A91B99" w:rsidR="00A91B99">
      <w:pPr>
        <w:spacing w:after="0"/>
      </w:pPr>
    </w:p>
    <w:p w:rsidRDefault="00A91B99" w:rsidP="00A91B99" w:rsidR="00A91B99">
      <w:pPr>
        <w:spacing w:after="0"/>
      </w:pPr>
    </w:p>
    <w:p w:rsidRDefault="00A91B99" w:rsidP="00A91B99" w:rsidR="00A91B99">
      <w:pPr>
        <w:spacing w:after="0"/>
      </w:pPr>
    </w:p>
    <w:p w:rsidRDefault="00A91B99" w:rsidP="00A91B99" w:rsidR="00A91B99">
      <w:pPr>
        <w:spacing w:after="0"/>
        <w:jc w:val="center"/>
      </w:pPr>
      <w:r>
        <w:t>U    I M E   R E P U B L I K E   H R V A T S K E</w:t>
      </w:r>
    </w:p>
    <w:p w:rsidRDefault="00A91B99" w:rsidP="00A91B99" w:rsidR="00A91B99">
      <w:pPr>
        <w:spacing w:after="0"/>
        <w:jc w:val="center"/>
      </w:pPr>
    </w:p>
    <w:p w:rsidRDefault="00A91B99" w:rsidP="00A91B99" w:rsidR="00A91B99">
      <w:pPr>
        <w:spacing w:after="0"/>
        <w:jc w:val="center"/>
      </w:pPr>
      <w:r>
        <w:t>R J E Š E N J E</w:t>
      </w:r>
    </w:p>
    <w:p w:rsidRDefault="00A91B99" w:rsidP="00A91B99" w:rsidR="00A91B99">
      <w:pPr>
        <w:spacing w:after="0"/>
      </w:pPr>
    </w:p>
    <w:p w:rsidRDefault="00A91B99" w:rsidP="00A91B99" w:rsidR="00A91B99">
      <w:pPr>
        <w:spacing w:after="0"/>
      </w:pPr>
    </w:p>
    <w:p w:rsidRDefault="00A91B99" w:rsidP="00A91B99" w:rsidR="00A91B99">
      <w:pPr>
        <w:spacing w:after="0"/>
      </w:pPr>
    </w:p>
    <w:p w:rsidRDefault="00A91B99" w:rsidP="00A91B99" w:rsidR="00A91B99">
      <w:pPr>
        <w:spacing w:after="0"/>
        <w:jc w:val="both"/>
      </w:pPr>
      <w:r>
        <w:t xml:space="preserve">Trgovački sud u Bjelovaru, po sucu Tomislavu Mrazoviću, kao sucu pojedincu, na prijedlog sudskog savjetnika Miroslava Lovrekovića, u skraćenom stečajnom postupku nad dužnikom MEĐUNARODNAZABAVA društvo s ograničenom odgovornošću za ugostiteljstvo i turizam, Zagreb, Martićeva 71, MBS: 080522768, OIB: 91189747825, 25. travnja 2018. </w:t>
      </w:r>
    </w:p>
    <w:p w:rsidRDefault="00A91B99" w:rsidP="00A91B99" w:rsidR="00A91B99">
      <w:pPr>
        <w:spacing w:after="0"/>
        <w:jc w:val="both"/>
      </w:pPr>
    </w:p>
    <w:p w:rsidRDefault="00A91B99" w:rsidP="00A91B99" w:rsidR="00A91B99">
      <w:pPr>
        <w:spacing w:after="0"/>
        <w:jc w:val="both"/>
      </w:pPr>
    </w:p>
    <w:p w:rsidRDefault="00A91B99" w:rsidP="00A91B99" w:rsidR="00A91B99">
      <w:pPr>
        <w:spacing w:after="0"/>
        <w:jc w:val="center"/>
      </w:pPr>
      <w:r>
        <w:t>r i j e š i o   j e</w:t>
      </w:r>
    </w:p>
    <w:p w:rsidRDefault="00A91B99" w:rsidP="00A91B99" w:rsidR="00A91B99">
      <w:pPr>
        <w:spacing w:after="0"/>
        <w:jc w:val="center"/>
        <w:rPr>
          <w:b/>
        </w:rPr>
      </w:pPr>
    </w:p>
    <w:p w:rsidRDefault="00A91B99" w:rsidP="00A91B99" w:rsidR="00A91B99">
      <w:pPr>
        <w:spacing w:after="0"/>
        <w:jc w:val="center"/>
        <w:rPr>
          <w:b/>
        </w:rPr>
      </w:pPr>
    </w:p>
    <w:p w:rsidRDefault="00A91B99" w:rsidP="00A91B99" w:rsidR="00A91B99">
      <w:pPr>
        <w:spacing w:after="0"/>
        <w:jc w:val="both"/>
      </w:pPr>
      <w:r>
        <w:rPr>
          <w:b/>
        </w:rPr>
        <w:tab/>
      </w:r>
      <w:r>
        <w:t>1. Obustavlja se skraćeni stečajni postupak.</w:t>
      </w:r>
    </w:p>
    <w:p w:rsidRDefault="00A91B99" w:rsidP="00A91B99" w:rsidR="00A91B99">
      <w:pPr>
        <w:spacing w:after="0"/>
        <w:jc w:val="both"/>
      </w:pPr>
    </w:p>
    <w:p w:rsidRDefault="00A91B99" w:rsidP="00A91B99" w:rsidR="00A91B99">
      <w:pPr>
        <w:spacing w:after="0"/>
        <w:jc w:val="both"/>
      </w:pPr>
      <w:r>
        <w:tab/>
        <w:t>2. Sud će posebnim rješenjem odlučiti o prijedlogu vjerovnika za pokretanje stečajnog postupka.</w:t>
      </w:r>
    </w:p>
    <w:p w:rsidRDefault="00A91B99" w:rsidP="00A91B99" w:rsidR="00A91B99">
      <w:pPr>
        <w:spacing w:after="0"/>
        <w:jc w:val="center"/>
      </w:pPr>
    </w:p>
    <w:p w:rsidRDefault="00A91B99" w:rsidP="00A91B99" w:rsidR="00A91B99">
      <w:pPr>
        <w:spacing w:after="0"/>
        <w:jc w:val="center"/>
      </w:pPr>
    </w:p>
    <w:p w:rsidRDefault="00A91B99" w:rsidP="00A91B99" w:rsidR="00A91B99">
      <w:pPr>
        <w:tabs>
          <w:tab w:pos="1797" w:val="left"/>
          <w:tab w:pos="4536" w:val="center"/>
        </w:tabs>
        <w:spacing w:after="0"/>
      </w:pPr>
      <w:r>
        <w:tab/>
      </w:r>
      <w:r>
        <w:tab/>
        <w:t>Obrazloženje</w:t>
      </w:r>
    </w:p>
    <w:p w:rsidRDefault="00A91B99" w:rsidP="00A91B99" w:rsidR="00A91B99">
      <w:pPr>
        <w:spacing w:after="0"/>
        <w:jc w:val="both"/>
        <w:rPr>
          <w:b/>
        </w:rPr>
      </w:pPr>
    </w:p>
    <w:p w:rsidRDefault="00A91B99" w:rsidP="00A91B99" w:rsidR="00A91B99">
      <w:pPr>
        <w:spacing w:after="0"/>
        <w:jc w:val="both"/>
        <w:rPr>
          <w:b/>
        </w:rPr>
      </w:pPr>
    </w:p>
    <w:p w:rsidRDefault="00A91B99" w:rsidP="00A91B99" w:rsidR="00A91B99">
      <w:pPr>
        <w:spacing w:after="0"/>
        <w:jc w:val="both"/>
      </w:pPr>
      <w:r>
        <w:rPr>
          <w:b/>
        </w:rPr>
        <w:tab/>
      </w:r>
      <w:r>
        <w:t>U skraćenom stečajnom postupku nad dužnikom, Trgovački sud u Bjelovaru je oglasom od 12. rujna 2017. godine, koji je objavljen na mrežnoj stranici e-Oglasna ploča sudova 12. rujna 2017. godine, među ostalim pozvao vjerovnike da u roku od 45 dana od objave oglasa na mrežnoj stranci e-Oglasna ploča sudova prelože otvaranje stečajnog postupka nad dužnikom.</w:t>
      </w:r>
    </w:p>
    <w:p w:rsidRDefault="00A91B99" w:rsidP="00A91B99" w:rsidR="00A91B99">
      <w:pPr>
        <w:spacing w:after="0"/>
        <w:jc w:val="both"/>
      </w:pPr>
    </w:p>
    <w:p w:rsidRDefault="00A91B99" w:rsidP="00A91B99" w:rsidR="00A91B99">
      <w:pPr>
        <w:spacing w:after="0"/>
        <w:jc w:val="both"/>
      </w:pPr>
      <w:r>
        <w:tab/>
        <w:t>MIRJANA DRAGIJA iz Dubrave Vrbovačke, Zetkan 20, OIB: 05333382942, kao vjerovnik je podnijela prijedlog za otvaranje stečajnog postupka nad dužnikom 27. listopada 2017. godine.</w:t>
      </w:r>
    </w:p>
    <w:p w:rsidRDefault="00A91B99" w:rsidP="00A91B99" w:rsidR="00A91B99">
      <w:pPr>
        <w:spacing w:after="0"/>
        <w:jc w:val="both"/>
      </w:pPr>
    </w:p>
    <w:p w:rsidRDefault="00A91B99" w:rsidP="00A91B99" w:rsidR="00A91B99">
      <w:pPr>
        <w:spacing w:after="0"/>
        <w:jc w:val="both"/>
      </w:pPr>
      <w: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(NN broj 71/15 – dalje SZ).</w:t>
      </w:r>
    </w:p>
    <w:p w:rsidRDefault="00A91B99" w:rsidP="00A91B99" w:rsidR="00A91B99">
      <w:pPr>
        <w:spacing w:after="0"/>
        <w:jc w:val="both"/>
      </w:pPr>
    </w:p>
    <w:p w:rsidRDefault="00A91B99" w:rsidP="00A91B99" w:rsidR="00A91B99" w:rsidRPr="00A91B99">
      <w:pPr>
        <w:spacing w:after="0"/>
      </w:pPr>
      <w:r>
        <w:br w:type="page"/>
      </w:r>
      <w:r>
        <w:lastRenderedPageBreak/>
        <w:tab/>
        <w:t>Stoga je skraćeni stečajni postupak nad dužnikom obustavljen i temeljem odredbe čl. 433. SZ-a riješeno je kao u izreci.</w:t>
      </w:r>
      <w:r>
        <w:rPr>
          <w:b/>
        </w:rPr>
        <w:tab/>
      </w:r>
    </w:p>
    <w:p w:rsidRDefault="00A91B99" w:rsidP="00A91B99" w:rsidR="00A91B99">
      <w:pPr>
        <w:spacing w:after="0"/>
        <w:jc w:val="both"/>
      </w:pPr>
    </w:p>
    <w:p w:rsidRDefault="00A91B99" w:rsidP="00A91B99" w:rsidR="00A91B99">
      <w:pPr>
        <w:spacing w:after="0"/>
        <w:jc w:val="center"/>
      </w:pPr>
      <w:r>
        <w:t>U Bjelovaru 25. travnja 2018.</w:t>
      </w:r>
    </w:p>
    <w:p w:rsidRDefault="00A91B99" w:rsidP="00A91B99" w:rsidR="00A91B99">
      <w:pPr>
        <w:spacing w:after="0"/>
        <w:jc w:val="both"/>
      </w:pPr>
    </w:p>
    <w:p w:rsidRDefault="00A91B99" w:rsidP="00A91B99" w:rsidR="00A91B9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A91B99" w:rsidP="00A91B99" w:rsidR="00A91B9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MRAZOVIĆ, v.r.</w:t>
      </w:r>
    </w:p>
    <w:p w:rsidRDefault="00A91B99" w:rsidP="00A91B99" w:rsidR="00A91B9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 – ovlašteni službenik</w:t>
      </w:r>
    </w:p>
    <w:p w:rsidRDefault="00A91B99" w:rsidP="00A91B99" w:rsidR="00A91B99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Romana Tremski</w:t>
      </w:r>
      <w:r>
        <w:rPr>
          <w:b/>
        </w:rPr>
        <w:tab/>
        <w:t xml:space="preserve"> </w:t>
      </w:r>
    </w:p>
    <w:p w:rsidRDefault="00A91B99" w:rsidP="00A91B99" w:rsidR="00A91B99">
      <w:pPr>
        <w:spacing w:after="0"/>
        <w:jc w:val="both"/>
      </w:pPr>
    </w:p>
    <w:p w:rsidRDefault="00A91B99" w:rsidP="00A91B99" w:rsidR="00A91B99">
      <w:pPr>
        <w:spacing w:after="0"/>
        <w:jc w:val="both"/>
      </w:pPr>
    </w:p>
    <w:p w:rsidRDefault="00A91B99" w:rsidP="00A91B99" w:rsidR="00A91B99">
      <w:pPr>
        <w:spacing w:after="0"/>
        <w:jc w:val="both"/>
      </w:pPr>
    </w:p>
    <w:p w:rsidRDefault="00A91B99" w:rsidP="00A91B99" w:rsidR="00A91B99">
      <w:pPr>
        <w:spacing w:after="0"/>
        <w:jc w:val="both"/>
      </w:pPr>
    </w:p>
    <w:p w:rsidRDefault="00A91B99" w:rsidP="00A91B99" w:rsidR="00A91B99">
      <w:pPr>
        <w:spacing w:after="0"/>
        <w:jc w:val="both"/>
      </w:pPr>
    </w:p>
    <w:p w:rsidRDefault="00A91B99" w:rsidP="00A91B99" w:rsidR="00A91B99">
      <w:pPr>
        <w:spacing w:after="0"/>
        <w:jc w:val="both"/>
      </w:pPr>
      <w:r>
        <w:t>POUKA O PRAVNOM LIJEKU: Protiv ovog rješenja dopuštena je žalba Visokom trgovačkom sudu Republike Hrvatske u Zagrebu. Žalba se podnosi u tri istovjetna primjerka putem ovoga suda, u roku od 8 dana od dana dostave ovoga rješenja.</w:t>
      </w:r>
    </w:p>
    <w:p w:rsidRDefault="00A91B99" w:rsidP="00A91B99" w:rsidR="00A91B99">
      <w:pPr>
        <w:spacing w:after="0"/>
        <w:jc w:val="both"/>
      </w:pPr>
    </w:p>
    <w:p w:rsidRDefault="00A91B99" w:rsidP="00A91B99" w:rsidR="00AE649C" w:rsidRPr="00B76F3C">
      <w:pPr>
        <w:spacing w:after="0"/>
        <w:jc w:val="both"/>
      </w:pPr>
      <w:r>
        <w:t>Nacrt odluke izradio sudski savjetnik Miroslav Lovreković.</w:t>
      </w:r>
    </w:p>
    <w:sectPr w:rsidSect="00A91B99" w:rsidR="00AE649C" w:rsidRPr="00B76F3C">
      <w:headerReference w:type="default" r:id="rId11"/>
      <w:pgSz w:code="9" w:h="16839" w:w="11907"/>
      <w:pgMar w:gutter="0" w:footer="1134" w:header="1134" w:left="1417" w:bottom="1276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848931"/>
      <w:docPartObj>
        <w:docPartGallery w:val="Page Numbers (Top of Page)"/>
        <w:docPartUnique/>
      </w:docPartObj>
    </w:sdtPr>
    <w:sdtContent>
      <w:p w:rsidRDefault="00A91B99" w:rsidP="00A91B99" w:rsidR="00A91B9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6B24">
          <w:t>2</w:t>
        </w:r>
        <w:r>
          <w:fldChar w:fldCharType="end"/>
        </w:r>
      </w:p>
    </w:sdtContent>
  </w:sdt>
  <w:p w:rsidRDefault="00A91B99" w:rsidP="00A91B99" w:rsidR="008333A9">
    <w:pPr>
      <w:spacing w:after="0"/>
      <w:jc w:val="right"/>
    </w:pPr>
    <w:r>
      <w:t>Poslovni broj: 2 St-686/2017-9</w:t>
    </w:r>
  </w:p>
  <w:p w:rsidRDefault="00A91B99" w:rsidP="00A91B99" w:rsidR="00A91B99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1B99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6B24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51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St-686/2017-9</izvorni_sadrzaj>
    <derivirana_varijabla naziv="DomainObject.Oznaka_1">St-686/2017-9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St-686/2017</izvorni_sadrzaj>
    <derivirana_varijabla naziv="DomainObject.Predmet.OznakaBroj_1">St-686/2017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MEĐUNARODNAZABAVA društvo s ograničenom odgovornošću za ugostiteljstvo i turizam zastupanog po punomoćniku Daniel Ivan Svirčević; Odvjetnik Ivan Kusalić</izvorni_sadrzaj>
    <derivirana_varijabla naziv="DomainObject.Predmet.ProtustrankaFormated_1">  MEĐUNARODNAZABAVA društvo s ograničenom odgovornošću za ugostiteljstvo i turizam zastupanog po punomoćniku Daniel Ivan Svirčević; Odvjetnik Ivan Kusalić</derivirana_varijabla>
  </DomainObject.Predmet.ProtustrankaFormated>
  <DomainObject.Predmet.ProtustrankaFormatedOIB>
    <izvorni_sadrzaj>  MEĐUNARODNAZABAVA društvo s ograničenom odgovornošću za ugostiteljstvo i turizam, OIB 91189747825 zastupanog po punomoćniku Daniel Ivan Svirčević; Odvjetnik Ivan Kusalić</izvorni_sadrzaj>
    <derivirana_varijabla naziv="DomainObject.Predmet.ProtustrankaFormatedOIB_1">  MEĐUNARODNAZABAVA društvo s ograničenom odgovornošću za ugostiteljstvo i turizam, OIB 91189747825 zastupanog po punomoćniku Daniel Ivan Svirčević; Odvjetnik Ivan Kusalić</derivirana_varijabla>
  </DomainObject.Predmet.ProtustrankaFormatedOIB>
  <DomainObject.Predmet.ProtustrankaFormatedWithAdress>
    <izvorni_sadrzaj> MEĐUNARODNAZABAVA društvo s ograničenom odgovornošću za ugostiteljstvo i turizam, Martićeva 71, 10000 Zagreb zastupanog po punomoćniku Daniel Ivan Svirčević; Odvjetnik Ivan Kusalić</izvorni_sadrzaj>
    <derivirana_varijabla naziv="DomainObject.Predmet.ProtustrankaFormatedWithAdress_1"> MEĐUNARODNAZABAVA društvo s ograničenom odgovornošću za ugostiteljstvo i turizam, Martićeva 71, 10000 Zagreb zastupanog po punomoćniku Daniel Ivan Svirčević; Odvjetnik Ivan Kusalić</derivirana_varijabla>
  </DomainObject.Predmet.ProtustrankaFormatedWithAdress>
  <DomainObject.Predmet.ProtustrankaFormatedWithAdressOIB>
    <izvorni_sadrzaj> MEĐUNARODNAZABAVA društvo s ograničenom odgovornošću za ugostiteljstvo i turizam, OIB 91189747825, Martićeva 71, 10000 Zagreb zastupanog po punomoćniku Daniel Ivan Svirčević; Odvjetnik Ivan Kusalić</izvorni_sadrzaj>
    <derivirana_varijabla naziv="DomainObject.Predmet.ProtustrankaFormatedWithAdressOIB_1"> MEĐUNARODNAZABAVA društvo s ograničenom odgovornošću za ugostiteljstvo i turizam, OIB 91189747825, Martićeva 71, 10000 Zagreb zastupanog po punomoćniku Daniel Ivan Svirčević; Odvjetnik Ivan Kusalić</derivirana_varijabla>
  </DomainObject.Predmet.ProtustrankaFormatedWithAdressOIB>
  <DomainObject.Predmet.ProtustrankaWithAdress>
    <izvorni_sadrzaj>MEĐUNARODNAZABAVA društvo s ograničenom odgovornošću za ugostiteljstvo i turizam Martićeva 71, 10000 Zagreb</izvorni_sadrzaj>
    <derivirana_varijabla naziv="DomainObject.Predmet.ProtustrankaWithAdress_1">MEĐUNARODNAZABAVA društvo s ograničenom odgovornošću za ugostiteljstvo i turizam Martićeva 71, 10000 Zagreb</derivirana_varijabla>
  </DomainObject.Predmet.ProtustrankaWithAdress>
  <DomainObject.Predmet.ProtustrankaWithAdressOIB>
    <izvorni_sadrzaj>MEĐUNARODNAZABAVA društvo s ograničenom odgovornošću za ugostiteljstvo i turizam, OIB 91189747825, Martićeva 71, 10000 Zagreb</izvorni_sadrzaj>
    <derivirana_varijabla naziv="DomainObject.Predmet.ProtustrankaWithAdressOIB_1">MEĐUNARODNAZABAVA društvo s ograničenom odgovornošću za ugostiteljstvo i turizam, OIB 91189747825, Martićeva 71, 10000 Zagreb</derivirana_varijabla>
  </DomainObject.Predmet.ProtustrankaWithAdressOIB>
  <DomainObject.Predmet.ProtustrankaNazivFormated>
    <izvorni_sadrzaj>MEĐUNARODNAZABAVA društvo s ograničenom odgovornošću za ugostiteljstvo i turizam</izvorni_sadrzaj>
    <derivirana_varijabla naziv="DomainObject.Predmet.ProtustrankaNazivFormated_1">MEĐUNARODNAZABAVA društvo s ograničenom odgovornošću za ugostiteljstvo i turizam</derivirana_varijabla>
  </DomainObject.Predmet.ProtustrankaNazivFormated>
  <DomainObject.Predmet.ProtustrankaNazivFormatedOIB>
    <izvorni_sadrzaj>MEĐUNARODNAZABAVA društvo s ograničenom odgovornošću za ugostiteljstvo i turizam, OIB 91189747825</izvorni_sadrzaj>
    <derivirana_varijabla naziv="DomainObject.Predmet.ProtustrankaNazivFormatedOIB_1">MEĐUNARODNAZABAVA društvo s ograničenom odgovornošću za ugostiteljstvo i turizam, OIB 91189747825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Zagreb; MIRJANA DRAGIJA zastupanog po punomoćniku ODVJETNIČKO DRUŠTVO ČOGURIĆ &amp; PARTNERI društvo s ograničenom odgovornošću</izvorni_sadrzaj>
    <derivirana_varijabla naziv="DomainObject.Predmet.StrankaFormated_1">  FINA, RC Zagreb, Podružnica Zagreb; MIRJANA DRAGIJA zastupanog po punomoćniku ODVJETNIČKO DRUŠTVO ČOGURIĆ &amp; PARTNERI društvo s ograničenom odgovornošću</derivirana_varijabla>
  </DomainObject.Predmet.StrankaFormated>
  <DomainObject.Predmet.StrankaFormatedOIB>
    <izvorni_sadrzaj>  FINA, RC Zagreb, Podružnica Zagreb, OIB 85821130368; MIRJANA DRAGIJA, OIB 05333382942 zastupanog po punomoćniku ODVJETNIČKO DRUŠTVO ČOGURIĆ &amp; PARTNERI društvo s ograničenom odgovornošću</izvorni_sadrzaj>
    <derivirana_varijabla naziv="DomainObject.Predmet.StrankaFormatedOIB_1">  FINA, RC Zagreb, Podružnica Zagreb, OIB 85821130368; MIRJANA DRAGIJA, OIB 05333382942 zastupanog po punomoćniku ODVJETNIČKO DRUŠTVO ČOGURIĆ &amp; PARTNERI društvo s ograničenom odgovornošću</derivirana_varijabla>
  </DomainObject.Predmet.StrankaFormatedOIB>
  <DomainObject.Predmet.StrankaFormatedWithAdress>
    <izvorni_sadrzaj> FINA, RC Zagreb, Podružnica Zagreb, Trg svibanjskih žrtava 1995. br. 1, 10000 Zagreb; MIRJANA DRAGIJA, Dubrava Vrbovečka, Zetkan 20, 10342 Dubrava zastupanog po punomoćniku ODVJETNIČKO DRUŠTVO ČOGURIĆ &amp; PARTNERI društvo s ograničenom odgovornošću</izvorni_sadrzaj>
    <derivirana_varijabla naziv="DomainObject.Predmet.StrankaFormatedWithAdress_1"> FINA, RC Zagreb, Podružnica Zagreb, Trg svibanjskih žrtava 1995. br. 1, 10000 Zagreb; MIRJANA DRAGIJA, Dubrava Vrbovečka, Zetkan 20, 10342 Dubrava zastupanog po punomoćniku ODVJETNIČKO DRUŠTVO ČOGURIĆ &amp; PARTNERI društvo s ograničenom odgovornošću</derivirana_varijabla>
  </DomainObject.Predmet.StrankaFormatedWithAdress>
  <DomainObject.Predmet.StrankaFormatedWithAdressOIB>
    <izvorni_sadrzaj> FINA, RC Zagreb, Podružnica Zagreb, OIB 85821130368, Trg svibanjskih žrtava 1995. br. 1, 10000 Zagreb; MIRJANA DRAGIJA, OIB 05333382942, Dubrava Vrbovečka, Zetkan 20, 10342 Dubrava zastupanog po punomoćniku ODVJETNIČKO DRUŠTVO ČOGURIĆ &amp; PARTNERI društvo s ograničenom odgovornošću</izvorni_sadrzaj>
    <derivirana_varijabla naziv="DomainObject.Predmet.StrankaFormatedWithAdressOIB_1"> FINA, RC Zagreb, Podružnica Zagreb, OIB 85821130368, Trg svibanjskih žrtava 1995. br. 1, 10000 Zagreb; MIRJANA DRAGIJA, OIB 05333382942, Dubrava Vrbovečka, Zetkan 20, 10342 Dubrava zastupanog po punomoćniku ODVJETNIČKO DRUŠTVO ČOGURIĆ &amp; PARTNERI društvo s ograničenom odgovornošću</derivirana_varijabla>
  </DomainObject.Predmet.StrankaFormatedWithAdressOIB>
  <DomainObject.Predmet.StrankaWithAdress>
    <izvorni_sadrzaj>FINA, RC Zagreb, Podružnica Zagreb Trg svibanjskih žrtava 1995. br. 1,10000 Zagreb,MIRJANA DRAGIJA Dubrava Vrbovečka, Zetkan 20,10342 Dubrava</izvorni_sadrzaj>
    <derivirana_varijabla naziv="DomainObject.Predmet.StrankaWithAdress_1">FINA, RC Zagreb, Podružnica Zagreb Trg svibanjskih žrtava 1995. br. 1,10000 Zagreb,MIRJANA DRAGIJA Dubrava Vrbovečka, Zetkan 20,10342 Dubrava</derivirana_varijabla>
  </DomainObject.Predmet.StrankaWithAdress>
  <DomainObject.Predmet.StrankaWithAdressOIB>
    <izvorni_sadrzaj>FINA, RC Zagreb, Podružnica Zagreb, OIB 85821130368, Trg svibanjskih žrtava 1995. br. 1,10000 Zagreb,MIRJANA DRAGIJA, OIB 05333382942, Dubrava Vrbovečka, Zetkan 20,10342 Dubrava</izvorni_sadrzaj>
    <derivirana_varijabla naziv="DomainObject.Predmet.StrankaWithAdressOIB_1">FINA, RC Zagreb, Podružnica Zagreb, OIB 85821130368, Trg svibanjskih žrtava 1995. br. 1,10000 Zagreb,MIRJANA DRAGIJA, OIB 05333382942, Dubrava Vrbovečka, Zetkan 20,10342 Dubrava</derivirana_varijabla>
  </DomainObject.Predmet.StrankaWithAdressOIB>
  <DomainObject.Predmet.StrankaNazivFormated>
    <izvorni_sadrzaj>FINA, RC Zagreb, Podružnica Zagreb,MIRJANA DRAGIJA</izvorni_sadrzaj>
    <derivirana_varijabla naziv="DomainObject.Predmet.StrankaNazivFormated_1">FINA, RC Zagreb, Podružnica Zagreb,MIRJANA DRAGIJA</derivirana_varijabla>
  </DomainObject.Predmet.StrankaNazivFormated>
  <DomainObject.Predmet.StrankaNazivFormatedOIB>
    <izvorni_sadrzaj>FINA, RC Zagreb, Podružnica Zagreb, OIB 85821130368,MIRJANA DRAGIJA, OIB 05333382942</izvorni_sadrzaj>
    <derivirana_varijabla naziv="DomainObject.Predmet.StrankaNazivFormatedOIB_1">FINA, RC Zagreb, Podružnica Zagreb, OIB 85821130368,MIRJANA DRAGIJA, OIB 05333382942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Zagreb</item>
      <item>MIRJANA DRAGIJA zastupanog po punomoćniku ODVJETNIČKO DRUŠTVO ČOGURIĆ &amp; PARTNERI društvo s ograničenom odgovornošću</item>
    </izvorni_sadrzaj>
    <derivirana_varijabla naziv="DomainObject.Predmet.StrankaListFormated_1">
      <item>FINA, RC Zagreb, Podružnica Zagreb</item>
      <item>MIRJANA DRAGIJA zastupanog po punomoćniku ODVJETNIČKO DRUŠTVO ČOGURIĆ &amp; PARTNERI društvo s ograničenom odgovornošću</item>
    </derivirana_varijabla>
  </DomainObject.Predmet.StrankaListFormated>
  <DomainObject.Predmet.StrankaListFormatedOIB>
    <izvorni_sadrzaj>
      <item>FINA, RC Zagreb, Podružnica Zagreb, OIB 85821130368</item>
      <item>MIRJANA DRAGIJA, OIB 05333382942 zastupanog po punomoćniku ODVJETNIČKO DRUŠTVO ČOGURIĆ &amp; PARTNERI društvo s ograničenom odgovornošću</item>
    </izvorni_sadrzaj>
    <derivirana_varijabla naziv="DomainObject.Predmet.StrankaListFormatedOIB_1">
      <item>FINA, RC Zagreb, Podružnica Zagreb, OIB 85821130368</item>
      <item>MIRJANA DRAGIJA, OIB 05333382942 zastupanog po punomoćniku ODVJETNIČKO DRUŠTVO ČOGURIĆ &amp; PARTNERI društvo s ograničenom odgovornošću</item>
    </derivirana_varijabla>
  </DomainObject.Predmet.StrankaListFormatedOIB>
  <DomainObject.Predmet.StrankaListFormatedWithAdress>
    <izvorni_sadrzaj>
      <item>FINA, RC Zagreb, Podružnica Zagreb, Trg svibanjskih žrtava 1995. br. 1, 10000 Zagreb</item>
      <item>MIRJANA DRAGIJA, Dubrava Vrbovečka, Zetkan 20, 10342 Dubrava zastupanog po punomoćniku ODVJETNIČKO DRUŠTVO ČOGURIĆ &amp; PARTNERI društvo s ograničenom odgovornošću</item>
    </izvorni_sadrzaj>
    <derivirana_varijabla naziv="DomainObject.Predmet.StrankaListFormatedWithAdress_1">
      <item>FINA, RC Zagreb, Podružnica Zagreb, Trg svibanjskih žrtava 1995. br. 1, 10000 Zagreb</item>
      <item>MIRJANA DRAGIJA, Dubrava Vrbovečka, Zetkan 20, 10342 Dubrava zastupanog po punomoćniku ODVJETNIČKO DRUŠTVO ČOGURIĆ &amp; PARTNERI društvo s ograničenom odgovornošću</item>
    </derivirana_varijabla>
  </DomainObject.Predmet.StrankaListFormatedWithAdress>
  <DomainObject.Predmet.StrankaListFormatedWithAdressOIB>
    <izvorni_sadrzaj>
      <item>FINA, RC Zagreb, Podružnica Zagreb, OIB 85821130368, Trg svibanjskih žrtava 1995. br. 1, 10000 Zagreb</item>
      <item>MIRJANA DRAGIJA, OIB 05333382942, Dubrava Vrbovečka, Zetkan 20, 10342 Dubrava zastupanog po punomoćniku ODVJETNIČKO DRUŠTVO ČOGURIĆ &amp; PARTNERI društvo s ograničenom odgovornošću</item>
    </izvorni_sadrzaj>
    <derivirana_varijabla naziv="DomainObject.Predmet.StrankaListFormatedWithAdressOIB_1">
      <item>FINA, RC Zagreb, Podružnica Zagreb, OIB 85821130368, Trg svibanjskih žrtava 1995. br. 1, 10000 Zagreb</item>
      <item>MIRJANA DRAGIJA, OIB 05333382942, Dubrava Vrbovečka, Zetkan 20, 10342 Dubrava zastupanog po punomoćniku ODVJETNIČKO DRUŠTVO ČOGURIĆ &amp; PARTNERI društvo s ograničenom odgovornošću</item>
    </derivirana_varijabla>
  </DomainObject.Predmet.StrankaListFormatedWithAdressOIB>
  <DomainObject.Predmet.StrankaListNazivFormated>
    <izvorni_sadrzaj>
      <item>FINA, RC Zagreb, Podružnica Zagreb</item>
      <item>MIRJANA DRAGIJA</item>
    </izvorni_sadrzaj>
    <derivirana_varijabla naziv="DomainObject.Predmet.StrankaListNazivFormated_1">
      <item>FINA, RC Zagreb, Podružnica Zagreb</item>
      <item>MIRJANA DRAGIJA</item>
    </derivirana_varijabla>
  </DomainObject.Predmet.StrankaListNazivFormated>
  <DomainObject.Predmet.StrankaListNazivFormatedOIB>
    <izvorni_sadrzaj>
      <item>FINA, RC Zagreb, Podružnica Zagreb, OIB 85821130368</item>
      <item>MIRJANA DRAGIJA, OIB 05333382942</item>
    </izvorni_sadrzaj>
    <derivirana_varijabla naziv="DomainObject.Predmet.StrankaListNazivFormatedOIB_1">
      <item>FINA, RC Zagreb, Podružnica Zagreb, OIB 85821130368</item>
      <item>MIRJANA DRAGIJA, OIB 05333382942</item>
    </derivirana_varijabla>
  </DomainObject.Predmet.StrankaListNazivFormatedOIB>
  <DomainObject.Predmet.ProtuStrankaListFormated>
    <izvorni_sadrzaj>
      <item>MEĐUNARODNAZABAVA društvo s ograničenom odgovornošću za ugostiteljstvo i turizam zastupanog po punomoćniku Daniel Ivan Svirčević; Odvjetnik Ivan Kusalić</item>
    </izvorni_sadrzaj>
    <derivirana_varijabla naziv="DomainObject.Predmet.ProtuStrankaListFormated_1">
      <item>MEĐUNARODNAZABAVA društvo s ograničenom odgovornošću za ugostiteljstvo i turizam zastupanog po punomoćniku Daniel Ivan Svirčević; Odvjetnik Ivan Kusalić</item>
    </derivirana_varijabla>
  </DomainObject.Predmet.ProtuStrankaListFormated>
  <DomainObject.Predmet.ProtuStrankaListFormatedOIB>
    <izvorni_sadrzaj>
      <item>MEĐUNARODNAZABAVA društvo s ograničenom odgovornošću za ugostiteljstvo i turizam, OIB 91189747825 zastupanog po punomoćniku Daniel Ivan Svirčević; Odvjetnik Ivan Kusalić</item>
    </izvorni_sadrzaj>
    <derivirana_varijabla naziv="DomainObject.Predmet.ProtuStrankaListFormatedOIB_1">
      <item>MEĐUNARODNAZABAVA društvo s ograničenom odgovornošću za ugostiteljstvo i turizam, OIB 91189747825 zastupanog po punomoćniku Daniel Ivan Svirčević; Odvjetnik Ivan Kusalić</item>
    </derivirana_varijabla>
  </DomainObject.Predmet.ProtuStrankaListFormatedOIB>
  <DomainObject.Predmet.ProtuStrankaListFormatedWithAdress>
    <izvorni_sadrzaj>
      <item>MEĐUNARODNAZABAVA društvo s ograničenom odgovornošću za ugostiteljstvo i turizam, Martićeva 71, 10000 Zagreb zastupanog po punomoćniku Daniel Ivan Svirčević; Odvjetnik Ivan Kusalić</item>
    </izvorni_sadrzaj>
    <derivirana_varijabla naziv="DomainObject.Predmet.ProtuStrankaListFormatedWithAdress_1">
      <item>MEĐUNARODNAZABAVA društvo s ograničenom odgovornošću za ugostiteljstvo i turizam, Martićeva 71, 10000 Zagreb zastupanog po punomoćniku Daniel Ivan Svirčević; Odvjetnik Ivan Kusalić</item>
    </derivirana_varijabla>
  </DomainObject.Predmet.ProtuStrankaListFormatedWithAdress>
  <DomainObject.Predmet.ProtuStrankaListFormatedWithAdressOIB>
    <izvorni_sadrzaj>
      <item>MEĐUNARODNAZABAVA društvo s ograničenom odgovornošću za ugostiteljstvo i turizam, OIB 91189747825, Martićeva 71, 10000 Zagreb zastupanog po punomoćniku Daniel Ivan Svirčević; Odvjetnik Ivan Kusalić</item>
    </izvorni_sadrzaj>
    <derivirana_varijabla naziv="DomainObject.Predmet.ProtuStrankaListFormatedWithAdressOIB_1">
      <item>MEĐUNARODNAZABAVA društvo s ograničenom odgovornošću za ugostiteljstvo i turizam, OIB 91189747825, Martićeva 71, 10000 Zagreb zastupanog po punomoćniku Daniel Ivan Svirčević; Odvjetnik Ivan Kusalić</item>
    </derivirana_varijabla>
  </DomainObject.Predmet.ProtuStrankaListFormatedWithAdressOIB>
  <DomainObject.Predmet.ProtuStrankaListNazivFormated>
    <izvorni_sadrzaj>
      <item>MEĐUNARODNAZABAVA društvo s ograničenom odgovornošću za ugostiteljstvo i turizam</item>
    </izvorni_sadrzaj>
    <derivirana_varijabla naziv="DomainObject.Predmet.ProtuStrankaListNazivFormated_1">
      <item>MEĐUNARODNAZABAVA društvo s ograničenom odgovornošću za ugostiteljstvo i turizam</item>
    </derivirana_varijabla>
  </DomainObject.Predmet.ProtuStrankaListNazivFormated>
  <DomainObject.Predmet.ProtuStrankaListNazivFormatedOIB>
    <izvorni_sadrzaj>
      <item>MEĐUNARODNAZABAVA društvo s ograničenom odgovornošću za ugostiteljstvo i turizam, OIB 91189747825</item>
    </izvorni_sadrzaj>
    <derivirana_varijabla naziv="DomainObject.Predmet.ProtuStrankaListNazivFormatedOIB_1">
      <item>MEĐUNARODNAZABAVA društvo s ograničenom odgovornošću za ugostiteljstvo i turizam, OIB 91189747825</item>
    </derivirana_varijabla>
  </DomainObject.Predmet.ProtuStrankaListNazivFormatedOIB>
  <DomainObject.Predmet.OstaliListFormated>
    <izvorni_sadrzaj>
      <item>Daniel Ivan Svirčević punomoćnik sudionika u postupku MEĐUNARODNAZABAVA društvo s ograničenom odgovornošću za ugostiteljstvo i turizam</item>
      <item>Odvjetnik Ivan Kusalić punomoćnik sudionika u postupku MEĐUNARODNAZABAVA društvo s ograničenom odgovornošću za ugostiteljstvo i turizam</item>
      <item>ODVJETNIČKO DRUŠTVO ČOGURIĆ &amp; PARTNERI društvo s ograničenom odgovornošću punomoćnik sudionika u postupku MIRJANA DRAGIJA</item>
    </izvorni_sadrzaj>
    <derivirana_varijabla naziv="DomainObject.Predmet.OstaliListFormated_1">
      <item>Daniel Ivan Svirčević punomoćnik sudionika u postupku MEĐUNARODNAZABAVA društvo s ograničenom odgovornošću za ugostiteljstvo i turizam</item>
      <item>Odvjetnik Ivan Kusalić punomoćnik sudionika u postupku MEĐUNARODNAZABAVA društvo s ograničenom odgovornošću za ugostiteljstvo i turizam</item>
      <item>ODVJETNIČKO DRUŠTVO ČOGURIĆ &amp; PARTNERI društvo s ograničenom odgovornošću punomoćnik sudionika u postupku MIRJANA DRAGIJA</item>
    </derivirana_varijabla>
  </DomainObject.Predmet.OstaliListFormated>
  <DomainObject.Predmet.OstaliListFormatedOIB>
    <izvorni_sadrzaj>
      <item>Daniel Ivan Svirčević, OIB 84557670660 punomoćnik sudionika u postupku MEĐUNARODNAZABAVA društvo s ograničenom odgovornošću za ugostiteljstvo i turizam</item>
      <item>Odvjetnik Ivan Kusalić, OIB 16109712911 punomoćnik sudionika u postupku MEĐUNARODNAZABAVA društvo s ograničenom odgovornošću za ugostiteljstvo i turizam</item>
      <item>ODVJETNIČKO DRUŠTVO ČOGURIĆ &amp; PARTNERI društvo s ograničenom odgovornošću, OIB 25849043143 punomoćnik sudionika u postupku MIRJANA DRAGIJA</item>
    </izvorni_sadrzaj>
    <derivirana_varijabla naziv="DomainObject.Predmet.OstaliListFormatedOIB_1">
      <item>Daniel Ivan Svirčević, OIB 84557670660 punomoćnik sudionika u postupku MEĐUNARODNAZABAVA društvo s ograničenom odgovornošću za ugostiteljstvo i turizam</item>
      <item>Odvjetnik Ivan Kusalić, OIB 16109712911 punomoćnik sudionika u postupku MEĐUNARODNAZABAVA društvo s ograničenom odgovornošću za ugostiteljstvo i turizam</item>
      <item>ODVJETNIČKO DRUŠTVO ČOGURIĆ &amp; PARTNERI društvo s ograničenom odgovornošću, OIB 25849043143 punomoćnik sudionika u postupku MIRJANA DRAGIJA</item>
    </derivirana_varijabla>
  </DomainObject.Predmet.OstaliListFormatedOIB>
  <DomainObject.Predmet.OstaliListFormatedWithAdress>
    <izvorni_sadrzaj>
      <item>Daniel Ivan Svirčević, Krajiška 2, 10000 Zagreb punomoćnik sudionika u postupku MEĐUNARODNAZABAVA društvo s ograničenom odgovornošću za ugostiteljstvo i turizam</item>
      <item>Odvjetnik Ivan Kusalić, Masarykova 22, 10000 Zagreb punomoćnik sudionika u postupku MEĐUNARODNAZABAVA društvo s ograničenom odgovornošću za ugostiteljstvo i turizam</item>
      <item>ODVJETNIČKO DRUŠTVO ČOGURIĆ &amp; PARTNERI društvo s ograničenom odgovornošću, Ilica 41a, 10000 Zagreb punomoćnik sudionika u postupku MIRJANA DRAGIJA</item>
    </izvorni_sadrzaj>
    <derivirana_varijabla naziv="DomainObject.Predmet.OstaliListFormatedWithAdress_1">
      <item>Daniel Ivan Svirčević, Krajiška 2, 10000 Zagreb punomoćnik sudionika u postupku MEĐUNARODNAZABAVA društvo s ograničenom odgovornošću za ugostiteljstvo i turizam</item>
      <item>Odvjetnik Ivan Kusalić, Masarykova 22, 10000 Zagreb punomoćnik sudionika u postupku MEĐUNARODNAZABAVA društvo s ograničenom odgovornošću za ugostiteljstvo i turizam</item>
      <item>ODVJETNIČKO DRUŠTVO ČOGURIĆ &amp; PARTNERI društvo s ograničenom odgovornošću, Ilica 41a, 10000 Zagreb punomoćnik sudionika u postupku MIRJANA DRAGIJA</item>
    </derivirana_varijabla>
  </DomainObject.Predmet.OstaliListFormatedWithAdress>
  <DomainObject.Predmet.OstaliListFormatedWithAdressOIB>
    <izvorni_sadrzaj>
      <item>Daniel Ivan Svirčević, OIB 84557670660, Krajiška 2, 10000 Zagreb punomoćnik sudionika u postupku MEĐUNARODNAZABAVA društvo s ograničenom odgovornošću za ugostiteljstvo i turizam</item>
      <item>Odvjetnik Ivan Kusalić, OIB 16109712911, Masarykova 22, 10000 Zagreb punomoćnik sudionika u postupku MEĐUNARODNAZABAVA društvo s ograničenom odgovornošću za ugostiteljstvo i turizam</item>
      <item>ODVJETNIČKO DRUŠTVO ČOGURIĆ &amp; PARTNERI društvo s ograničenom odgovornošću, OIB 25849043143, Ilica 41a, 10000 Zagreb punomoćnik sudionika u postupku MIRJANA DRAGIJA</item>
    </izvorni_sadrzaj>
    <derivirana_varijabla naziv="DomainObject.Predmet.OstaliListFormatedWithAdressOIB_1">
      <item>Daniel Ivan Svirčević, OIB 84557670660, Krajiška 2, 10000 Zagreb punomoćnik sudionika u postupku MEĐUNARODNAZABAVA društvo s ograničenom odgovornošću za ugostiteljstvo i turizam</item>
      <item>Odvjetnik Ivan Kusalić, OIB 16109712911, Masarykova 22, 10000 Zagreb punomoćnik sudionika u postupku MEĐUNARODNAZABAVA društvo s ograničenom odgovornošću za ugostiteljstvo i turizam</item>
      <item>ODVJETNIČKO DRUŠTVO ČOGURIĆ &amp; PARTNERI društvo s ograničenom odgovornošću, OIB 25849043143, Ilica 41a, 10000 Zagreb punomoćnik sudionika u postupku MIRJANA DRAGIJA</item>
    </derivirana_varijabla>
  </DomainObject.Predmet.OstaliListFormatedWithAdressOIB>
  <DomainObject.Predmet.OstaliListNazivFormated>
    <izvorni_sadrzaj>
      <item>Daniel Ivan Svirčević</item>
      <item>Odvjetnik Ivan Kusalić</item>
      <item>ODVJETNIČKO DRUŠTVO ČOGURIĆ &amp; PARTNERI društvo s ograničenom odgovornošću</item>
    </izvorni_sadrzaj>
    <derivirana_varijabla naziv="DomainObject.Predmet.OstaliListNazivFormated_1">
      <item>Daniel Ivan Svirčević</item>
      <item>Odvjetnik Ivan Kusalić</item>
      <item>ODVJETNIČKO DRUŠTVO ČOGURIĆ &amp; PARTNERI društvo s ograničenom odgovornošću</item>
    </derivirana_varijabla>
  </DomainObject.Predmet.OstaliListNazivFormated>
  <DomainObject.Predmet.OstaliListNazivFormatedOIB>
    <izvorni_sadrzaj>
      <item>Daniel Ivan Svirčević, OIB 84557670660</item>
      <item>Odvjetnik Ivan Kusalić, OIB 16109712911</item>
      <item>ODVJETNIČKO DRUŠTVO ČOGURIĆ &amp; PARTNERI društvo s ograničenom odgovornošću, OIB 25849043143</item>
    </izvorni_sadrzaj>
    <derivirana_varijabla naziv="DomainObject.Predmet.OstaliListNazivFormatedOIB_1">
      <item>Daniel Ivan Svirčević, OIB 84557670660</item>
      <item>Odvjetnik Ivan Kusalić, OIB 16109712911</item>
      <item>ODVJETNIČKO DRUŠTVO ČOGURIĆ &amp; PARTNERI društvo s ograničenom odgovornošću, OIB 25849043143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St-686/2017-9</izvorni_sadrzaj>
    <derivirana_varijabla naziv="DomainObject.PoslovniBrojDokumenta_1">St-686/2017-9</derivirana_varijabla>
  </DomainObject.PoslovniBrojDokumenta>
  <DomainObject.Predmet.StrankaIDrugi>
    <izvorni_sadrzaj>FINA, RC Zagreb, Podružnica Zagreb i dr.</izvorni_sadrzaj>
    <derivirana_varijabla naziv="DomainObject.Predmet.StrankaIDrugi_1">FINA, RC Zagreb, Podružnica Zagreb i dr.</derivirana_varijabla>
  </DomainObject.Predmet.StrankaIDrugi>
  <DomainObject.Predmet.ProtustrankaIDrugi>
    <izvorni_sadrzaj>MEĐUNARODNAZABAVA društvo s ograničenom odgovornošću za ugostiteljstvo i turizam</izvorni_sadrzaj>
    <derivirana_varijabla naziv="DomainObject.Predmet.ProtustrankaIDrugi_1">MEĐUNARODNAZABAVA društvo s ograničenom odgovornošću za ugostiteljstvo i turizam</derivirana_varijabla>
  </DomainObject.Predmet.ProtustrankaIDrugi>
  <DomainObject.Predmet.StrankaIDrugiAdressOIB>
    <izvorni_sadrzaj>FINA, RC Zagreb, Podružnica Zagreb, OIB 85821130368, Trg svibanjskih žrtava 1995. br. 1, 10000 Zagreb i dr.</izvorni_sadrzaj>
    <derivirana_varijabla naziv="DomainObject.Predmet.StrankaIDrugiAdressOIB_1">FINA, RC Zagreb, Podružnica Zagreb, OIB 85821130368, Trg svibanjskih žrtava 1995. br. 1, 10000 Zagreb i dr.</derivirana_varijabla>
  </DomainObject.Predmet.StrankaIDrugiAdressOIB>
  <DomainObject.Predmet.ProtustrankaIDrugiAdressOIB>
    <izvorni_sadrzaj>MEĐUNARODNAZABAVA društvo s ograničenom odgovornošću za ugostiteljstvo i turizam, OIB 91189747825, Martićeva 71, 10000 Zagreb</izvorni_sadrzaj>
    <derivirana_varijabla naziv="DomainObject.Predmet.ProtustrankaIDrugiAdressOIB_1">MEĐUNARODNAZABAVA društvo s ograničenom odgovornošću za ugostiteljstvo i turizam, OIB 91189747825, Martićeva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MEĐUNARODNAZABAVA društvo s ograničenom odgovornošću za ugostiteljstvo i turizam</item>
      <item>FINA, RC Zagreb, Podružnica Zagreb</item>
      <item>MIRJANA DRAGIJA</item>
      <item>Daniel Ivan Svirčević</item>
      <item>Odvjetnik Ivan Kusalić</item>
      <item>ODVJETNIČKO DRUŠTVO ČOGURIĆ &amp; PARTNERI društvo s ograničenom odgovornošću</item>
    </izvorni_sadrzaj>
    <derivirana_varijabla naziv="DomainObject.Predmet.SudioniciListNaziv_1">
      <item>MEĐUNARODNAZABAVA društvo s ograničenom odgovornošću za ugostiteljstvo i turizam</item>
      <item>FINA, RC Zagreb, Podružnica Zagreb</item>
      <item>MIRJANA DRAGIJA</item>
      <item>Daniel Ivan Svirčević</item>
      <item>Odvjetnik Ivan Kusalić</item>
      <item>ODVJETNIČKO DRUŠTVO ČOGURIĆ &amp; PARTNERI društvo s ograničenom odgovornošću</item>
    </derivirana_varijabla>
  </DomainObject.Predmet.SudioniciListNaziv>
  <DomainObject.Predmet.SudioniciListAdressOIB>
    <izvorni_sadrzaj>
      <item>MEĐUNARODNAZABAVA društvo s ograničenom odgovornošću za ugostiteljstvo i turizam, OIB 91189747825, Martićeva 71,10000 Zagreb</item>
      <item>FINA, RC Zagreb, Podružnica Zagreb, OIB 85821130368, Trg svibanjskih žrtava 1995. br. 1,10000 Zagreb</item>
      <item>MIRJANA DRAGIJA, OIB 05333382942, Dubrava Vrbovečka, Zetkan 20,10342 Dubrava</item>
      <item>Daniel Ivan Svirčević, OIB 84557670660, Krajiška 2,10000 Zagreb</item>
      <item>Odvjetnik Ivan Kusalić, OIB 16109712911, Masarykova 22,10000 Zagreb</item>
      <item>ODVJETNIČKO DRUŠTVO ČOGURIĆ &amp; PARTNERI društvo s ograničenom odgovornošću, OIB 25849043143, Ilica 41a,10000 Zagreb</item>
    </izvorni_sadrzaj>
    <derivirana_varijabla naziv="DomainObject.Predmet.SudioniciListAdressOIB_1">
      <item>MEĐUNARODNAZABAVA društvo s ograničenom odgovornošću za ugostiteljstvo i turizam, OIB 91189747825, Martićeva 71,10000 Zagreb</item>
      <item>FINA, RC Zagreb, Podružnica Zagreb, OIB 85821130368, Trg svibanjskih žrtava 1995. br. 1,10000 Zagreb</item>
      <item>MIRJANA DRAGIJA, OIB 05333382942, Dubrava Vrbovečka, Zetkan 20,10342 Dubrava</item>
      <item>Daniel Ivan Svirčević, OIB 84557670660, Krajiška 2,10000 Zagreb</item>
      <item>Odvjetnik Ivan Kusalić, OIB 16109712911, Masarykova 22,10000 Zagreb</item>
      <item>ODVJETNIČKO DRUŠTVO ČOGURIĆ &amp; PARTNERI društvo s ograničenom odgovornošću, OIB 25849043143, Ilica 41a,10000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228352-899A-441F-86D9-C10D9B8D70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1685</properties:Characters>
  <properties:Lines>69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2018-04-25T07:03:00Z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St-686/2017-9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