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71cc" w14:paraId="39c71cc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</w:t>
      </w:r>
      <w:proofErr w:type="spellStart"/>
      <w:r w:rsidRPr="00AE05AA">
        <w:t>Ugrin</w:t>
      </w:r>
      <w:proofErr w:type="spellEnd"/>
      <w:r w:rsidRPr="00AE05AA">
        <w:t>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>utvrđivanja pretpostavki za otvaranje stečajnog postupka nad dužnikom</w:t>
      </w:r>
      <w:r w:rsidR="004F78B7">
        <w:t xml:space="preserve"> </w:t>
      </w:r>
      <w:r w:rsidR="004C029E" w:rsidRPr="004C029E">
        <w:t xml:space="preserve">PLAVI PORAT jednostavno društvo s ograničenom odgovornošću za trgovinu i usluge Rijeka, </w:t>
      </w:r>
      <w:proofErr w:type="spellStart"/>
      <w:r w:rsidR="004C029E" w:rsidRPr="004C029E">
        <w:t>Demetrova</w:t>
      </w:r>
      <w:proofErr w:type="spellEnd"/>
      <w:r w:rsidR="004C029E" w:rsidRPr="004C029E">
        <w:t xml:space="preserve"> 3 ( MBS 040355907 – OIB 22415536433 )</w:t>
      </w:r>
      <w:r w:rsidR="00A87BD0">
        <w:t xml:space="preserve"> </w:t>
      </w:r>
      <w:r w:rsidR="00C275AE" w:rsidRPr="00B51854">
        <w:t xml:space="preserve">dana </w:t>
      </w:r>
      <w:r w:rsidR="003044E1">
        <w:t>4</w:t>
      </w:r>
      <w:r w:rsidR="007B303E">
        <w:t xml:space="preserve">. rujna </w:t>
      </w:r>
      <w:r w:rsidR="00A87BD0">
        <w:t>2017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084258" w:rsidP="00C275AE" w:rsidR="0008425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4C029E" w:rsidRPr="004C029E">
        <w:t xml:space="preserve">PLAVI PORAT jednostavno društvo s ograničenom odgovornošću za trgovinu i usluge Rijeka, </w:t>
      </w:r>
      <w:proofErr w:type="spellStart"/>
      <w:r w:rsidR="004C029E" w:rsidRPr="004C029E">
        <w:t>Demetrova</w:t>
      </w:r>
      <w:proofErr w:type="spellEnd"/>
      <w:r w:rsidR="004C029E" w:rsidRPr="004C029E">
        <w:t xml:space="preserve"> 3 ( MBS 040355907 – OIB 22415536433 )</w:t>
      </w:r>
      <w:r w:rsidR="00C45BBA" w:rsidRPr="00B51854">
        <w:t>.</w:t>
      </w:r>
      <w:r w:rsidR="008C17C6" w:rsidRPr="00B51854">
        <w:t xml:space="preserve"> </w:t>
      </w:r>
    </w:p>
    <w:p w:rsidRDefault="007B303E" w:rsidP="007B303E" w:rsidR="007B303E">
      <w:pPr>
        <w:jc w:val="both"/>
      </w:pPr>
    </w:p>
    <w:p w:rsidRDefault="007B303E" w:rsidP="007B303E" w:rsidR="007B303E">
      <w:pPr>
        <w:jc w:val="both"/>
        <w:rPr>
          <w:bCs/>
        </w:rPr>
      </w:pPr>
      <w:r>
        <w:t>II</w:t>
      </w:r>
      <w:r w:rsidRPr="00A15F9E">
        <w:tab/>
      </w:r>
      <w:r>
        <w:t xml:space="preserve">Ročište zakazano za dan </w:t>
      </w:r>
      <w:r>
        <w:rPr>
          <w:bCs/>
        </w:rPr>
        <w:t>2</w:t>
      </w:r>
      <w:r w:rsidR="004C029E">
        <w:rPr>
          <w:bCs/>
        </w:rPr>
        <w:t>2</w:t>
      </w:r>
      <w:r>
        <w:rPr>
          <w:bCs/>
        </w:rPr>
        <w:t>. studenog 2</w:t>
      </w:r>
      <w:r w:rsidRPr="004206FE">
        <w:rPr>
          <w:bCs/>
        </w:rPr>
        <w:t>01</w:t>
      </w:r>
      <w:r>
        <w:rPr>
          <w:bCs/>
        </w:rPr>
        <w:t>7</w:t>
      </w:r>
      <w:r w:rsidRPr="004206FE">
        <w:rPr>
          <w:bCs/>
        </w:rPr>
        <w:t xml:space="preserve">. u </w:t>
      </w:r>
      <w:r w:rsidR="004C029E">
        <w:rPr>
          <w:bCs/>
        </w:rPr>
        <w:t>9</w:t>
      </w:r>
      <w:r>
        <w:rPr>
          <w:bCs/>
        </w:rPr>
        <w:t>,</w:t>
      </w:r>
      <w:r w:rsidR="004C029E">
        <w:rPr>
          <w:bCs/>
        </w:rPr>
        <w:t>00</w:t>
      </w:r>
      <w:r>
        <w:rPr>
          <w:bCs/>
        </w:rPr>
        <w:t xml:space="preserve"> </w:t>
      </w:r>
      <w:r w:rsidRPr="004206FE">
        <w:rPr>
          <w:bCs/>
        </w:rPr>
        <w:t xml:space="preserve"> sati</w:t>
      </w:r>
      <w:r>
        <w:rPr>
          <w:bCs/>
        </w:rPr>
        <w:t xml:space="preserve"> se neće održati.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7B303E" w:rsidP="00084258" w:rsidR="00084258">
      <w:pPr>
        <w:autoSpaceDE w:val="false"/>
        <w:autoSpaceDN w:val="false"/>
        <w:adjustRightInd w:val="false"/>
        <w:jc w:val="both"/>
      </w:pPr>
      <w:r>
        <w:rPr>
          <w:bCs/>
        </w:rPr>
        <w:t>I</w:t>
      </w:r>
      <w:r w:rsidR="000D65F0">
        <w:rPr>
          <w:bCs/>
        </w:rPr>
        <w:t>II</w:t>
      </w:r>
      <w:r w:rsidR="000D65F0">
        <w:rPr>
          <w:bCs/>
        </w:rPr>
        <w:tab/>
      </w:r>
      <w:r>
        <w:rPr>
          <w:bCs/>
        </w:rPr>
        <w:t xml:space="preserve">Nalaže se dužniku </w:t>
      </w:r>
      <w:r w:rsidR="00084258" w:rsidRPr="00857F03">
        <w:t xml:space="preserve">da u roku od </w:t>
      </w:r>
      <w:r w:rsidR="00084258">
        <w:t xml:space="preserve">osam </w:t>
      </w:r>
      <w:r w:rsidR="00084258" w:rsidRPr="00857F03">
        <w:t xml:space="preserve">dana od dostave ovog rješenja </w:t>
      </w:r>
      <w:r w:rsidR="00084258">
        <w:t xml:space="preserve">podmiri </w:t>
      </w:r>
      <w:r w:rsidR="00084258" w:rsidRPr="00857F03">
        <w:t>troškov</w:t>
      </w:r>
      <w:r w:rsidR="00084258">
        <w:t>e</w:t>
      </w:r>
      <w:r w:rsidR="00084258" w:rsidRPr="00857F03">
        <w:t xml:space="preserve"> postupka </w:t>
      </w:r>
      <w:r w:rsidR="00084258">
        <w:t xml:space="preserve">u ukupnom iznosu od 1.175,00 kn, </w:t>
      </w:r>
    </w:p>
    <w:p w:rsidRDefault="00084258" w:rsidP="00084258" w:rsidR="00084258" w:rsidRPr="007F3BBA">
      <w:pPr>
        <w:jc w:val="both"/>
      </w:pPr>
      <w:r>
        <w:t xml:space="preserve">time da će iznos od </w:t>
      </w:r>
      <w:r w:rsidRPr="007F3BBA">
        <w:t>1</w:t>
      </w:r>
      <w:r>
        <w:t>.</w:t>
      </w:r>
      <w:r w:rsidRPr="007F3BBA">
        <w:t xml:space="preserve">000,00 kn </w:t>
      </w:r>
      <w:r>
        <w:t xml:space="preserve">uplatiti </w:t>
      </w:r>
      <w:r w:rsidRPr="0007684F">
        <w:t xml:space="preserve">za korist Fonda za namirenje troškova stečajnog postupka </w:t>
      </w:r>
      <w:r>
        <w:t xml:space="preserve">na </w:t>
      </w:r>
      <w:r w:rsidRPr="007F3BBA">
        <w:t xml:space="preserve">račun Trgovačkog suda u Rijeci </w:t>
      </w:r>
      <w:r>
        <w:t xml:space="preserve">IBAN </w:t>
      </w:r>
      <w:r w:rsidRPr="007F3BBA">
        <w:t xml:space="preserve">HR5923900011300002703, model 00, s pozivom na broj </w:t>
      </w:r>
      <w:r>
        <w:t>2222-2</w:t>
      </w:r>
      <w:r w:rsidR="00104E70">
        <w:t>95</w:t>
      </w:r>
      <w:r>
        <w:t xml:space="preserve">-2017, </w:t>
      </w:r>
    </w:p>
    <w:p w:rsidRDefault="00084258" w:rsidP="00084258" w:rsidR="00084258">
      <w:pPr>
        <w:jc w:val="both"/>
      </w:pPr>
      <w:r>
        <w:t xml:space="preserve">te </w:t>
      </w:r>
      <w:r w:rsidRPr="0007684F">
        <w:t xml:space="preserve">dodatni iznos predujma </w:t>
      </w:r>
      <w:r>
        <w:t xml:space="preserve">od 175,00 </w:t>
      </w:r>
      <w:r w:rsidRPr="007F3BBA">
        <w:t>kn u korist račun</w:t>
      </w:r>
      <w:r>
        <w:t>a</w:t>
      </w:r>
      <w:r w:rsidRPr="007F3BBA">
        <w:t xml:space="preserve"> Trgovačkog suda u Rijeci  </w:t>
      </w:r>
      <w:r>
        <w:t xml:space="preserve">IBAN </w:t>
      </w:r>
      <w:r w:rsidRPr="007F3BBA">
        <w:t xml:space="preserve">HR5923900011300002703, model 00, s pozivom na </w:t>
      </w:r>
      <w:r>
        <w:t>2</w:t>
      </w:r>
      <w:r w:rsidR="00104E70">
        <w:t>95</w:t>
      </w:r>
      <w:r>
        <w:t>-2017.</w:t>
      </w:r>
    </w:p>
    <w:p w:rsidRDefault="00084258" w:rsidP="00084258" w:rsidR="00084258" w:rsidRPr="00857F03">
      <w:pPr>
        <w:jc w:val="both"/>
      </w:pPr>
      <w:r>
        <w:t>P</w:t>
      </w:r>
      <w:r w:rsidRPr="00857F03">
        <w:t>otvrd</w:t>
      </w:r>
      <w:r>
        <w:t>e</w:t>
      </w:r>
      <w:r w:rsidRPr="00857F03">
        <w:t xml:space="preserve"> o uplat</w:t>
      </w:r>
      <w:r>
        <w:t>ama</w:t>
      </w:r>
      <w:r w:rsidRPr="00857F03">
        <w:t xml:space="preserve"> </w:t>
      </w:r>
      <w:r>
        <w:t xml:space="preserve">dostaviti </w:t>
      </w:r>
      <w:r w:rsidRPr="00857F03">
        <w:t xml:space="preserve">ovom sudu pozivom na </w:t>
      </w:r>
      <w:r>
        <w:t>poslovni broj 7 St-2</w:t>
      </w:r>
      <w:r w:rsidR="00104E70">
        <w:t>95</w:t>
      </w:r>
      <w:r>
        <w:t>-2017.</w:t>
      </w:r>
    </w:p>
    <w:p w:rsidRDefault="003125B3" w:rsidP="003125B3" w:rsidR="003125B3">
      <w:pPr>
        <w:jc w:val="both"/>
      </w:pPr>
    </w:p>
    <w:p w:rsidRDefault="00123CF8" w:rsidP="00C275AE" w:rsidR="00123CF8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123CF8" w:rsidP="00C275AE" w:rsidR="00123CF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</w:t>
      </w:r>
      <w:r w:rsidR="007B303E">
        <w:rPr>
          <w:bCs/>
        </w:rPr>
        <w:t>2</w:t>
      </w:r>
      <w:r w:rsidR="004C029E">
        <w:rPr>
          <w:bCs/>
        </w:rPr>
        <w:t>95</w:t>
      </w:r>
      <w:r w:rsidR="00FF2D1F" w:rsidRPr="00FF2D1F">
        <w:rPr>
          <w:bCs/>
        </w:rPr>
        <w:t>/201</w:t>
      </w:r>
      <w:r w:rsidR="007B303E">
        <w:rPr>
          <w:bCs/>
        </w:rPr>
        <w:t>7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7B303E">
        <w:rPr>
          <w:bCs/>
        </w:rPr>
        <w:t>2</w:t>
      </w:r>
      <w:r w:rsidR="004C029E">
        <w:rPr>
          <w:bCs/>
        </w:rPr>
        <w:t>6</w:t>
      </w:r>
      <w:r w:rsidR="00DE5946">
        <w:rPr>
          <w:bCs/>
        </w:rPr>
        <w:t xml:space="preserve">. </w:t>
      </w:r>
      <w:r w:rsidR="007B303E">
        <w:rPr>
          <w:bCs/>
        </w:rPr>
        <w:t xml:space="preserve">srpnja </w:t>
      </w:r>
      <w:r w:rsidR="00DE5946">
        <w:rPr>
          <w:bCs/>
        </w:rPr>
        <w:t>2</w:t>
      </w:r>
      <w:r w:rsidR="00DE5946">
        <w:t>01</w:t>
      </w:r>
      <w:r w:rsidR="007B303E">
        <w:t>7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4C029E" w:rsidRPr="004C029E">
        <w:t xml:space="preserve">PLAVI PORAT jednostavno društvo s ograničenom odgovornošću za trgovinu i usluge Rijeka, </w:t>
      </w:r>
      <w:proofErr w:type="spellStart"/>
      <w:r w:rsidR="004C029E" w:rsidRPr="004C029E">
        <w:t>Demetrova</w:t>
      </w:r>
      <w:proofErr w:type="spellEnd"/>
      <w:r w:rsidR="004C029E" w:rsidRPr="004C029E">
        <w:t xml:space="preserve"> 3 ( MBS 040355907 – OIB 22415536433 )</w:t>
      </w:r>
      <w:r w:rsidR="00DE5946">
        <w:t>.</w:t>
      </w:r>
    </w:p>
    <w:p w:rsidRDefault="004C029E" w:rsidP="00D44EE0" w:rsidR="004C029E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bCs/>
        </w:rPr>
        <w:lastRenderedPageBreak/>
        <w:t xml:space="preserve">Dužnik je dana 1. rujna 2017. dostavio sudu potvrdu Financijske agencije </w:t>
      </w:r>
      <w:r w:rsidR="007B303E">
        <w:rPr>
          <w:bCs/>
        </w:rPr>
        <w:t>Klasa: 110-07/17-0</w:t>
      </w:r>
      <w:r>
        <w:rPr>
          <w:bCs/>
        </w:rPr>
        <w:t>2</w:t>
      </w:r>
      <w:r w:rsidR="007B303E">
        <w:rPr>
          <w:bCs/>
        </w:rPr>
        <w:t>/</w:t>
      </w:r>
      <w:r>
        <w:rPr>
          <w:bCs/>
        </w:rPr>
        <w:t>117</w:t>
      </w:r>
      <w:r w:rsidR="007B303E">
        <w:rPr>
          <w:bCs/>
        </w:rPr>
        <w:t xml:space="preserve"> </w:t>
      </w:r>
      <w:proofErr w:type="spellStart"/>
      <w:r w:rsidR="007B303E">
        <w:rPr>
          <w:bCs/>
        </w:rPr>
        <w:t>Ur</w:t>
      </w:r>
      <w:proofErr w:type="spellEnd"/>
      <w:r w:rsidR="007B303E">
        <w:rPr>
          <w:bCs/>
        </w:rPr>
        <w:t>. broj: 0</w:t>
      </w:r>
      <w:r>
        <w:rPr>
          <w:bCs/>
        </w:rPr>
        <w:t>8</w:t>
      </w:r>
      <w:r w:rsidR="007B303E">
        <w:rPr>
          <w:bCs/>
        </w:rPr>
        <w:t>-</w:t>
      </w:r>
      <w:r>
        <w:rPr>
          <w:bCs/>
        </w:rPr>
        <w:t>2501-17-459</w:t>
      </w:r>
      <w:r w:rsidR="007B303E">
        <w:rPr>
          <w:bCs/>
        </w:rPr>
        <w:t xml:space="preserve"> od </w:t>
      </w:r>
      <w:r>
        <w:rPr>
          <w:bCs/>
        </w:rPr>
        <w:t>28</w:t>
      </w:r>
      <w:r w:rsidR="007B303E">
        <w:rPr>
          <w:bCs/>
        </w:rPr>
        <w:t xml:space="preserve">. kolovoza 2017. 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(„Narodne novine” br. 71/15, u daljnjem tekstu SZ )</w:t>
      </w:r>
      <w:r>
        <w:rPr>
          <w:bCs/>
        </w:rPr>
        <w:t xml:space="preserve"> propisano je da će sud ako </w:t>
      </w:r>
      <w:r w:rsidR="00267E60">
        <w:rPr>
          <w:bCs/>
        </w:rPr>
        <w:t xml:space="preserve">do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 w:rsidR="00267E60">
        <w:rPr>
          <w:color w:val="000000"/>
        </w:rPr>
        <w:t xml:space="preserve">. Troškove </w:t>
      </w:r>
      <w:r w:rsidR="00FF6BCF" w:rsidRPr="00FF6BCF">
        <w:rPr>
          <w:color w:val="000000"/>
        </w:rPr>
        <w:t xml:space="preserve">provedenoga postupka u tom </w:t>
      </w:r>
      <w:r w:rsidR="00267E60">
        <w:rPr>
          <w:color w:val="000000"/>
        </w:rPr>
        <w:t xml:space="preserve">je </w:t>
      </w:r>
      <w:r w:rsidR="00FF6BCF" w:rsidRPr="00FF6BCF">
        <w:rPr>
          <w:color w:val="000000"/>
        </w:rPr>
        <w:t>slučaju dužan naknaditi dužnik.</w:t>
      </w:r>
    </w:p>
    <w:p w:rsidRDefault="00D056EB" w:rsidP="0024346B" w:rsidR="00FF6BCF">
      <w:pPr>
        <w:pStyle w:val="Bezproreda"/>
        <w:ind w:firstLine="705"/>
        <w:jc w:val="both"/>
        <w:rPr>
          <w:color w:val="000000"/>
        </w:rPr>
      </w:pPr>
      <w:r>
        <w:t xml:space="preserve">Kako je </w:t>
      </w:r>
      <w:r w:rsidR="004F78B7">
        <w:t>iz naveden</w:t>
      </w:r>
      <w:r w:rsidR="007B303E">
        <w:t>og po</w:t>
      </w:r>
      <w:r w:rsidR="00104E70">
        <w:t>tvrde</w:t>
      </w:r>
      <w:r w:rsidR="007B303E">
        <w:t xml:space="preserve"> </w:t>
      </w:r>
      <w:r w:rsidR="004F78B7">
        <w:t xml:space="preserve">predlagatelja ( list </w:t>
      </w:r>
      <w:r w:rsidR="004C029E">
        <w:t>10</w:t>
      </w:r>
      <w:r w:rsidR="004F78B7">
        <w:t xml:space="preserve"> spisa ) utvrđen</w:t>
      </w:r>
      <w:r w:rsidR="004C029E">
        <w:t>o</w:t>
      </w:r>
      <w:r w:rsidR="004F78B7">
        <w:t xml:space="preserve"> da </w:t>
      </w:r>
      <w:r>
        <w:t xml:space="preserve">je </w:t>
      </w:r>
      <w:r w:rsidR="004F78B7">
        <w:t xml:space="preserve">dužnik </w:t>
      </w:r>
      <w:r w:rsidR="004F78B7" w:rsidRPr="004A4D8B">
        <w:rPr>
          <w:color w:val="000000"/>
        </w:rPr>
        <w:t>posta</w:t>
      </w:r>
      <w:r w:rsidR="004F78B7">
        <w:rPr>
          <w:color w:val="000000"/>
        </w:rPr>
        <w:t>o</w:t>
      </w:r>
      <w:r w:rsidR="004F78B7" w:rsidRPr="004A4D8B">
        <w:rPr>
          <w:color w:val="000000"/>
        </w:rPr>
        <w:t xml:space="preserve"> sposoban za plaćanje</w:t>
      </w:r>
      <w:r w:rsidR="00084258">
        <w:rPr>
          <w:color w:val="000000"/>
        </w:rPr>
        <w:t>,</w:t>
      </w:r>
      <w:r w:rsidR="004F78B7">
        <w:rPr>
          <w:color w:val="000000"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>
        <w:rPr>
          <w:color w:val="000000"/>
        </w:rPr>
        <w:t xml:space="preserve">na osnovu navedene </w:t>
      </w:r>
      <w:r w:rsidR="00D44EE0" w:rsidRPr="00D44EE0">
        <w:rPr>
          <w:color w:val="000000"/>
        </w:rPr>
        <w:t xml:space="preserve">odredbe članka 128. stavak 9. SZ odlučiti kao </w:t>
      </w:r>
      <w:r w:rsidR="00FF6BCF">
        <w:rPr>
          <w:color w:val="000000"/>
        </w:rPr>
        <w:t>pod točkom I izreke ovog rješenja.</w:t>
      </w:r>
    </w:p>
    <w:p w:rsidRDefault="00123CF8" w:rsidP="0024346B" w:rsidR="00084258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Iz prijedloga </w:t>
      </w:r>
      <w:r w:rsidR="00084258" w:rsidRPr="00084258">
        <w:rPr>
          <w:color w:val="000000"/>
        </w:rPr>
        <w:t>Financijsk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agencij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</w:t>
      </w:r>
      <w:r>
        <w:rPr>
          <w:color w:val="000000"/>
        </w:rPr>
        <w:t xml:space="preserve">utvrđeno je da je </w:t>
      </w:r>
      <w:r w:rsidR="00084258" w:rsidRPr="00084258">
        <w:rPr>
          <w:color w:val="000000"/>
        </w:rPr>
        <w:t xml:space="preserve">na dan </w:t>
      </w:r>
      <w:r w:rsidR="004C029E">
        <w:rPr>
          <w:color w:val="000000"/>
        </w:rPr>
        <w:t>25</w:t>
      </w:r>
      <w:r w:rsidR="00084258" w:rsidRPr="00084258">
        <w:rPr>
          <w:color w:val="000000"/>
        </w:rPr>
        <w:t xml:space="preserve">. </w:t>
      </w:r>
      <w:r w:rsidR="004C029E">
        <w:rPr>
          <w:color w:val="000000"/>
        </w:rPr>
        <w:t>travnja</w:t>
      </w:r>
      <w:r w:rsidR="00084258" w:rsidRPr="00084258">
        <w:rPr>
          <w:color w:val="000000"/>
        </w:rPr>
        <w:t xml:space="preserve"> 2017. dužnik u Očevidniku redoslijeda osnova za plaćanje ima</w:t>
      </w:r>
      <w:r>
        <w:rPr>
          <w:color w:val="000000"/>
        </w:rPr>
        <w:t>o</w:t>
      </w:r>
      <w:r w:rsidR="00084258" w:rsidRPr="00084258">
        <w:rPr>
          <w:color w:val="000000"/>
        </w:rPr>
        <w:t xml:space="preserve"> evidentirane neizvršene osnove za plaćanje u neprekinutom razdoblju od 120 dana u ukupnom iznosu od </w:t>
      </w:r>
      <w:r w:rsidR="004C029E">
        <w:rPr>
          <w:color w:val="000000"/>
        </w:rPr>
        <w:t>9.507,48</w:t>
      </w:r>
      <w:r w:rsidR="00084258" w:rsidRPr="00084258">
        <w:rPr>
          <w:color w:val="000000"/>
        </w:rPr>
        <w:t xml:space="preserve">  kn</w:t>
      </w:r>
      <w:r w:rsidR="00084258">
        <w:rPr>
          <w:color w:val="000000"/>
        </w:rPr>
        <w:t>.</w:t>
      </w:r>
    </w:p>
    <w:p w:rsidRDefault="003125B3" w:rsidP="0024346B" w:rsidR="003125B3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>Uvidom u upisnik St utvrđeno je da osobe iz članka 110. stavak 2. SZ nisu pravovremeno podnijele prijedlog za otvaranje stečajnog postupka.</w:t>
      </w:r>
    </w:p>
    <w:p w:rsidRDefault="0058250C" w:rsidP="0058250C" w:rsidR="0058250C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113.</w:t>
      </w:r>
      <w:r>
        <w:rPr>
          <w:color w:val="000000"/>
        </w:rPr>
        <w:t xml:space="preserve"> stavak 1. SZ propisano je da a</w:t>
      </w:r>
      <w:r w:rsidRPr="004A4D8B">
        <w:rPr>
          <w:color w:val="000000"/>
        </w:rPr>
        <w:t xml:space="preserve">ko osobe iz članka 110. stavka 2.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3125B3" w:rsidP="0017721B" w:rsidR="0017721B" w:rsidRPr="003C2D68">
      <w:pPr>
        <w:pStyle w:val="Bezproreda"/>
        <w:ind w:firstLine="720"/>
        <w:jc w:val="both"/>
        <w:rPr>
          <w:bCs/>
          <w:color w:val="000000"/>
        </w:rPr>
      </w:pPr>
      <w:r>
        <w:rPr>
          <w:color w:val="000000"/>
        </w:rPr>
        <w:t xml:space="preserve">Trošak dosadašnjeg postupka je </w:t>
      </w:r>
      <w:r w:rsidRPr="0017721B">
        <w:rPr>
          <w:color w:val="000000"/>
        </w:rPr>
        <w:t>troš</w:t>
      </w:r>
      <w:r>
        <w:rPr>
          <w:color w:val="000000"/>
        </w:rPr>
        <w:t>a</w:t>
      </w:r>
      <w:r w:rsidRPr="0017721B">
        <w:rPr>
          <w:color w:val="000000"/>
        </w:rPr>
        <w:t xml:space="preserve">k Financijske agencija od 175,00 kuna sukladno odredbi članka 3. Pravilnika o vrsti i visini naknade troškova financijske agencije u </w:t>
      </w:r>
      <w:proofErr w:type="spellStart"/>
      <w:r w:rsidRPr="0017721B">
        <w:rPr>
          <w:color w:val="000000"/>
        </w:rPr>
        <w:t>predstečajnom</w:t>
      </w:r>
      <w:proofErr w:type="spellEnd"/>
      <w:r w:rsidRPr="0017721B">
        <w:rPr>
          <w:color w:val="000000"/>
        </w:rPr>
        <w:t xml:space="preserve"> postupku i o visini naknade troška financijske agencije za podnošenje prijedloga za otvaranje stečajnog postupka ( "Narodne novine" broj  106/2015 )</w:t>
      </w:r>
      <w:r w:rsidR="0058250C">
        <w:rPr>
          <w:color w:val="000000"/>
        </w:rPr>
        <w:t xml:space="preserve"> </w:t>
      </w:r>
      <w:r w:rsidR="001E0EE8">
        <w:rPr>
          <w:color w:val="000000"/>
        </w:rPr>
        <w:t>i</w:t>
      </w:r>
      <w:r w:rsidR="0017721B" w:rsidRPr="0017721B">
        <w:rPr>
          <w:color w:val="000000"/>
        </w:rPr>
        <w:t xml:space="preserve"> predujam od 1.000,00 kn </w:t>
      </w:r>
      <w:r w:rsidR="0017721B">
        <w:rPr>
          <w:color w:val="000000"/>
        </w:rPr>
        <w:t xml:space="preserve">koji se ima </w:t>
      </w:r>
      <w:r w:rsidR="0017721B" w:rsidRPr="0017721B">
        <w:rPr>
          <w:color w:val="000000"/>
        </w:rPr>
        <w:t>uplat</w:t>
      </w:r>
      <w:r w:rsidR="0017721B">
        <w:rPr>
          <w:color w:val="000000"/>
        </w:rPr>
        <w:t xml:space="preserve">iti </w:t>
      </w:r>
      <w:r w:rsidR="0017721B" w:rsidRPr="0017721B">
        <w:rPr>
          <w:color w:val="000000"/>
        </w:rPr>
        <w:t>u Fond za namirenje troškova stečajnoga postupka sukladno odredbi članka 114. stavak 1. S</w:t>
      </w:r>
      <w:r w:rsidR="001E0EE8">
        <w:rPr>
          <w:color w:val="000000"/>
        </w:rPr>
        <w:t xml:space="preserve">Z. </w:t>
      </w:r>
    </w:p>
    <w:p w:rsidRDefault="003125B3" w:rsidP="0024346B" w:rsidR="00267E60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Kako je dužnik tijekom prethodnog postupka postao sposoban za plaćanje </w:t>
      </w:r>
      <w:r w:rsidR="001E0EE8">
        <w:rPr>
          <w:color w:val="000000"/>
        </w:rPr>
        <w:t xml:space="preserve">primjenom </w:t>
      </w:r>
      <w:r w:rsidR="0058250C">
        <w:rPr>
          <w:color w:val="000000"/>
        </w:rPr>
        <w:t>o</w:t>
      </w:r>
      <w:r w:rsidR="00267E60">
        <w:rPr>
          <w:color w:val="000000"/>
        </w:rPr>
        <w:t>dredbe članka 128. stavak 9. SZ odluč</w:t>
      </w:r>
      <w:r w:rsidR="0058250C">
        <w:rPr>
          <w:color w:val="000000"/>
        </w:rPr>
        <w:t xml:space="preserve">eno je </w:t>
      </w:r>
      <w:r w:rsidR="00267E60">
        <w:rPr>
          <w:color w:val="000000"/>
        </w:rPr>
        <w:t>kao pod točkom II izreke ovog rješenja.</w:t>
      </w: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123CF8" w:rsidP="00784765" w:rsidR="00123CF8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3044E1">
        <w:t>4</w:t>
      </w:r>
      <w:r w:rsidR="007B303E">
        <w:t>. rujna 2017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proofErr w:type="spellStart"/>
      <w:r w:rsidR="00FC3477" w:rsidRPr="00B51854">
        <w:t>Liljana</w:t>
      </w:r>
      <w:proofErr w:type="spellEnd"/>
      <w:r w:rsidR="00FC3477" w:rsidRPr="00B51854">
        <w:t xml:space="preserve"> </w:t>
      </w:r>
      <w:proofErr w:type="spellStart"/>
      <w:r w:rsidR="00FC3477" w:rsidRPr="00B51854">
        <w:t>Ugrin</w:t>
      </w:r>
      <w:proofErr w:type="spellEnd"/>
      <w:r w:rsidR="00FC3477" w:rsidRPr="00B51854">
        <w:t xml:space="preserve">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4C029E" w:rsidR="004C029E">
      <w:r>
        <w:t>Rješenje objaviti na mrežnoj stranici e-Oglasna ploča sudova</w:t>
      </w:r>
    </w:p>
    <w:p w:rsidRDefault="006E721F" w:rsidR="000A5CAD" w:rsidRPr="00B51854">
      <w:r w:rsidRPr="00B51854">
        <w:t xml:space="preserve">U Rijeci, </w:t>
      </w:r>
      <w:r w:rsidR="003044E1">
        <w:t>4</w:t>
      </w:r>
      <w:r w:rsidR="007B303E">
        <w:t>. rujna 2017</w:t>
      </w:r>
      <w:r w:rsidR="00DE5946" w:rsidRPr="00B51854">
        <w:t xml:space="preserve">. </w:t>
      </w:r>
      <w:r w:rsidRPr="00B51854">
        <w:t xml:space="preserve">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780" w:rsidP="00C45BBA" w:rsidR="00624780">
      <w:r>
        <w:separator/>
      </w:r>
    </w:p>
  </w:endnote>
  <w:endnote w:id="0" w:type="continuationSeparator">
    <w:p w:rsidRDefault="00624780" w:rsidP="00C45BBA" w:rsidR="00624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780" w:rsidP="00C45BBA" w:rsidR="00624780">
      <w:r>
        <w:separator/>
      </w:r>
    </w:p>
  </w:footnote>
  <w:footnote w:id="0" w:type="continuationSeparator">
    <w:p w:rsidRDefault="00624780" w:rsidP="00C45BBA" w:rsidR="00624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03E" w:rsidP="00601814" w:rsidR="00601814" w:rsidRPr="00A15F9E">
    <w:pPr>
      <w:jc w:val="right"/>
    </w:pPr>
    <w:r w:rsidRPr="007B303E">
      <w:t>Poslovni broj  7 St-2</w:t>
    </w:r>
    <w:r w:rsidR="004C029E">
      <w:t>95</w:t>
    </w:r>
    <w:r w:rsidRPr="007B303E">
      <w:t>/2017-</w:t>
    </w:r>
    <w:r>
      <w:t>7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84258"/>
    <w:rsid w:val="00091369"/>
    <w:rsid w:val="000A5CAD"/>
    <w:rsid w:val="000A756B"/>
    <w:rsid w:val="000C0E11"/>
    <w:rsid w:val="000D65F0"/>
    <w:rsid w:val="00104E70"/>
    <w:rsid w:val="00123CF8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2367"/>
    <w:rsid w:val="002C6477"/>
    <w:rsid w:val="002F4B89"/>
    <w:rsid w:val="0030097F"/>
    <w:rsid w:val="003044E1"/>
    <w:rsid w:val="003125B3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58A2"/>
    <w:rsid w:val="004B6DF4"/>
    <w:rsid w:val="004B701E"/>
    <w:rsid w:val="004C029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24780"/>
    <w:rsid w:val="00632B51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7B303E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9E5F24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BD4E12"/>
    <w:rsid w:val="00C003F4"/>
    <w:rsid w:val="00C21785"/>
    <w:rsid w:val="00C275AE"/>
    <w:rsid w:val="00C45BBA"/>
    <w:rsid w:val="00C766A4"/>
    <w:rsid w:val="00C836DD"/>
    <w:rsid w:val="00CA2C87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PORAT j.d.o.o. zastupanog po punomoćniku Dragomira Pečovnik</izvorni_sadrzaj>
    <derivirana_varijabla naziv="DomainObject.Predmet.ProtustrankaFormated_1">  PLAVI PORAT j.d.o.o. zastupanog po punomoćniku Dragomira Pečovnik</derivirana_varijabla>
  </DomainObject.Predmet.ProtustrankaFormated>
  <DomainObject.Predmet.ProtustrankaFormatedOIB>
    <izvorni_sadrzaj>  PLAVI PORAT j.d.o.o., OIB 22415536433 zastupanog po punomoćniku Dragomira Pečovnik</izvorni_sadrzaj>
    <derivirana_varijabla naziv="DomainObject.Predmet.ProtustrankaFormatedOIB_1">  PLAVI PORAT j.d.o.o., OIB 22415536433 zastupanog po punomoćniku Dragomira Pečovnik</derivirana_varijabla>
  </DomainObject.Predmet.ProtustrankaFormatedOIB>
  <DomainObject.Predmet.ProtustrankaFormatedWithAdress>
    <izvorni_sadrzaj> PLAVI PORAT j.d.o.o., Demetrova 3, 51000 Rijeka zastupanog po punomoćniku Dragomira Pečovnik</izvorni_sadrzaj>
    <derivirana_varijabla naziv="DomainObject.Predmet.ProtustrankaFormatedWithAdress_1"> PLAVI PORAT j.d.o.o., Demetrova 3, 51000 Rijeka zastupanog po punomoćniku Dragomira Pečovnik</derivirana_varijabla>
  </DomainObject.Predmet.ProtustrankaFormatedWithAdress>
  <DomainObject.Predmet.ProtustrankaFormatedWithAdressOIB>
    <izvorni_sadrzaj> PLAVI PORAT j.d.o.o., OIB 22415536433, Demetrova 3, 51000 Rijeka zastupanog po punomoćniku Dragomira Pečovnik</izvorni_sadrzaj>
    <derivirana_varijabla naziv="DomainObject.Predmet.ProtustrankaFormatedWithAdressOIB_1"> PLAVI PORAT j.d.o.o., OIB 22415536433, Demetrova 3, 51000 Rijeka zastupanog po punomoćniku Dragomira Pečovnik</derivirana_varijabla>
  </DomainObject.Predmet.ProtustrankaFormatedWithAdressOIB>
  <DomainObject.Predmet.ProtustrankaWithAdress>
    <izvorni_sadrzaj>PLAVI PORAT j.d.o.o. Demetrova 3, 51000 Rijeka</izvorni_sadrzaj>
    <derivirana_varijabla naziv="DomainObject.Predmet.ProtustrankaWithAdress_1">PLAVI PORAT j.d.o.o. Demetrova 3, 51000 Rijeka</derivirana_varijabla>
  </DomainObject.Predmet.ProtustrankaWithAdress>
  <DomainObject.Predmet.ProtustrankaWithAdressOIB>
    <izvorni_sadrzaj>PLAVI PORAT j.d.o.o., OIB 22415536433, Demetrova 3, 51000 Rijeka</izvorni_sadrzaj>
    <derivirana_varijabla naziv="DomainObject.Predmet.ProtustrankaWithAdressOIB_1">PLAVI PORAT j.d.o.o., OIB 22415536433, Demetrova 3, 51000 Rijeka</derivirana_varijabla>
  </DomainObject.Predmet.ProtustrankaWithAdressOIB>
  <DomainObject.Predmet.ProtustrankaNazivFormated>
    <izvorni_sadrzaj>PLAVI PORAT j.d.o.o.</izvorni_sadrzaj>
    <derivirana_varijabla naziv="DomainObject.Predmet.ProtustrankaNazivFormated_1">PLAVI PORAT j.d.o.o.</derivirana_varijabla>
  </DomainObject.Predmet.ProtustrankaNazivFormated>
  <DomainObject.Predmet.ProtustrankaNazivFormatedOIB>
    <izvorni_sadrzaj>PLAVI PORAT j.d.o.o., OIB 22415536433</izvorni_sadrzaj>
    <derivirana_varijabla naziv="DomainObject.Predmet.ProtustrankaNazivFormatedOIB_1">PLAVI PORAT j.d.o.o., OIB 22415536433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PLAVI PORAT j.d.o.o. zastupanog po punomoćniku Dragomira Pečovnik</item>
    </izvorni_sadrzaj>
    <derivirana_varijabla naziv="DomainObject.Predmet.ProtuStrankaListFormated_1">
      <item>PLAVI PORAT j.d.o.o. zastupanog po punomoćniku Dragomira Pečovnik</item>
    </derivirana_varijabla>
  </DomainObject.Predmet.ProtuStrankaListFormated>
  <DomainObject.Predmet.ProtuStrankaListFormatedOIB>
    <izvorni_sadrzaj>
      <item>PLAVI PORAT j.d.o.o., OIB 22415536433 zastupanog po punomoćniku Dragomira Pečovnik</item>
    </izvorni_sadrzaj>
    <derivirana_varijabla naziv="DomainObject.Predmet.ProtuStrankaListFormatedOIB_1">
      <item>PLAVI PORAT j.d.o.o., OIB 22415536433 zastupanog po punomoćniku Dragomira Pečovnik</item>
    </derivirana_varijabla>
  </DomainObject.Predmet.ProtuStrankaListFormatedOIB>
  <DomainObject.Predmet.ProtuStrankaListFormatedWithAdress>
    <izvorni_sadrzaj>
      <item>PLAVI PORAT j.d.o.o., Demetrova 3, 51000 Rijeka zastupanog po punomoćniku Dragomira Pečovnik</item>
    </izvorni_sadrzaj>
    <derivirana_varijabla naziv="DomainObject.Predmet.ProtuStrankaListFormatedWithAdress_1">
      <item>PLAVI PORAT j.d.o.o., Demetrova 3, 51000 Rijeka zastupanog po punomoćniku Dragomira Pečovnik</item>
    </derivirana_varijabla>
  </DomainObject.Predmet.ProtuStrankaListFormatedWithAdress>
  <DomainObject.Predmet.ProtuStrankaListFormatedWithAdressOIB>
    <izvorni_sadrzaj>
      <item>PLAVI PORAT j.d.o.o., OIB 22415536433, Demetrova 3, 51000 Rijeka zastupanog po punomoćniku Dragomira Pečovnik</item>
    </izvorni_sadrzaj>
    <derivirana_varijabla naziv="DomainObject.Predmet.ProtuStrankaListFormatedWithAdressOIB_1">
      <item>PLAVI PORAT j.d.o.o., OIB 22415536433, Demetrova 3, 51000 Rijeka zastupanog po punomoćniku Dragomira Pečovnik</item>
    </derivirana_varijabla>
  </DomainObject.Predmet.ProtuStrankaListFormatedWithAdressOIB>
  <DomainObject.Predmet.ProtuStrankaListNazivFormated>
    <izvorni_sadrzaj>
      <item>PLAVI PORAT j.d.o.o.</item>
    </izvorni_sadrzaj>
    <derivirana_varijabla naziv="DomainObject.Predmet.ProtuStrankaListNazivFormated_1">
      <item>PLAVI PORAT j.d.o.o.</item>
    </derivirana_varijabla>
  </DomainObject.Predmet.ProtuStrankaListNazivFormated>
  <DomainObject.Predmet.ProtuStrankaListNazivFormatedOIB>
    <izvorni_sadrzaj>
      <item>PLAVI PORAT j.d.o.o., OIB 22415536433</item>
    </izvorni_sadrzaj>
    <derivirana_varijabla naziv="DomainObject.Predmet.ProtuStrankaListNazivFormatedOIB_1">
      <item>PLAVI PORAT j.d.o.o., OIB 22415536433</item>
    </derivirana_varijabla>
  </DomainObject.Predmet.ProtuStrankaListNazivFormatedOIB>
  <DomainObject.Predmet.OstaliListFormated>
    <izvorni_sadrzaj>
      <item>Dragomira Pečovnik punomoćnik sudionika u postupku PLAVI PORAT j.d.o.o.</item>
    </izvorni_sadrzaj>
    <derivirana_varijabla naziv="DomainObject.Predmet.OstaliListFormated_1">
      <item>Dragomira Pečovnik punomoćnik sudionika u postupku PLAVI PORAT j.d.o.o.</item>
    </derivirana_varijabla>
  </DomainObject.Predmet.OstaliListFormated>
  <DomainObject.Predmet.OstaliListFormatedOIB>
    <izvorni_sadrzaj>
      <item>Dragomira Pečovnik, OIB 75384122358 punomoćnik sudionika u postupku PLAVI PORAT j.d.o.o.</item>
    </izvorni_sadrzaj>
    <derivirana_varijabla naziv="DomainObject.Predmet.OstaliListFormatedOIB_1">
      <item>Dragomira Pečovnik, OIB 75384122358 punomoćnik sudionika u postupku PLAVI PORAT j.d.o.o.</item>
    </derivirana_varijabla>
  </DomainObject.Predmet.OstaliListFormatedOIB>
  <DomainObject.Predmet.OstaliListFormatedWithAdress>
    <izvorni_sadrzaj>
      <item>Dragomira Pečovnik, Varaždinska 67, 42208 Veliki Lovrečan punomoćnik sudionika u postupku PLAVI PORAT j.d.o.o.</item>
    </izvorni_sadrzaj>
    <derivirana_varijabla naziv="DomainObject.Predmet.OstaliListFormatedWithAdress_1">
      <item>Dragomira Pečovnik, Varaždinska 67, 42208 Veliki Lovrečan punomoćnik sudionika u postupku PLAVI PORAT j.d.o.o.</item>
    </derivirana_varijabla>
  </DomainObject.Predmet.OstaliListFormatedWithAdress>
  <DomainObject.Predmet.OstaliListFormatedWithAdressOIB>
    <izvorni_sadrzaj>
      <item>Dragomira Pečovnik, OIB 75384122358, Varaždinska 67, 42208 Veliki Lovrečan punomoćnik sudionika u postupku PLAVI PORAT j.d.o.o.</item>
    </izvorni_sadrzaj>
    <derivirana_varijabla naziv="DomainObject.Predmet.OstaliListFormatedWithAdressOIB_1">
      <item>Dragomira Pečovnik, OIB 75384122358, Varaždinska 67, 42208 Veliki Lovrečan punomoćnik sudionika u postupku PLAVI PORAT j.d.o.o.</item>
    </derivirana_varijabla>
  </DomainObject.Predmet.OstaliListFormatedWithAdressOIB>
  <DomainObject.Predmet.OstaliListNazivFormated>
    <izvorni_sadrzaj>
      <item>Dragomira Pečovnik</item>
    </izvorni_sadrzaj>
    <derivirana_varijabla naziv="DomainObject.Predmet.OstaliListNazivFormated_1">
      <item>Dragomira Pečovnik</item>
    </derivirana_varijabla>
  </DomainObject.Predmet.OstaliListNazivFormated>
  <DomainObject.Predmet.OstaliListNazivFormatedOIB>
    <izvorni_sadrzaj>
      <item>Dragomira Pečovnik, OIB 75384122358</item>
    </izvorni_sadrzaj>
    <derivirana_varijabla naziv="DomainObject.Predmet.OstaliListNazivFormatedOIB_1">
      <item>Dragomira Pečovnik, OIB 75384122358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PLAVI PORAT j.d.o.o.</izvorni_sadrzaj>
    <derivirana_varijabla naziv="DomainObject.Predmet.ProtustrankaIDrugi_1">PLAVI PORAT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PLAVI PORAT j.d.o.o., OIB 22415536433, Demetrova 3, 51000 Rijeka</izvorni_sadrzaj>
    <derivirana_varijabla naziv="DomainObject.Predmet.ProtustrankaIDrugiAdressOIB_1">PLAVI PORAT j.d.o.o., OIB 22415536433,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PLAVI PORAT j.d.o.o.</item>
      <item>Dragomira Pečovnik</item>
    </izvorni_sadrzaj>
    <derivirana_varijabla naziv="DomainObject.Predmet.SudioniciListNaziv_1">
      <item>FINA  Rijeka</item>
      <item>PLAVI PORAT j.d.o.o.</item>
      <item>Dragomira Pečovnik</item>
    </derivirana_varijabla>
  </DomainObject.Predmet.SudioniciListNaziv>
  <DomainObject.Predmet.SudioniciListAdressOIB>
    <izvorni_sadrzaj>
      <item>FINA  Rijeka, OIB 85821130368, Frana Kurelca 8,51000 Rijeka</item>
      <item>PLAVI PORAT j.d.o.o., OIB 22415536433, Demetrova 3,51000 Rijeka</item>
      <item>Dragomira Pečovnik, OIB 75384122358, Varaždinska 67,42208 Veliki Lovrečan</item>
    </izvorni_sadrzaj>
    <derivirana_varijabla naziv="DomainObject.Predmet.SudioniciListAdressOIB_1">
      <item>FINA  Rijeka, OIB 85821130368, Frana Kurelca 8,51000 Rijeka</item>
      <item>PLAVI PORAT j.d.o.o., OIB 22415536433, Demetrova 3,51000 Rijeka</item>
      <item>Dragomira Pečovnik, OIB 75384122358, Varaždinska 67,42208 Veliki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22415536433</item>
      <item>, OIB 75384122358</item>
    </izvorni_sadrzaj>
    <derivirana_varijabla naziv="DomainObject.Predmet.SudioniciListNazivOIB_1">
      <item>, OIB 85821130368</item>
      <item>, OIB 22415536433</item>
      <item>, OIB 75384122358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23554-0246-463B-8E48-E185CA4A0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3518</properties:Characters>
  <properties:Lines>96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2017-09-04T12:53:00Z</dcterms:created>
  <dc:creator>Liljana Ugrin</dc:creator>
  <cp:lastModifiedBy>Elizabet Jovanović</cp:lastModifiedBy>
  <cp:lastPrinted>2017-09-04T12:52:00Z</cp:lastPrinted>
  <dcterms:modified xmlns:xsi="http://www.w3.org/2001/XMLSchema-instance" xsi:type="dcterms:W3CDTF">2017-09-04T12:56:00Z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