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524b" w14:paraId="1ad524b" w:rsidRDefault="002971F2" w:rsidP="002971F2" w:rsidR="002971F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71F2" w:rsidP="002971F2" w:rsidR="002971F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971F2" w:rsidP="002971F2" w:rsidR="002971F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971F2" w:rsidP="002971F2" w:rsidR="002971F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971F2" w:rsidP="002971F2" w:rsidR="002971F2"/>
    <w:p w:rsidRDefault="002971F2" w:rsidP="002971F2" w:rsidR="002971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971F2" w:rsidP="002971F2" w:rsidR="002971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971F2" w:rsidP="002971F2" w:rsidR="002971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971F2" w:rsidP="002971F2" w:rsidR="002971F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971F2" w:rsidP="002971F2" w:rsidR="002971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8210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TERMO TIM d. o. o. Savudrija, Zambratija, Istarska 26, OIB </w:t>
      </w:r>
      <w:r w:rsidRPr="002971F2">
        <w:rPr>
          <w:rFonts w:cs="Times New Roman" w:eastAsia="Times New Roman"/>
          <w:szCs w:val="24"/>
          <w:lang w:eastAsia="hr-HR"/>
        </w:rPr>
        <w:t>68852832551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971F2">
        <w:rPr>
          <w:rFonts w:cs="Times New Roman" w:eastAsia="Times New Roman"/>
          <w:szCs w:val="24"/>
          <w:lang w:eastAsia="hr-HR"/>
        </w:rPr>
        <w:t>040218360</w:t>
      </w:r>
      <w:r>
        <w:rPr>
          <w:rFonts w:cs="Times New Roman" w:eastAsia="Times New Roman"/>
          <w:szCs w:val="24"/>
          <w:lang w:eastAsia="hr-HR"/>
        </w:rPr>
        <w:t>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971F2" w:rsidP="002971F2" w:rsidR="002971F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971F2" w:rsidP="002971F2" w:rsidR="002971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971F2" w:rsidP="002971F2" w:rsidR="002971F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971F2" w:rsidP="002971F2" w:rsidR="002971F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TERMO TIM d. o. o. Savudrija, Zambratija, Istarska 26, OIB </w:t>
      </w:r>
      <w:r w:rsidRPr="002971F2">
        <w:rPr>
          <w:rFonts w:cs="Times New Roman" w:eastAsia="Times New Roman"/>
          <w:szCs w:val="24"/>
          <w:lang w:eastAsia="hr-HR"/>
        </w:rPr>
        <w:t>68852832551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971F2">
        <w:rPr>
          <w:rFonts w:cs="Times New Roman" w:eastAsia="Times New Roman"/>
          <w:szCs w:val="24"/>
          <w:lang w:eastAsia="hr-HR"/>
        </w:rPr>
        <w:t>040218360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2971F2" w:rsidP="002971F2" w:rsidR="002971F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971F2" w:rsidP="002971F2" w:rsidR="002971F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971F2" w:rsidP="002971F2" w:rsidR="002971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971F2" w:rsidP="002971F2" w:rsidR="002971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TERMO TIM d. o. o. Savudrija.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1370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96.429,61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971F2" w:rsidP="002971F2" w:rsidR="002971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971F2" w:rsidP="002971F2" w:rsidR="002971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971F2" w:rsidP="002971F2" w:rsidR="002971F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971F2" w:rsidP="002971F2" w:rsidR="002971F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971F2" w:rsidP="002971F2" w:rsidR="002971F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971F2" w:rsidP="002971F2" w:rsidR="002971F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E26B43">
        <w:rPr>
          <w:rFonts w:cs="Times New Roman" w:eastAsia="Times New Roman"/>
          <w:szCs w:val="24"/>
          <w:lang w:eastAsia="hr-HR"/>
        </w:rPr>
        <w:t>, v. r.</w:t>
      </w:r>
    </w:p>
    <w:p w:rsidRDefault="002971F2" w:rsidP="002971F2" w:rsidR="002971F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971F2" w:rsidP="002971F2" w:rsidR="002971F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971F2" w:rsidP="002971F2" w:rsidR="002971F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971F2" w:rsidP="002971F2" w:rsidR="002971F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971F2" w:rsidP="002971F2" w:rsidR="002971F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971F2" w:rsidP="002971F2" w:rsidR="002971F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971F2" w:rsidP="002971F2" w:rsidR="002971F2" w:rsidRPr="00D05CA9">
      <w:pPr>
        <w:tabs>
          <w:tab w:pos="4116" w:val="left"/>
        </w:tabs>
      </w:pPr>
    </w:p>
    <w:p w:rsidRDefault="002971F2" w:rsidP="002971F2" w:rsidR="002971F2" w:rsidRPr="00D05CA9">
      <w:pPr>
        <w:tabs>
          <w:tab w:pos="4116" w:val="left"/>
        </w:tabs>
      </w:pPr>
    </w:p>
    <w:p w:rsidRDefault="002971F2" w:rsidP="002971F2" w:rsidR="002971F2" w:rsidRPr="00D05CA9">
      <w:pPr>
        <w:tabs>
          <w:tab w:pos="4116" w:val="left"/>
        </w:tabs>
      </w:pPr>
    </w:p>
    <w:p w:rsidRDefault="002971F2" w:rsidP="002971F2" w:rsidR="002971F2" w:rsidRPr="00D05CA9">
      <w:pPr>
        <w:tabs>
          <w:tab w:pos="4116" w:val="left"/>
        </w:tabs>
      </w:pPr>
    </w:p>
    <w:p w:rsidRDefault="002971F2" w:rsidP="002971F2" w:rsidR="002971F2" w:rsidRPr="00D05CA9">
      <w:pPr>
        <w:tabs>
          <w:tab w:pos="4116" w:val="left"/>
        </w:tabs>
      </w:pPr>
    </w:p>
    <w:p w:rsidRDefault="002971F2" w:rsidP="002971F2" w:rsidR="002971F2" w:rsidRPr="00D05CA9">
      <w:pPr>
        <w:tabs>
          <w:tab w:pos="4116" w:val="left"/>
        </w:tabs>
      </w:pPr>
    </w:p>
    <w:p w:rsidRDefault="002971F2" w:rsidP="002971F2" w:rsidR="002971F2" w:rsidRPr="00D05CA9">
      <w:pPr>
        <w:tabs>
          <w:tab w:pos="4116" w:val="left"/>
        </w:tabs>
      </w:pPr>
    </w:p>
    <w:p w:rsidRDefault="002971F2" w:rsidP="002971F2" w:rsidR="002971F2" w:rsidRPr="00D05CA9">
      <w:pPr>
        <w:tabs>
          <w:tab w:pos="4116" w:val="left"/>
        </w:tabs>
      </w:pPr>
    </w:p>
    <w:p w:rsidRDefault="002971F2" w:rsidP="002971F2" w:rsidR="002971F2" w:rsidRPr="00D05CA9">
      <w:pPr>
        <w:tabs>
          <w:tab w:pos="4116" w:val="left"/>
        </w:tabs>
      </w:pPr>
    </w:p>
    <w:p w:rsidRDefault="002971F2" w:rsidP="002971F2" w:rsidR="002971F2" w:rsidRPr="00D05CA9"/>
    <w:p w:rsidRDefault="002971F2" w:rsidP="002971F2" w:rsidR="002971F2" w:rsidRPr="00D05CA9"/>
    <w:p w:rsidRDefault="002971F2" w:rsidP="002971F2" w:rsidR="002971F2" w:rsidRPr="00D05CA9"/>
    <w:p w:rsidRDefault="002971F2" w:rsidP="002971F2" w:rsidR="002971F2" w:rsidRPr="00D05CA9"/>
    <w:p w:rsidRDefault="002971F2" w:rsidP="002971F2" w:rsidR="002971F2" w:rsidRPr="00D05CA9"/>
    <w:p w:rsidRDefault="002971F2" w:rsidP="002971F2" w:rsidR="002971F2" w:rsidRPr="00D05CA9"/>
    <w:p w:rsidRDefault="002971F2" w:rsidP="002971F2" w:rsidR="002971F2" w:rsidRPr="00D05CA9"/>
    <w:p w:rsidRDefault="002971F2" w:rsidP="002971F2" w:rsidR="002971F2" w:rsidRPr="00D05CA9"/>
    <w:p w:rsidRDefault="002971F2" w:rsidP="002971F2" w:rsidR="002971F2" w:rsidRPr="00D05CA9"/>
    <w:p w:rsidRDefault="002971F2" w:rsidP="002971F2" w:rsidR="002971F2" w:rsidRPr="00D05CA9"/>
    <w:p w:rsidRDefault="002971F2" w:rsidP="002971F2" w:rsidR="002971F2" w:rsidRPr="00D05CA9"/>
    <w:p w:rsidRDefault="002971F2" w:rsidP="002971F2" w:rsidR="002971F2" w:rsidRPr="00D05CA9"/>
    <w:p w:rsidRDefault="002971F2" w:rsidP="002971F2" w:rsidR="002971F2" w:rsidRPr="00D05CA9"/>
    <w:p w:rsidRDefault="002971F2" w:rsidP="002971F2" w:rsidR="002971F2" w:rsidRPr="00D05CA9"/>
    <w:p w:rsidRDefault="002971F2" w:rsidP="002971F2" w:rsidR="002971F2" w:rsidRPr="00D05CA9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2971F2" w:rsidP="002971F2" w:rsidR="002971F2"/>
    <w:p w:rsidRDefault="00EB0FDB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195" w:rsidP="002971F2" w:rsidR="00687195">
      <w:r>
        <w:separator/>
      </w:r>
    </w:p>
  </w:endnote>
  <w:endnote w:id="0" w:type="continuationSeparator">
    <w:p w:rsidRDefault="00687195" w:rsidP="002971F2" w:rsidR="00687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195" w:rsidP="002971F2" w:rsidR="00687195">
      <w:r>
        <w:separator/>
      </w:r>
    </w:p>
  </w:footnote>
  <w:footnote w:id="0" w:type="continuationSeparator">
    <w:p w:rsidRDefault="00687195" w:rsidP="002971F2" w:rsidR="00687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195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B0FDB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35</w:t>
    </w:r>
    <w:r w:rsidR="002971F2">
      <w:t>7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195" w:rsidP="0021081C" w:rsidR="00A81E97">
    <w:pPr>
      <w:pStyle w:val="Zaglavlje"/>
      <w:jc w:val="right"/>
    </w:pPr>
    <w:r>
      <w:t>11 St-35</w:t>
    </w:r>
    <w:r w:rsidR="002971F2">
      <w:t>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63A5"/>
    <w:rsid w:val="002971F2"/>
    <w:rsid w:val="00687195"/>
    <w:rsid w:val="009A6044"/>
    <w:rsid w:val="00A463A5"/>
    <w:rsid w:val="00BF033F"/>
    <w:rsid w:val="00E26B43"/>
    <w:rsid w:val="00EB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71F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71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71F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71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71F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971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71F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B0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FD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FD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F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F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71F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71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71F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71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71F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971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71F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B0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FD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FD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F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F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St-357/2015</izvorni_sadrzaj>
    <derivirana_varijabla naziv="DomainObject.Predmet.OznakaBroj_1">St-357/2015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 TIM d.o.o. SAVUDRIJA</izvorni_sadrzaj>
    <derivirana_varijabla naziv="DomainObject.Predmet.ProtustrankaFormated_1">  TERMO TIM d.o.o. SAVUDRIJA</derivirana_varijabla>
  </DomainObject.Predmet.ProtustrankaFormated>
  <DomainObject.Predmet.ProtustrankaFormatedOIB>
    <izvorni_sadrzaj>  TERMO TIM d.o.o. SAVUDRIJA, OIB 68852832551</izvorni_sadrzaj>
    <derivirana_varijabla naziv="DomainObject.Predmet.ProtustrankaFormatedOIB_1">  TERMO TIM d.o.o. SAVUDRIJA, OIB 68852832551</derivirana_varijabla>
  </DomainObject.Predmet.ProtustrankaFormatedOIB>
  <DomainObject.Predmet.ProtustrankaFormatedWithAdress>
    <izvorni_sadrzaj> TERMO TIM d.o.o. SAVUDRIJA, Zambratija, Istarska 26, 52475 Savudrija</izvorni_sadrzaj>
    <derivirana_varijabla naziv="DomainObject.Predmet.ProtustrankaFormatedWithAdress_1"> TERMO TIM d.o.o. SAVUDRIJA, Zambratija, Istarska 26, 52475 Savudrija</derivirana_varijabla>
  </DomainObject.Predmet.ProtustrankaFormatedWithAdress>
  <DomainObject.Predmet.ProtustrankaFormatedWithAdressOIB>
    <izvorni_sadrzaj> TERMO TIM d.o.o. SAVUDRIJA, OIB 68852832551, Zambratija, Istarska 26, 52475 Savudrija</izvorni_sadrzaj>
    <derivirana_varijabla naziv="DomainObject.Predmet.ProtustrankaFormatedWithAdressOIB_1"> TERMO TIM d.o.o. SAVUDRIJA, OIB 68852832551, Zambratija, Istarska 26, 52475 Savudrija</derivirana_varijabla>
  </DomainObject.Predmet.ProtustrankaFormatedWithAdressOIB>
  <DomainObject.Predmet.ProtustrankaWithAdress>
    <izvorni_sadrzaj>TERMO TIM d.o.o. SAVUDRIJA Zambratija, Istarska 26, 52475 Savudrija</izvorni_sadrzaj>
    <derivirana_varijabla naziv="DomainObject.Predmet.ProtustrankaWithAdress_1">TERMO TIM d.o.o. SAVUDRIJA Zambratija, Istarska 26, 52475 Savudrija</derivirana_varijabla>
  </DomainObject.Predmet.ProtustrankaWithAdress>
  <DomainObject.Predmet.ProtustrankaWithAdressOIB>
    <izvorni_sadrzaj>TERMO TIM d.o.o. SAVUDRIJA, OIB 68852832551, Zambratija, Istarska 26, 52475 Savudrija</izvorni_sadrzaj>
    <derivirana_varijabla naziv="DomainObject.Predmet.ProtustrankaWithAdressOIB_1">TERMO TIM d.o.o. SAVUDRIJA, OIB 68852832551, Zambratija, Istarska 26, 52475 Savudrija</derivirana_varijabla>
  </DomainObject.Predmet.ProtustrankaWithAdressOIB>
  <DomainObject.Predmet.ProtustrankaNazivFormated>
    <izvorni_sadrzaj>TERMO TIM d.o.o. SAVUDRIJA</izvorni_sadrzaj>
    <derivirana_varijabla naziv="DomainObject.Predmet.ProtustrankaNazivFormated_1">TERMO TIM d.o.o. SAVUDRIJA</derivirana_varijabla>
  </DomainObject.Predmet.ProtustrankaNazivFormated>
  <DomainObject.Predmet.ProtustrankaNazivFormatedOIB>
    <izvorni_sadrzaj>TERMO TIM d.o.o. SAVUDRIJA, OIB 68852832551</izvorni_sadrzaj>
    <derivirana_varijabla naziv="DomainObject.Predmet.ProtustrankaNazivFormatedOIB_1">TERMO TIM d.o.o. SAVUDRIJA, OIB 68852832551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96429.61</izvorni_sadrzaj>
    <derivirana_varijabla naziv="DomainObject.Predmet.TrenutnaVrijednost_1">96429.61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TERMO TIM d.o.o. SAVUDRIJA</item>
    </izvorni_sadrzaj>
    <derivirana_varijabla naziv="DomainObject.Predmet.ProtuStrankaListFormated_1">
      <item>TERMO TIM d.o.o. SAVUDRIJA</item>
    </derivirana_varijabla>
  </DomainObject.Predmet.ProtuStrankaListFormated>
  <DomainObject.Predmet.ProtuStrankaListFormatedOIB>
    <izvorni_sadrzaj>
      <item>TERMO TIM d.o.o. SAVUDRIJA, OIB 68852832551</item>
    </izvorni_sadrzaj>
    <derivirana_varijabla naziv="DomainObject.Predmet.ProtuStrankaListFormatedOIB_1">
      <item>TERMO TIM d.o.o. SAVUDRIJA, OIB 68852832551</item>
    </derivirana_varijabla>
  </DomainObject.Predmet.ProtuStrankaListFormatedOIB>
  <DomainObject.Predmet.ProtuStrankaListFormatedWithAdress>
    <izvorni_sadrzaj>
      <item>TERMO TIM d.o.o. SAVUDRIJA, Zambratija, Istarska 26, 52475 Savudrija</item>
    </izvorni_sadrzaj>
    <derivirana_varijabla naziv="DomainObject.Predmet.ProtuStrankaListFormatedWithAdress_1">
      <item>TERMO TIM d.o.o. SAVUDRIJA, Zambratija, Istarska 26, 52475 Savudrija</item>
    </derivirana_varijabla>
  </DomainObject.Predmet.ProtuStrankaListFormatedWithAdress>
  <DomainObject.Predmet.ProtuStrankaListFormatedWithAdressOIB>
    <izvorni_sadrzaj>
      <item>TERMO TIM d.o.o. SAVUDRIJA, OIB 68852832551, Zambratija, Istarska 26, 52475 Savudrija</item>
    </izvorni_sadrzaj>
    <derivirana_varijabla naziv="DomainObject.Predmet.ProtuStrankaListFormatedWithAdressOIB_1">
      <item>TERMO TIM d.o.o. SAVUDRIJA, OIB 68852832551, Zambratija, Istarska 26, 52475 Savudrija</item>
    </derivirana_varijabla>
  </DomainObject.Predmet.ProtuStrankaListFormatedWithAdressOIB>
  <DomainObject.Predmet.ProtuStrankaListNazivFormated>
    <izvorni_sadrzaj>
      <item>TERMO TIM d.o.o. SAVUDRIJA</item>
    </izvorni_sadrzaj>
    <derivirana_varijabla naziv="DomainObject.Predmet.ProtuStrankaListNazivFormated_1">
      <item>TERMO TIM d.o.o. SAVUDRIJA</item>
    </derivirana_varijabla>
  </DomainObject.Predmet.ProtuStrankaListNazivFormated>
  <DomainObject.Predmet.ProtuStrankaListNazivFormatedOIB>
    <izvorni_sadrzaj>
      <item>TERMO TIM d.o.o. SAVUDRIJA, OIB 68852832551</item>
    </izvorni_sadrzaj>
    <derivirana_varijabla naziv="DomainObject.Predmet.ProtuStrankaListNazivFormatedOIB_1">
      <item>TERMO TIM d.o.o. SAVUDRIJA, OIB 68852832551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TERMO TIM d.o.o. SAVUDRIJA</izvorni_sadrzaj>
    <derivirana_varijabla naziv="DomainObject.Predmet.ProtustrankaIDrugi_1">TERMO TIM d.o.o. SAVUDRIJA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TERMO TIM d.o.o. SAVUDRIJA, OIB 68852832551, Zambratija, Istarska 26, 52475 Savudrija</izvorni_sadrzaj>
    <derivirana_varijabla naziv="DomainObject.Predmet.ProtustrankaIDrugiAdressOIB_1">TERMO TIM d.o.o. SAVUDRIJA, OIB 68852832551, Zambratija, Istarska 26,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TERMO TIM d.o.o. SAVUDRIJA</item>
    </izvorni_sadrzaj>
    <derivirana_varijabla naziv="DomainObject.Predmet.SudioniciListNaziv_1">
      <item>FINANCIJSKA AGENCIJA, RC RIJEKA, PODRUŽNICA PULA, PULA</item>
      <item>TERMO TIM d.o.o. SAVUDRIJA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TERMO TIM d.o.o. SAVUDRIJA, OIB 68852832551, Zambratija, Istarska 26,52475 Savudrija</item>
    </izvorni_sadrzaj>
    <derivirana_varijabla naziv="DomainObject.Predmet.SudioniciListAdressOIB_1">
      <item>FINANCIJSKA AGENCIJA, RC RIJEKA, PODRUŽNICA PULA, PULA, OIB 85821130368, Giardini 5,52100 Pula</item>
      <item>TERMO TIM d.o.o. SAVUDRIJA, OIB 68852832551, Zambratija, Istarska 26,52475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68852832551</item>
    </izvorni_sadrzaj>
    <derivirana_varijabla naziv="DomainObject.Predmet.SudioniciListNazivOIB_1">
      <item>, OIB 85821130368</item>
      <item>, OIB 68852832551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374</properties:Words>
  <properties:Characters>2031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2015-11-26T07:23:00Z</dcterms:created>
  <dc:creator>Mihaela Kaligari</dc:creator>
  <dc:description/>
  <cp:keywords/>
  <cp:lastModifiedBy>Mihaela Kaligari</cp:lastModifiedBy>
  <cp:lastPrinted>2015-12-04T07:12:00Z</cp:lastPrinted>
  <dcterms:modified xmlns:xsi="http://www.w3.org/2001/XMLSchema-instance" xsi:type="dcterms:W3CDTF">2015-12-04T07:13:00Z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