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a14e" w14:paraId="0f1a14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3B584E">
        <w:t>5661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3B584E">
        <w:rPr>
          <w:rFonts w:cs="Times New Roman" w:eastAsia="Times New Roman"/>
          <w:szCs w:val="20"/>
          <w:lang w:eastAsia="hr-HR"/>
        </w:rPr>
        <w:t>DIZAJN ERAK j.d.o.o., Zagreb, Savska cesta 164, MBS: 080901387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3B584E">
        <w:rPr>
          <w:rFonts w:cs="Times New Roman" w:eastAsia="Times New Roman"/>
          <w:szCs w:val="20"/>
          <w:lang w:eastAsia="hr-HR"/>
        </w:rPr>
        <w:t>64440968447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3B584E">
        <w:rPr>
          <w:rFonts w:cs="Times New Roman" w:eastAsia="Times New Roman"/>
          <w:szCs w:val="20"/>
          <w:lang w:eastAsia="hr-HR"/>
        </w:rPr>
        <w:t>DIZAJN ERAK j.d.o.o., Zagreb, Savska cesta 164, MBS: 080901387, OIB: 64440968447</w:t>
      </w:r>
      <w:r w:rsidR="0098448C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3B584E">
        <w:rPr>
          <w:rFonts w:cs="Times New Roman" w:eastAsia="Times New Roman"/>
          <w:szCs w:val="20"/>
          <w:lang w:eastAsia="hr-HR"/>
        </w:rPr>
        <w:t>DIZAJN ERAK j.d.o.o., Zagreb, Savska cesta 164, MBS: 080901387, OIB: 64440968447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2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E07D2"/>
    <w:rsid w:val="003967B1"/>
    <w:rsid w:val="003B584E"/>
    <w:rsid w:val="00457286"/>
    <w:rsid w:val="00457EF8"/>
    <w:rsid w:val="004D17E3"/>
    <w:rsid w:val="004D50DF"/>
    <w:rsid w:val="005303F1"/>
    <w:rsid w:val="00564BBC"/>
    <w:rsid w:val="00612636"/>
    <w:rsid w:val="00647178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8448C"/>
    <w:rsid w:val="009B76B8"/>
    <w:rsid w:val="00A11916"/>
    <w:rsid w:val="00A47FBB"/>
    <w:rsid w:val="00A53DC3"/>
    <w:rsid w:val="00A6039E"/>
    <w:rsid w:val="00B03F60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67C22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E67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E67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500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5661</izvorni_sadrzaj>
    <derivirana_varijabla naziv="DomainObject.Predmet.Broj_1">5661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St-5661/2015</izvorni_sadrzaj>
    <derivirana_varijabla naziv="DomainObject.Predmet.OznakaBroj_1">St-5661/2015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ERAK j.d.o.o. zastupanog po punomoćniku Josip Erak</izvorni_sadrzaj>
    <derivirana_varijabla naziv="DomainObject.Predmet.ProtustrankaFormated_1">  DIZAJN ERAK j.d.o.o. zastupanog po punomoćniku Josip Erak</derivirana_varijabla>
  </DomainObject.Predmet.ProtustrankaFormated>
  <DomainObject.Predmet.ProtustrankaFormatedOIB>
    <izvorni_sadrzaj>  DIZAJN ERAK j.d.o.o., OIB 64440968447 zastupanog po punomoćniku Josip Erak</izvorni_sadrzaj>
    <derivirana_varijabla naziv="DomainObject.Predmet.ProtustrankaFormatedOIB_1">  DIZAJN ERAK j.d.o.o., OIB 64440968447 zastupanog po punomoćniku Josip Erak</derivirana_varijabla>
  </DomainObject.Predmet.ProtustrankaFormatedOIB>
  <DomainObject.Predmet.ProtustrankaFormatedWithAdress>
    <izvorni_sadrzaj> DIZAJN ERAK j.d.o.o., Savska cesta 164, 10000 Zagreb zastupanog po punomoćniku Josip Erak</izvorni_sadrzaj>
    <derivirana_varijabla naziv="DomainObject.Predmet.ProtustrankaFormatedWithAdress_1"> DIZAJN ERAK j.d.o.o., Savska cesta 164, 10000 Zagreb zastupanog po punomoćniku Josip Erak</derivirana_varijabla>
  </DomainObject.Predmet.ProtustrankaFormatedWithAdress>
  <DomainObject.Predmet.ProtustrankaFormatedWithAdressOIB>
    <izvorni_sadrzaj> DIZAJN ERAK j.d.o.o., OIB 64440968447, Savska cesta 164, 10000 Zagreb zastupanog po punomoćniku Josip Erak</izvorni_sadrzaj>
    <derivirana_varijabla naziv="DomainObject.Predmet.ProtustrankaFormatedWithAdressOIB_1"> DIZAJN ERAK j.d.o.o., OIB 64440968447, Savska cesta 164, 10000 Zagreb zastupanog po punomoćniku Josip Erak</derivirana_varijabla>
  </DomainObject.Predmet.ProtustrankaFormatedWithAdressOIB>
  <DomainObject.Predmet.ProtustrankaWithAdress>
    <izvorni_sadrzaj>DIZAJN ERAK j.d.o.o. Savska cesta 164, 10000 Zagreb</izvorni_sadrzaj>
    <derivirana_varijabla naziv="DomainObject.Predmet.ProtustrankaWithAdress_1">DIZAJN ERAK j.d.o.o. Savska cesta 164, 10000 Zagreb</derivirana_varijabla>
  </DomainObject.Predmet.ProtustrankaWithAdress>
  <DomainObject.Predmet.ProtustrankaWithAdressOIB>
    <izvorni_sadrzaj>DIZAJN ERAK j.d.o.o., OIB 64440968447, Savska cesta 164, 10000 Zagreb</izvorni_sadrzaj>
    <derivirana_varijabla naziv="DomainObject.Predmet.ProtustrankaWithAdressOIB_1">DIZAJN ERAK j.d.o.o., OIB 64440968447, Savska cesta 164, 10000 Zagreb</derivirana_varijabla>
  </DomainObject.Predmet.ProtustrankaWithAdressOIB>
  <DomainObject.Predmet.ProtustrankaNazivFormated>
    <izvorni_sadrzaj>DIZAJN ERAK j.d.o.o.</izvorni_sadrzaj>
    <derivirana_varijabla naziv="DomainObject.Predmet.ProtustrankaNazivFormated_1">DIZAJN ERAK j.d.o.o.</derivirana_varijabla>
  </DomainObject.Predmet.ProtustrankaNazivFormated>
  <DomainObject.Predmet.ProtustrankaNazivFormatedOIB>
    <izvorni_sadrzaj>DIZAJN ERAK j.d.o.o., OIB 64440968447</izvorni_sadrzaj>
    <derivirana_varijabla naziv="DomainObject.Predmet.ProtustrankaNazivFormatedOIB_1">DIZAJN ERAK j.d.o.o., OIB 64440968447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DIZAJN ERAK j.d.o.o. zastupanog po punomoćniku Josip Erak</item>
    </izvorni_sadrzaj>
    <derivirana_varijabla naziv="DomainObject.Predmet.ProtuStrankaListFormated_1">
      <item>DIZAJN ERAK j.d.o.o. zastupanog po punomoćniku Josip Erak</item>
    </derivirana_varijabla>
  </DomainObject.Predmet.ProtuStrankaListFormated>
  <DomainObject.Predmet.ProtuStrankaListFormatedOIB>
    <izvorni_sadrzaj>
      <item>DIZAJN ERAK j.d.o.o., OIB 64440968447 zastupanog po punomoćniku Josip Erak</item>
    </izvorni_sadrzaj>
    <derivirana_varijabla naziv="DomainObject.Predmet.ProtuStrankaListFormatedOIB_1">
      <item>DIZAJN ERAK j.d.o.o., OIB 64440968447 zastupanog po punomoćniku Josip Erak</item>
    </derivirana_varijabla>
  </DomainObject.Predmet.ProtuStrankaListFormatedOIB>
  <DomainObject.Predmet.ProtuStrankaListFormatedWithAdress>
    <izvorni_sadrzaj>
      <item>DIZAJN ERAK j.d.o.o., Savska cesta 164, 10000 Zagreb zastupanog po punomoćniku Josip Erak</item>
    </izvorni_sadrzaj>
    <derivirana_varijabla naziv="DomainObject.Predmet.ProtuStrankaListFormatedWithAdress_1">
      <item>DIZAJN ERAK j.d.o.o., Savska cesta 164, 10000 Zagreb zastupanog po punomoćniku Josip Erak</item>
    </derivirana_varijabla>
  </DomainObject.Predmet.ProtuStrankaListFormatedWithAdress>
  <DomainObject.Predmet.ProtuStrankaListFormatedWithAdressOIB>
    <izvorni_sadrzaj>
      <item>DIZAJN ERAK j.d.o.o., OIB 64440968447, Savska cesta 164, 10000 Zagreb zastupanog po punomoćniku Josip Erak</item>
    </izvorni_sadrzaj>
    <derivirana_varijabla naziv="DomainObject.Predmet.ProtuStrankaListFormatedWithAdressOIB_1">
      <item>DIZAJN ERAK j.d.o.o., OIB 64440968447, Savska cesta 164, 10000 Zagreb zastupanog po punomoćniku Josip Erak</item>
    </derivirana_varijabla>
  </DomainObject.Predmet.ProtuStrankaListFormatedWithAdressOIB>
  <DomainObject.Predmet.ProtuStrankaListNazivFormated>
    <izvorni_sadrzaj>
      <item>DIZAJN ERAK j.d.o.o.</item>
    </izvorni_sadrzaj>
    <derivirana_varijabla naziv="DomainObject.Predmet.ProtuStrankaListNazivFormated_1">
      <item>DIZAJN ERAK j.d.o.o.</item>
    </derivirana_varijabla>
  </DomainObject.Predmet.ProtuStrankaListNazivFormated>
  <DomainObject.Predmet.ProtuStrankaListNazivFormatedOIB>
    <izvorni_sadrzaj>
      <item>DIZAJN ERAK j.d.o.o., OIB 64440968447</item>
    </izvorni_sadrzaj>
    <derivirana_varijabla naziv="DomainObject.Predmet.ProtuStrankaListNazivFormatedOIB_1">
      <item>DIZAJN ERAK j.d.o.o., OIB 64440968447</item>
    </derivirana_varijabla>
  </DomainObject.Predmet.ProtuStrankaListNazivFormatedOIB>
  <DomainObject.Predmet.OstaliListFormated>
    <izvorni_sadrzaj>
      <item>Josip Erak punomoćnik sudionika u postupku DIZAJN ERAK j.d.o.o.</item>
    </izvorni_sadrzaj>
    <derivirana_varijabla naziv="DomainObject.Predmet.OstaliListFormated_1">
      <item>Josip Erak punomoćnik sudionika u postupku DIZAJN ERAK j.d.o.o.</item>
    </derivirana_varijabla>
  </DomainObject.Predmet.OstaliListFormated>
  <DomainObject.Predmet.OstaliListFormatedOIB>
    <izvorni_sadrzaj>
      <item>Josip Erak, OIB 22765105936 punomoćnik sudionika u postupku DIZAJN ERAK j.d.o.o.</item>
    </izvorni_sadrzaj>
    <derivirana_varijabla naziv="DomainObject.Predmet.OstaliListFormatedOIB_1">
      <item>Josip Erak, OIB 22765105936 punomoćnik sudionika u postupku DIZAJN ERAK j.d.o.o.</item>
    </derivirana_varijabla>
  </DomainObject.Predmet.OstaliListFormatedOIB>
  <DomainObject.Predmet.OstaliListFormatedWithAdress>
    <izvorni_sadrzaj>
      <item>Josip Erak, Kralja Zvonimira 7, 22213 Pirovac punomoćnik sudionika u postupku DIZAJN ERAK j.d.o.o.</item>
    </izvorni_sadrzaj>
    <derivirana_varijabla naziv="DomainObject.Predmet.OstaliListFormatedWithAdress_1">
      <item>Josip Erak, Kralja Zvonimira 7, 22213 Pirovac punomoćnik sudionika u postupku DIZAJN ERAK j.d.o.o.</item>
    </derivirana_varijabla>
  </DomainObject.Predmet.OstaliListFormatedWithAdress>
  <DomainObject.Predmet.OstaliListFormatedWithAdressOIB>
    <izvorni_sadrzaj>
      <item>Josip Erak, OIB 22765105936, Kralja Zvonimira 7, 22213 Pirovac punomoćnik sudionika u postupku DIZAJN ERAK j.d.o.o.</item>
    </izvorni_sadrzaj>
    <derivirana_varijabla naziv="DomainObject.Predmet.OstaliListFormatedWithAdressOIB_1">
      <item>Josip Erak, OIB 22765105936, Kralja Zvonimira 7, 22213 Pirovac punomoćnik sudionika u postupku DIZAJN ERAK j.d.o.o.</item>
    </derivirana_varijabla>
  </DomainObject.Predmet.OstaliListFormatedWithAdressOIB>
  <DomainObject.Predmet.OstaliListNazivFormated>
    <izvorni_sadrzaj>
      <item>Josip Erak</item>
    </izvorni_sadrzaj>
    <derivirana_varijabla naziv="DomainObject.Predmet.OstaliListNazivFormated_1">
      <item>Josip Erak</item>
    </derivirana_varijabla>
  </DomainObject.Predmet.OstaliListNazivFormated>
  <DomainObject.Predmet.OstaliListNazivFormatedOIB>
    <izvorni_sadrzaj>
      <item>Josip Erak, OIB 22765105936</item>
    </izvorni_sadrzaj>
    <derivirana_varijabla naziv="DomainObject.Predmet.OstaliListNazivFormatedOIB_1">
      <item>Josip Erak, OIB 22765105936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DIZAJN ERAK j.d.o.o.</izvorni_sadrzaj>
    <derivirana_varijabla naziv="DomainObject.Predmet.ProtustrankaIDrugi_1">DIZAJN ERAK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DIZAJN ERAK j.d.o.o., OIB 64440968447, Savska cesta 164, 10000 Zagreb</izvorni_sadrzaj>
    <derivirana_varijabla naziv="DomainObject.Predmet.ProtustrankaIDrugiAdressOIB_1">DIZAJN ERAK j.d.o.o., OIB 64440968447,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DIZAJN ERAK j.d.o.o.</item>
      <item>Josip Erak</item>
    </izvorni_sadrzaj>
    <derivirana_varijabla naziv="DomainObject.Predmet.SudioniciListNaziv_1">
      <item>FINA Regionalni centar Zagreb</item>
      <item>DIZAJN ERAK j.d.o.o.</item>
      <item>Josip Erak</item>
    </derivirana_varijabla>
  </DomainObject.Predmet.SudioniciListNaziv>
  <DomainObject.Predmet.SudioniciListAdressOIB>
    <izvorni_sadrzaj>
      <item>FINA Regionalni centar Zagreb, OIB 85821130368, Trg svibanjskih žrtava 1995. 1,10000 Zagreb</item>
      <item>DIZAJN ERAK j.d.o.o., OIB 64440968447, Savska cesta 164,10000 Zagreb</item>
      <item>Josip Erak, OIB 22765105936, Kralja Zvonimira 7,22213 Pirovac</item>
    </izvorni_sadrzaj>
    <derivirana_varijabla naziv="DomainObject.Predmet.SudioniciListAdressOIB_1">
      <item>FINA Regionalni centar Zagreb, OIB 85821130368, Trg svibanjskih žrtava 1995. 1,10000 Zagreb</item>
      <item>DIZAJN ERAK j.d.o.o., OIB 64440968447, Savska cesta 164,10000 Zagreb</item>
      <item>Josip Erak, OIB 22765105936, Kralja Zvonimira 7,22213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64440968447</item>
      <item>, OIB 22765105936</item>
    </izvorni_sadrzaj>
    <derivirana_varijabla naziv="DomainObject.Predmet.SudioniciListNazivOIB_1">
      <item>, OIB 85821130368</item>
      <item>, OIB 64440968447</item>
      <item>, OIB 22765105936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1815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2016-02-17T09:55:00Z</dcterms:created>
  <dc:creator>Ivana Manestar</dc:creator>
  <cp:lastModifiedBy>Ksenija Nol</cp:lastModifiedBy>
  <cp:lastPrinted>2016-02-18T08:56:00Z</cp:lastPrinted>
  <dcterms:modified xmlns:xsi="http://www.w3.org/2001/XMLSchema-instance" xsi:type="dcterms:W3CDTF">2016-02-18T08:56:00Z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