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d3da" w14:paraId="23fd3da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911578" w:rsidP="003061BF" w:rsidR="00911578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5902A0">
        <w:rPr>
          <w:b/>
        </w:rPr>
        <w:t xml:space="preserve">AMPLUS d.o.o., Osijek, </w:t>
      </w:r>
      <w:proofErr w:type="spellStart"/>
      <w:r w:rsidR="005902A0">
        <w:rPr>
          <w:b/>
        </w:rPr>
        <w:t>Woodrova</w:t>
      </w:r>
      <w:proofErr w:type="spellEnd"/>
      <w:r w:rsidR="005902A0">
        <w:rPr>
          <w:b/>
        </w:rPr>
        <w:t xml:space="preserve"> Wilsona 19, MBS: 030067128</w:t>
      </w:r>
      <w:r w:rsidR="005902A0">
        <w:t xml:space="preserve">, </w:t>
      </w:r>
      <w:r w:rsidR="005902A0">
        <w:rPr>
          <w:b/>
        </w:rPr>
        <w:t>OIB: 03847983087</w:t>
      </w:r>
      <w:r w:rsidR="003969D3">
        <w:t xml:space="preserve">, dana </w:t>
      </w:r>
      <w:r w:rsidR="005902A0">
        <w:t>14. veljače</w:t>
      </w:r>
      <w:r w:rsidR="00C03F07">
        <w:t xml:space="preserve"> 2017</w:t>
      </w:r>
      <w:r w:rsidR="003969D3">
        <w:t xml:space="preserve">. g.,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BF7230" w:rsidR="00BF7230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 w:rsidRPr="00BF7230">
        <w:rPr>
          <w:b/>
        </w:rPr>
        <w:t>OBUSTAVLJA SE</w:t>
      </w:r>
      <w:r w:rsidR="00333D96">
        <w:t xml:space="preserve"> stečajni postupak nad dužnikom </w:t>
      </w:r>
      <w:r w:rsidR="00CA6C9C" w:rsidRPr="00BF7230">
        <w:rPr>
          <w:b/>
        </w:rPr>
        <w:t xml:space="preserve"> </w:t>
      </w:r>
      <w:r w:rsidR="005902A0">
        <w:rPr>
          <w:b/>
        </w:rPr>
        <w:t xml:space="preserve">AMPLUS d.o.o., Osijek, </w:t>
      </w:r>
      <w:proofErr w:type="spellStart"/>
      <w:r w:rsidR="005902A0">
        <w:rPr>
          <w:b/>
        </w:rPr>
        <w:t>Woodrova</w:t>
      </w:r>
      <w:proofErr w:type="spellEnd"/>
      <w:r w:rsidR="005902A0">
        <w:rPr>
          <w:b/>
        </w:rPr>
        <w:t xml:space="preserve"> Wilsona 19, MBS: 030067128</w:t>
      </w:r>
      <w:r w:rsidR="005902A0">
        <w:t xml:space="preserve">, </w:t>
      </w:r>
      <w:r w:rsidR="005902A0">
        <w:rPr>
          <w:b/>
        </w:rPr>
        <w:t xml:space="preserve">OIB: 03847983087 </w:t>
      </w:r>
      <w:r w:rsidR="00BF7230">
        <w:t xml:space="preserve">a prijedlog FINE RC Osijek od </w:t>
      </w:r>
      <w:r w:rsidR="005902A0">
        <w:t>29. rujna</w:t>
      </w:r>
      <w:r w:rsidR="00C03F07">
        <w:t xml:space="preserve"> 2016. g</w:t>
      </w:r>
      <w:r w:rsidR="00BF7230">
        <w:t xml:space="preserve">. za otvaranje stečajnog postupka </w:t>
      </w:r>
      <w:r w:rsidR="00BF7230" w:rsidRPr="008826C9">
        <w:rPr>
          <w:b/>
        </w:rPr>
        <w:t>se odbacuje.</w:t>
      </w:r>
    </w:p>
    <w:p w:rsidRDefault="00BF7230" w:rsidP="00C03F07" w:rsidR="00BF7230">
      <w:pPr>
        <w:jc w:val="both"/>
        <w:rPr>
          <w:b/>
        </w:rPr>
      </w:pPr>
    </w:p>
    <w:p w:rsidRDefault="00911578" w:rsidP="00C03F07" w:rsidR="00911578">
      <w:pPr>
        <w:jc w:val="both"/>
        <w:rPr>
          <w:b/>
        </w:rPr>
      </w:pPr>
    </w:p>
    <w:p w:rsidRDefault="00BF7230" w:rsidP="00911578" w:rsidR="00BF7230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911578" w:rsidP="00911578" w:rsidR="00911578" w:rsidRPr="00F971B3">
      <w:pPr>
        <w:pStyle w:val="Naslov1"/>
        <w:rPr>
          <w:lang w:val="hr-HR"/>
        </w:rPr>
      </w:pPr>
    </w:p>
    <w:p w:rsidRDefault="00BF7230" w:rsidP="00BF7230" w:rsidR="00BF7230">
      <w:pPr>
        <w:rPr>
          <w:b/>
          <w:bCs/>
        </w:rPr>
      </w:pPr>
    </w:p>
    <w:p w:rsidRDefault="00BF7230" w:rsidP="00BF7230" w:rsidR="00BF7230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5902A0">
        <w:rPr>
          <w:bCs/>
        </w:rPr>
        <w:t>29. rujna</w:t>
      </w:r>
      <w:r>
        <w:rPr>
          <w:bCs/>
        </w:rPr>
        <w:t xml:space="preserve"> 2016. g. FINA RC Osijek podnijela je prijedlog za otvaranje stečajnog postupka za dužnika </w:t>
      </w:r>
      <w:r w:rsidR="005902A0">
        <w:rPr>
          <w:b/>
        </w:rPr>
        <w:t xml:space="preserve">AMPLUS d.o.o., Osijek, </w:t>
      </w:r>
      <w:proofErr w:type="spellStart"/>
      <w:r w:rsidR="005902A0">
        <w:rPr>
          <w:b/>
        </w:rPr>
        <w:t>Woodrova</w:t>
      </w:r>
      <w:proofErr w:type="spellEnd"/>
      <w:r w:rsidR="005902A0">
        <w:rPr>
          <w:b/>
        </w:rPr>
        <w:t xml:space="preserve"> Wilsona 19, MBS: 030067128</w:t>
      </w:r>
      <w:r w:rsidR="005902A0">
        <w:t xml:space="preserve">, </w:t>
      </w:r>
      <w:r w:rsidR="005902A0">
        <w:rPr>
          <w:b/>
        </w:rPr>
        <w:t xml:space="preserve">OIB: 03847983087 </w:t>
      </w:r>
      <w:r>
        <w:rPr>
          <w:bCs/>
        </w:rPr>
        <w:t xml:space="preserve">navodeći da dužnik na dan </w:t>
      </w:r>
      <w:r w:rsidR="005902A0">
        <w:rPr>
          <w:bCs/>
        </w:rPr>
        <w:t>27. rujan</w:t>
      </w:r>
      <w:r>
        <w:rPr>
          <w:bCs/>
        </w:rPr>
        <w:t xml:space="preserve"> 2016. g. u Očevidniku redoslijeda osnova za plaćanje ima evidentirane neizvršene osnove za plaćanje u neprekinutom razdoblju od 120 dana, u ukupnom iznosu od </w:t>
      </w:r>
      <w:r w:rsidR="005902A0">
        <w:rPr>
          <w:bCs/>
        </w:rPr>
        <w:t>143.686,48</w:t>
      </w:r>
      <w:r>
        <w:rPr>
          <w:bCs/>
        </w:rPr>
        <w:t xml:space="preserve"> kn te da ima </w:t>
      </w:r>
      <w:r w:rsidR="00C03F07">
        <w:rPr>
          <w:bCs/>
        </w:rPr>
        <w:t>jednog</w:t>
      </w:r>
      <w:r>
        <w:rPr>
          <w:bCs/>
        </w:rPr>
        <w:t xml:space="preserve">  zaposlenika.</w:t>
      </w:r>
    </w:p>
    <w:p w:rsidRDefault="00BF7230" w:rsidP="00BF7230" w:rsidR="00BF7230">
      <w:pPr>
        <w:jc w:val="both"/>
        <w:rPr>
          <w:bCs/>
        </w:rPr>
      </w:pPr>
    </w:p>
    <w:p w:rsidRDefault="00911578" w:rsidP="00DA3AC9" w:rsidR="00BF7230">
      <w:pPr>
        <w:ind w:firstLine="720"/>
        <w:jc w:val="both"/>
        <w:rPr>
          <w:bCs/>
        </w:rPr>
      </w:pPr>
      <w:r>
        <w:rPr>
          <w:bCs/>
        </w:rPr>
        <w:t xml:space="preserve">Dana 13. veljače 2017. g. dužnik je u spis dostavio Potvrdu FINE o stanju blokade žiro računa dužnika iz koje je razvidno da je stanje blokade 0,00 kn te je sud utvrdio </w:t>
      </w:r>
      <w:r w:rsidR="00BF7230">
        <w:rPr>
          <w:bCs/>
        </w:rPr>
        <w:t>da dužnik nije blokiran odnosno da na strani dužnika više ne postoji stečajni razlog propisan čl. 5 Stečajnog zakona (NN 71/15) a kako bi se nad istim mogao provoditi stečajni postupak.</w:t>
      </w:r>
    </w:p>
    <w:p w:rsidRDefault="00BF7230" w:rsidP="00BF7230" w:rsidR="00BF7230">
      <w:pPr>
        <w:jc w:val="both"/>
        <w:rPr>
          <w:bCs/>
        </w:rPr>
      </w:pPr>
    </w:p>
    <w:p w:rsidRDefault="00911578" w:rsidP="00BF7230" w:rsidR="00911578">
      <w:pPr>
        <w:jc w:val="both"/>
        <w:rPr>
          <w:bCs/>
        </w:rPr>
      </w:pPr>
    </w:p>
    <w:p w:rsidRDefault="00911578" w:rsidP="00BF7230" w:rsidR="00911578">
      <w:pPr>
        <w:jc w:val="both"/>
        <w:rPr>
          <w:bCs/>
        </w:rPr>
      </w:pPr>
    </w:p>
    <w:p w:rsidRDefault="00911578" w:rsidP="00BF7230" w:rsidR="00911578">
      <w:pPr>
        <w:jc w:val="both"/>
        <w:rPr>
          <w:bCs/>
        </w:rPr>
      </w:pPr>
    </w:p>
    <w:p w:rsidRDefault="00911578" w:rsidP="00BF7230" w:rsidR="00911578">
      <w:pPr>
        <w:jc w:val="both"/>
        <w:rPr>
          <w:bCs/>
        </w:rPr>
      </w:pPr>
    </w:p>
    <w:p w:rsidRDefault="00911578" w:rsidP="00BF7230" w:rsidR="00911578" w:rsidRPr="00E909F2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BF7230" w:rsidP="00BF7230" w:rsidR="00BF7230">
      <w:pPr>
        <w:jc w:val="both"/>
      </w:pPr>
    </w:p>
    <w:p w:rsidRDefault="00596BFC" w:rsidP="001F7DC7" w:rsidR="00596BFC">
      <w:pPr>
        <w:jc w:val="both"/>
      </w:pPr>
    </w:p>
    <w:p w:rsidRDefault="00120EB4" w:rsidP="003061BF" w:rsidR="00120EB4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5902A0">
        <w:rPr>
          <w:bCs/>
        </w:rPr>
        <w:t>14. veljače</w:t>
      </w:r>
      <w:r w:rsidR="00C03F07">
        <w:rPr>
          <w:bCs/>
        </w:rPr>
        <w:t xml:space="preserve"> 2017. g.</w:t>
      </w:r>
    </w:p>
    <w:p w:rsidRDefault="00C03F07" w:rsidP="00C03F07" w:rsidR="00BF2EA1">
      <w:pPr>
        <w:tabs>
          <w:tab w:pos="5505" w:val="left"/>
        </w:tabs>
        <w:jc w:val="both"/>
        <w:rPr>
          <w:bCs/>
        </w:rPr>
      </w:pPr>
      <w:r>
        <w:rPr>
          <w:bCs/>
        </w:rPr>
        <w:tab/>
      </w: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Danijela </w:t>
      </w:r>
      <w:r w:rsidR="00CA6C9C">
        <w:rPr>
          <w:b w:val="false"/>
          <w:lang w:val="hr-HR"/>
        </w:rPr>
        <w:t>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6D752E">
        <w:rPr>
          <w:lang w:val="hr-HR"/>
        </w:rPr>
        <w:t xml:space="preserve">       </w:t>
      </w:r>
      <w:r w:rsidR="006D752E">
        <w:rPr>
          <w:b w:val="false"/>
          <w:lang w:val="hr-HR"/>
        </w:rPr>
        <w:t>STEČAJNA SUTKINJA</w:t>
      </w:r>
    </w:p>
    <w:p w:rsidRDefault="005B4DB5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4930D1" w:rsidP="00B75497" w:rsidR="004930D1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1F7DC7" w:rsidP="008F3B38" w:rsidR="005A04B3" w:rsidRPr="008F3B38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bCs/>
        </w:rPr>
        <w:t>FINA</w:t>
      </w:r>
    </w:p>
    <w:p w:rsidRDefault="00EC42BA" w:rsidP="005A04B3" w:rsidR="00EC42B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  <w:r w:rsidR="001F7DC7">
        <w:rPr>
          <w:bCs/>
        </w:rPr>
        <w:t xml:space="preserve"> </w:t>
      </w:r>
    </w:p>
    <w:p w:rsidRDefault="007E1918" w:rsidP="007E1918" w:rsidR="007E1918">
      <w:pPr>
        <w:pStyle w:val="Tijeloteksta"/>
        <w:numPr>
          <w:ilvl w:val="0"/>
          <w:numId w:val="2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 w:rsidR="00EC42BA">
        <w:rPr>
          <w:lang w:val="hr-HR"/>
        </w:rPr>
        <w:t xml:space="preserve"> uz </w:t>
      </w:r>
      <w:r w:rsidR="00911578">
        <w:rPr>
          <w:lang w:val="hr-HR"/>
        </w:rPr>
        <w:t>Potvrdu FINE od 13.2.2017. g. (str. 10 spisa)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5902A0">
        <w:t>14.3.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1F7DC7" w:rsidR="002E4934">
      <w:pPr>
        <w:ind w:firstLine="720"/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  <w:bookmarkStart w:name="_GoBack" w:id="0"/>
      <w:bookmarkEnd w:id="0"/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F73" w:rsidP="004A3868" w:rsidR="007A7F73">
      <w:r>
        <w:separator/>
      </w:r>
    </w:p>
  </w:endnote>
  <w:endnote w:id="0" w:type="continuationSeparator">
    <w:p w:rsidRDefault="007A7F73" w:rsidP="004A3868" w:rsidR="007A7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F73" w:rsidP="004A3868" w:rsidR="007A7F73">
      <w:r>
        <w:separator/>
      </w:r>
    </w:p>
  </w:footnote>
  <w:footnote w:id="0" w:type="continuationSeparator">
    <w:p w:rsidRDefault="007A7F73" w:rsidP="004A3868" w:rsidR="007A7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6AE5">
      <w:rPr>
        <w:noProof/>
      </w:rPr>
      <w:t>3</w:t>
    </w:r>
    <w:r>
      <w:fldChar w:fldCharType="end"/>
    </w:r>
  </w:p>
  <w:p w:rsidRDefault="00563C78" w:rsidP="00563C78" w:rsidR="00563C78">
    <w:pPr>
      <w:jc w:val="right"/>
    </w:pPr>
    <w:r>
      <w:t>6 St-</w:t>
    </w:r>
    <w:r w:rsidR="005902A0">
      <w:t>2268</w:t>
    </w:r>
    <w:r w:rsidR="00C03F07">
      <w:t>/16-</w:t>
    </w:r>
    <w:r w:rsidR="005902A0">
      <w:t>6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1F7DC7"/>
    <w:rsid w:val="00221D43"/>
    <w:rsid w:val="0028334A"/>
    <w:rsid w:val="00287EC6"/>
    <w:rsid w:val="00290C26"/>
    <w:rsid w:val="00292D1E"/>
    <w:rsid w:val="002C51D3"/>
    <w:rsid w:val="002D58B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930D1"/>
    <w:rsid w:val="004A0FD8"/>
    <w:rsid w:val="004A3868"/>
    <w:rsid w:val="004B4582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02A0"/>
    <w:rsid w:val="00596BFC"/>
    <w:rsid w:val="005A04B3"/>
    <w:rsid w:val="005B4DB5"/>
    <w:rsid w:val="005C39A5"/>
    <w:rsid w:val="005C6AE5"/>
    <w:rsid w:val="005E2B09"/>
    <w:rsid w:val="005E739C"/>
    <w:rsid w:val="00607A96"/>
    <w:rsid w:val="00625F0A"/>
    <w:rsid w:val="006832C3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A7F73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F3B38"/>
    <w:rsid w:val="008F656F"/>
    <w:rsid w:val="00911578"/>
    <w:rsid w:val="009227A8"/>
    <w:rsid w:val="009335A6"/>
    <w:rsid w:val="00941AE2"/>
    <w:rsid w:val="00964800"/>
    <w:rsid w:val="0098137E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BF7230"/>
    <w:rsid w:val="00C02B4E"/>
    <w:rsid w:val="00C03F07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909BE"/>
    <w:rsid w:val="00DA3AC9"/>
    <w:rsid w:val="00DB1856"/>
    <w:rsid w:val="00DD5C46"/>
    <w:rsid w:val="00DE4EC1"/>
    <w:rsid w:val="00DE7EA8"/>
    <w:rsid w:val="00DF4595"/>
    <w:rsid w:val="00E17C16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0736C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C6A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C6A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6A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AE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AE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C6A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C6A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6A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AE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AE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2268</izvorni_sadrzaj>
    <derivirana_varijabla naziv="DomainObject.Predmet.Broj_1">2268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St-2268/2016</izvorni_sadrzaj>
    <derivirana_varijabla naziv="DomainObject.Predmet.OznakaBroj_1">St-2268/2016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ST.498/16</izvorni_sadrzaj>
    <derivirana_varijabla naziv="DomainObject.Predmet.PrimjedbaSuca_1">POSTOJI ST.498/16</derivirana_varijabla>
  </DomainObject.Predmet.PrimjedbaSuca>
  <DomainObject.Predmet.ProtustrankaFormated>
    <izvorni_sadrzaj>  AMPLUS d.o.o. za trgovinu, turizam i ugostiteljstvo</izvorni_sadrzaj>
    <derivirana_varijabla naziv="DomainObject.Predmet.ProtustrankaFormated_1">  AMPLUS d.o.o. za trgovinu, turizam i ugostiteljstvo</derivirana_varijabla>
  </DomainObject.Predmet.ProtustrankaFormated>
  <DomainObject.Predmet.ProtustrankaFormatedOIB>
    <izvorni_sadrzaj>  AMPLUS d.o.o. za trgovinu, turizam i ugostiteljstvo, OIB 03847983087</izvorni_sadrzaj>
    <derivirana_varijabla naziv="DomainObject.Predmet.ProtustrankaFormatedOIB_1">  AMPLUS d.o.o. za trgovinu, turizam i ugostiteljstvo, OIB 03847983087</derivirana_varijabla>
  </DomainObject.Predmet.ProtustrankaFormatedOIB>
  <DomainObject.Predmet.ProtustrankaFormatedWithAdress>
    <izvorni_sadrzaj> AMPLUS d.o.o. za trgovinu, turizam i ugostiteljstvo, Woodrova Wilsona 19, 31000 Osijek</izvorni_sadrzaj>
    <derivirana_varijabla naziv="DomainObject.Predmet.ProtustrankaFormatedWithAdress_1"> AMPLUS d.o.o. za trgovinu, turizam i ugostiteljstvo, Woodrova Wilsona 19, 31000 Osijek</derivirana_varijabla>
  </DomainObject.Predmet.ProtustrankaFormatedWithAdress>
  <DomainObject.Predmet.ProtustrankaFormatedWithAdressOIB>
    <izvorni_sadrzaj> AMPLUS d.o.o. za trgovinu, turizam i ugostiteljstvo, OIB 03847983087, Woodrova Wilsona 19, 31000 Osijek</izvorni_sadrzaj>
    <derivirana_varijabla naziv="DomainObject.Predmet.ProtustrankaFormatedWithAdressOIB_1"> AMPLUS d.o.o. za trgovinu, turizam i ugostiteljstvo, OIB 03847983087, Woodrova Wilsona 19, 31000 Osijek</derivirana_varijabla>
  </DomainObject.Predmet.ProtustrankaFormatedWithAdressOIB>
  <DomainObject.Predmet.ProtustrankaWithAdress>
    <izvorni_sadrzaj>AMPLUS d.o.o. za trgovinu, turizam i ugostiteljstvo Woodrova Wilsona 19, 31000 Osijek</izvorni_sadrzaj>
    <derivirana_varijabla naziv="DomainObject.Predmet.ProtustrankaWithAdress_1">AMPLUS d.o.o. za trgovinu, turizam i ugostiteljstvo Woodrova Wilsona 19, 31000 Osijek</derivirana_varijabla>
  </DomainObject.Predmet.ProtustrankaWithAdress>
  <DomainObject.Predmet.ProtustrankaWithAdressOIB>
    <izvorni_sadrzaj>AMPLUS d.o.o. za trgovinu, turizam i ugostiteljstvo, OIB 03847983087, Woodrova Wilsona 19, 31000 Osijek</izvorni_sadrzaj>
    <derivirana_varijabla naziv="DomainObject.Predmet.ProtustrankaWithAdressOIB_1">AMPLUS d.o.o. za trgovinu, turizam i ugostiteljstvo, OIB 03847983087, Woodrova Wilsona 19, 31000 Osijek</derivirana_varijabla>
  </DomainObject.Predmet.ProtustrankaWithAdressOIB>
  <DomainObject.Predmet.ProtustrankaNazivFormated>
    <izvorni_sadrzaj>AMPLUS d.o.o. za trgovinu, turizam i ugostiteljstvo</izvorni_sadrzaj>
    <derivirana_varijabla naziv="DomainObject.Predmet.ProtustrankaNazivFormated_1">AMPLUS d.o.o. za trgovinu, turizam i ugostiteljstvo</derivirana_varijabla>
  </DomainObject.Predmet.ProtustrankaNazivFormated>
  <DomainObject.Predmet.ProtustrankaNazivFormatedOIB>
    <izvorni_sadrzaj>AMPLUS d.o.o. za trgovinu, turizam i ugostiteljstvo, OIB 03847983087</izvorni_sadrzaj>
    <derivirana_varijabla naziv="DomainObject.Predmet.ProtustrankaNazivFormatedOIB_1">AMPLUS d.o.o. za trgovinu, turizam i ugostiteljstvo, OIB 03847983087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AMPLUS d.o.o. za trgovinu, turizam i ugostiteljstvo</item>
    </izvorni_sadrzaj>
    <derivirana_varijabla naziv="DomainObject.Predmet.ProtuStrankaListFormated_1">
      <item>AMPLUS d.o.o. za trgovinu, turizam i ugostiteljstvo</item>
    </derivirana_varijabla>
  </DomainObject.Predmet.ProtuStrankaListFormated>
  <DomainObject.Predmet.ProtuStrankaListFormatedOIB>
    <izvorni_sadrzaj>
      <item>AMPLUS d.o.o. za trgovinu, turizam i ugostiteljstvo, OIB 03847983087</item>
    </izvorni_sadrzaj>
    <derivirana_varijabla naziv="DomainObject.Predmet.ProtuStrankaListFormatedOIB_1">
      <item>AMPLUS d.o.o. za trgovinu, turizam i ugostiteljstvo, OIB 03847983087</item>
    </derivirana_varijabla>
  </DomainObject.Predmet.ProtuStrankaListFormatedOIB>
  <DomainObject.Predmet.ProtuStrankaListFormatedWithAdress>
    <izvorni_sadrzaj>
      <item>AMPLUS d.o.o. za trgovinu, turizam i ugostiteljstvo, Woodrova Wilsona 19, 31000 Osijek</item>
    </izvorni_sadrzaj>
    <derivirana_varijabla naziv="DomainObject.Predmet.ProtuStrankaListFormatedWithAdress_1">
      <item>AMPLUS d.o.o. za trgovinu, turizam i ugostiteljstvo, Woodrova Wilsona 19, 31000 Osijek</item>
    </derivirana_varijabla>
  </DomainObject.Predmet.ProtuStrankaListFormatedWithAdress>
  <DomainObject.Predmet.ProtuStrankaListFormatedWithAdressOIB>
    <izvorni_sadrzaj>
      <item>AMPLUS d.o.o. za trgovinu, turizam i ugostiteljstvo, OIB 03847983087, Woodrova Wilsona 19, 31000 Osijek</item>
    </izvorni_sadrzaj>
    <derivirana_varijabla naziv="DomainObject.Predmet.ProtuStrankaListFormatedWithAdressOIB_1">
      <item>AMPLUS d.o.o. za trgovinu, turizam i ugostiteljstvo, OIB 03847983087, Woodrova Wilsona 19, 31000 Osijek</item>
    </derivirana_varijabla>
  </DomainObject.Predmet.ProtuStrankaListFormatedWithAdressOIB>
  <DomainObject.Predmet.ProtuStrankaListNazivFormated>
    <izvorni_sadrzaj>
      <item>AMPLUS d.o.o. za trgovinu, turizam i ugostiteljstvo</item>
    </izvorni_sadrzaj>
    <derivirana_varijabla naziv="DomainObject.Predmet.ProtuStrankaListNazivFormated_1">
      <item>AMPLUS d.o.o. za trgovinu, turizam i ugostiteljstvo</item>
    </derivirana_varijabla>
  </DomainObject.Predmet.ProtuStrankaListNazivFormated>
  <DomainObject.Predmet.ProtuStrankaListNazivFormatedOIB>
    <izvorni_sadrzaj>
      <item>AMPLUS d.o.o. za trgovinu, turizam i ugostiteljstvo, OIB 03847983087</item>
    </izvorni_sadrzaj>
    <derivirana_varijabla naziv="DomainObject.Predmet.ProtuStrankaListNazivFormatedOIB_1">
      <item>AMPLUS d.o.o. za trgovinu, turizam i ugostiteljstvo, OIB 03847983087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AMPLUS d.o.o. za trgovinu, turizam i ugostiteljstvo</izvorni_sadrzaj>
    <derivirana_varijabla naziv="DomainObject.Predmet.ProtustrankaIDrugi_1">AMPLUS d.o.o. za trgovinu, turizam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AMPLUS d.o.o. za trgovinu, turizam i ugostiteljstvo, OIB 03847983087, Woodrova Wilsona 19, 31000 Osijek</izvorni_sadrzaj>
    <derivirana_varijabla naziv="DomainObject.Predmet.ProtustrankaIDrugiAdressOIB_1">AMPLUS d.o.o. za trgovinu, turizam i ugostiteljstvo, OIB 03847983087, Woodrova Wilsona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AMPLUS d.o.o. za trgovinu, turizam i ugostiteljstvo</item>
    </izvorni_sadrzaj>
    <derivirana_varijabla naziv="DomainObject.Predmet.SudioniciListNaziv_1">
      <item>FINA RC OSIJEK</item>
      <item>AMPLUS d.o.o. za trgovinu, turizam i ugostiteljstvo</item>
    </derivirana_varijabla>
  </DomainObject.Predmet.SudioniciListNaziv>
  <DomainObject.Predmet.SudioniciListAdressOIB>
    <izvorni_sadrzaj>
      <item>FINA RC OSIJEK, OIB 85821130368</item>
      <item>AMPLUS d.o.o. za trgovinu, turizam i ugostiteljstvo, OIB 03847983087, Woodrova Wilsona 19,31000 Osijek</item>
    </izvorni_sadrzaj>
    <derivirana_varijabla naziv="DomainObject.Predmet.SudioniciListAdressOIB_1">
      <item>FINA RC OSIJEK, OIB 85821130368</item>
      <item>AMPLUS d.o.o. za trgovinu, turizam i ugostiteljstvo, OIB 03847983087, Woodrova Wilsona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03847983087</item>
    </izvorni_sadrzaj>
    <derivirana_varijabla naziv="DomainObject.Predmet.SudioniciListNazivOIB_1">
      <item>, OIB 85821130368</item>
      <item>, OIB 03847983087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AA229-0190-4777-BA24-6953A7E42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332</properties:Words>
  <properties:Characters>1610</properties:Characters>
  <properties:Lines>90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2017-02-14T07:06:00Z</dcterms:created>
  <dc:creator>mkocijan</dc:creator>
  <cp:lastModifiedBy>Danijela Sekulić</cp:lastModifiedBy>
  <cp:lastPrinted>2017-02-14T08:51:00Z</cp:lastPrinted>
  <dcterms:modified xmlns:xsi="http://www.w3.org/2001/XMLSchema-instance" xsi:type="dcterms:W3CDTF">2017-02-14T08:52:00Z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