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006f" w14:paraId="f0a006f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064590">
        <w:rPr>
          <w:szCs w:val="24"/>
        </w:rPr>
        <w:t>490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064590">
        <w:rPr>
          <w:szCs w:val="24"/>
        </w:rPr>
        <w:t>4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064590" w:rsidRPr="00064590">
        <w:t>A.M.-HENI UVOZ-IZVOZ d.o.o., Vidovec, Stjepana Radića 1, MBS: 070054095, OIB: 98903747229</w:t>
      </w:r>
      <w:r w:rsidR="000571E3" w:rsidRPr="00BF11A3">
        <w:t xml:space="preserve">, dana </w:t>
      </w:r>
      <w:r w:rsidR="00064590">
        <w:t>16</w:t>
      </w:r>
      <w:r w:rsidR="000571E3" w:rsidRPr="00BF11A3">
        <w:t xml:space="preserve">. </w:t>
      </w:r>
      <w:r w:rsidR="00064590">
        <w:t>svibnja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064590" w:rsidRPr="00064590">
        <w:t>A.M.-HENI UVOZ-IZVOZ d.o.o., Vidovec, Stjepana Radića 1, MBS: 070054095, OIB: 98903747229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064590">
        <w:rPr>
          <w:szCs w:val="24"/>
        </w:rPr>
        <w:t>16</w:t>
      </w:r>
      <w:r w:rsidR="00964C7D" w:rsidRPr="00BF11A3">
        <w:rPr>
          <w:szCs w:val="24"/>
        </w:rPr>
        <w:t xml:space="preserve">. </w:t>
      </w:r>
      <w:r w:rsidR="00064590">
        <w:rPr>
          <w:szCs w:val="24"/>
        </w:rPr>
        <w:t>svibnja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064590">
        <w:t xml:space="preserve">A.M.-HENI UVOZ-IZVOZ </w:t>
      </w:r>
      <w:r w:rsidR="00064590" w:rsidRPr="00337280">
        <w:t>d.o.o.</w:t>
      </w:r>
      <w:r w:rsidR="00064590">
        <w:t>, Vidovec, Stjepana Radića 1</w:t>
      </w:r>
      <w:r w:rsidR="00064590" w:rsidRPr="00F42E4A">
        <w:t xml:space="preserve">, MBS: </w:t>
      </w:r>
      <w:r w:rsidR="00064590" w:rsidRPr="00563B94">
        <w:t>070054095</w:t>
      </w:r>
      <w:r w:rsidR="00064590" w:rsidRPr="00F42E4A">
        <w:t xml:space="preserve">, OIB: </w:t>
      </w:r>
      <w:r w:rsidR="00064590" w:rsidRPr="00563B94">
        <w:t>98903747229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064590" w:rsidRPr="00064590">
        <w:t>Anđelko Stankus, Varaždin, Jalkovec, Braće Radića 20, OIB: 11168088853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064590">
        <w:rPr>
          <w:szCs w:val="24"/>
        </w:rPr>
        <w:t>O</w:t>
      </w:r>
      <w:r w:rsidR="007A75CE" w:rsidRPr="00BF11A3">
        <w:rPr>
          <w:szCs w:val="24"/>
        </w:rPr>
        <w:t>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064590" w:rsidRPr="00064590">
        <w:t>A.M.-HENI UVOZ-IZVOZ d.o.o., Vidovec, Stjepana Radića 1, MBS: 070054095, OIB: 98903747229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6F7AF8" w:rsidP="00964C7D" w:rsidR="006F7AF8" w:rsidRPr="00BF11A3">
      <w:pPr>
        <w:jc w:val="center"/>
        <w:rPr>
          <w:szCs w:val="24"/>
        </w:rPr>
      </w:pP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064590">
        <w:rPr>
          <w:szCs w:val="24"/>
        </w:rPr>
        <w:t>22</w:t>
      </w:r>
      <w:r w:rsidR="00964C7D" w:rsidRPr="00BF11A3">
        <w:rPr>
          <w:szCs w:val="24"/>
        </w:rPr>
        <w:t xml:space="preserve">. </w:t>
      </w:r>
      <w:r w:rsidR="00064590">
        <w:rPr>
          <w:szCs w:val="24"/>
        </w:rPr>
        <w:t>ožujka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064590">
        <w:rPr>
          <w:szCs w:val="24"/>
        </w:rPr>
        <w:t>16</w:t>
      </w:r>
      <w:r w:rsidR="00964C7D" w:rsidRPr="00BF11A3">
        <w:rPr>
          <w:szCs w:val="24"/>
        </w:rPr>
        <w:t xml:space="preserve">. </w:t>
      </w:r>
      <w:r w:rsidR="00064590">
        <w:rPr>
          <w:szCs w:val="24"/>
        </w:rPr>
        <w:t>svibnja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8C1BB5" w:rsidR="008C1BB5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8C1BB5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064590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064590" w:rsidRPr="00064590">
        <w:t>A.M.-HENI UVOZ-IZVOZ d.o.o., Vidove</w:t>
      </w:r>
      <w:r w:rsidR="00064590">
        <w:t>c, Stjepana Radića 1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F438DF">
        <w:rPr>
          <w:szCs w:val="24"/>
        </w:rPr>
        <w:t>Varaždin</w:t>
      </w:r>
      <w:r w:rsidR="00B625D1" w:rsidRPr="00BF11A3">
        <w:rPr>
          <w:szCs w:val="24"/>
        </w:rPr>
        <w:t xml:space="preserve">, </w:t>
      </w:r>
      <w:r w:rsidR="00F438DF">
        <w:rPr>
          <w:szCs w:val="24"/>
        </w:rPr>
        <w:t>Graberje 1</w:t>
      </w:r>
    </w:p>
    <w:p w:rsidRDefault="00DF4B3F" w:rsidP="00064590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064590" w:rsidRPr="00064590">
        <w:t>Anđelko Stankus, Varaždin, Jalkovec, B</w:t>
      </w:r>
      <w:r w:rsidR="00064590">
        <w:t>raće Radića 20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</w:t>
      </w:r>
      <w:r w:rsidR="00064590">
        <w:rPr>
          <w:szCs w:val="24"/>
        </w:rPr>
        <w:t>O</w:t>
      </w:r>
      <w:r w:rsidRPr="00BF11A3">
        <w:rPr>
          <w:szCs w:val="24"/>
        </w:rPr>
        <w:t>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1BB5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064590">
      <w:t>490</w:t>
    </w:r>
    <w:r w:rsidR="00B8373D" w:rsidRPr="00BF11A3">
      <w:t>/201</w:t>
    </w:r>
    <w:r w:rsidR="007B11AD">
      <w:t>6</w:t>
    </w:r>
    <w:r w:rsidR="00B8373D" w:rsidRPr="00BF11A3">
      <w:t>-</w:t>
    </w:r>
    <w:r w:rsidR="00064590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590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33BD6"/>
    <w:rsid w:val="00550447"/>
    <w:rsid w:val="00581316"/>
    <w:rsid w:val="005B2BAA"/>
    <w:rsid w:val="005B616A"/>
    <w:rsid w:val="005E243D"/>
    <w:rsid w:val="006040F5"/>
    <w:rsid w:val="0063224D"/>
    <w:rsid w:val="006523AF"/>
    <w:rsid w:val="006625A2"/>
    <w:rsid w:val="0068190F"/>
    <w:rsid w:val="00693CD2"/>
    <w:rsid w:val="006B26FE"/>
    <w:rsid w:val="006C1AAA"/>
    <w:rsid w:val="006F25A8"/>
    <w:rsid w:val="006F7AF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8C1BB5"/>
    <w:rsid w:val="008E538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25C7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438DF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B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B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A.M.-HENI UVOZ-IZVOZ d.o.o. za trgovinu</izvorni_sadrzaj>
    <derivirana_varijabla naziv="DomainObject.Predmet.ProtustrankaFormated_1">  A.M.-HENI UVOZ-IZVOZ d.o.o. za trgovinu</derivirana_varijabla>
  </DomainObject.Predmet.ProtustrankaFormated>
  <DomainObject.Predmet.ProtustrankaFormatedOIB>
    <izvorni_sadrzaj>  A.M.-HENI UVOZ-IZVOZ d.o.o. za trgovinu, OIB 98903747229</izvorni_sadrzaj>
    <derivirana_varijabla naziv="DomainObject.Predmet.ProtustrankaFormatedOIB_1">  A.M.-HENI UVOZ-IZVOZ d.o.o. za trgovinu, OIB 98903747229</derivirana_varijabla>
  </DomainObject.Predmet.ProtustrankaFormatedOIB>
  <DomainObject.Predmet.ProtustrankaFormatedWithAdress>
    <izvorni_sadrzaj> A.M.-HENI UVOZ-IZVOZ d.o.o. za trgovinu, Stjepana Radića 1, 42205 Vidovec</izvorni_sadrzaj>
    <derivirana_varijabla naziv="DomainObject.Predmet.ProtustrankaFormatedWithAdress_1"> A.M.-HENI UVOZ-IZVOZ d.o.o. za trgovinu, Stjepana Radića 1, 42205 Vidovec</derivirana_varijabla>
  </DomainObject.Predmet.ProtustrankaFormatedWithAdress>
  <DomainObject.Predmet.ProtustrankaFormatedWithAdressOIB>
    <izvorni_sadrzaj> A.M.-HENI UVOZ-IZVOZ d.o.o. za trgovinu, OIB 98903747229, Stjepana Radića 1, 42205 Vidovec</izvorni_sadrzaj>
    <derivirana_varijabla naziv="DomainObject.Predmet.ProtustrankaFormatedWithAdressOIB_1"> A.M.-HENI UVOZ-IZVOZ d.o.o. za trgovinu, OIB 98903747229, Stjepana Radića 1, 42205 Vidovec</derivirana_varijabla>
  </DomainObject.Predmet.ProtustrankaFormatedWithAdressOIB>
  <DomainObject.Predmet.ProtustrankaWithAdress>
    <izvorni_sadrzaj>A.M.-HENI UVOZ-IZVOZ d.o.o. za trgovinu Stjepana Radića 1, 42205 Vidovec</izvorni_sadrzaj>
    <derivirana_varijabla naziv="DomainObject.Predmet.ProtustrankaWithAdress_1">A.M.-HENI UVOZ-IZVOZ d.o.o. za trgovinu Stjepana Radića 1, 42205 Vidovec</derivirana_varijabla>
  </DomainObject.Predmet.ProtustrankaWithAdress>
  <DomainObject.Predmet.ProtustrankaWithAdressOIB>
    <izvorni_sadrzaj>A.M.-HENI UVOZ-IZVOZ d.o.o. za trgovinu, OIB 98903747229, Stjepana Radića 1, 42205 Vidovec</izvorni_sadrzaj>
    <derivirana_varijabla naziv="DomainObject.Predmet.ProtustrankaWithAdressOIB_1">A.M.-HENI UVOZ-IZVOZ d.o.o. za trgovinu, OIB 98903747229, Stjepana Radića 1, 42205 Vidovec</derivirana_varijabla>
  </DomainObject.Predmet.ProtustrankaWithAdressOIB>
  <DomainObject.Predmet.ProtustrankaNazivFormated>
    <izvorni_sadrzaj>A.M.-HENI UVOZ-IZVOZ d.o.o. za trgovinu</izvorni_sadrzaj>
    <derivirana_varijabla naziv="DomainObject.Predmet.ProtustrankaNazivFormated_1">A.M.-HENI UVOZ-IZVOZ d.o.o. za trgovinu</derivirana_varijabla>
  </DomainObject.Predmet.ProtustrankaNazivFormated>
  <DomainObject.Predmet.ProtustrankaNazivFormatedOIB>
    <izvorni_sadrzaj>A.M.-HENI UVOZ-IZVOZ d.o.o. za trgovinu, OIB 98903747229</izvorni_sadrzaj>
    <derivirana_varijabla naziv="DomainObject.Predmet.ProtustrankaNazivFormatedOIB_1">A.M.-HENI UVOZ-IZVOZ d.o.o. za trgovinu, OIB 98903747229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21568.39</izvorni_sadrzaj>
    <derivirana_varijabla naziv="DomainObject.Predmet.TrenutnaVrijednost_1">21568.39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A.M.-HENI UVOZ-IZVOZ d.o.o. za trgovinu</item>
    </izvorni_sadrzaj>
    <derivirana_varijabla naziv="DomainObject.Predmet.ProtuStrankaListFormated_1">
      <item>A.M.-HENI UVOZ-IZVOZ d.o.o. za trgovinu</item>
    </derivirana_varijabla>
  </DomainObject.Predmet.ProtuStrankaListFormated>
  <DomainObject.Predmet.ProtuStrankaListFormatedOIB>
    <izvorni_sadrzaj>
      <item>A.M.-HENI UVOZ-IZVOZ d.o.o. za trgovinu, OIB 98903747229</item>
    </izvorni_sadrzaj>
    <derivirana_varijabla naziv="DomainObject.Predmet.ProtuStrankaListFormatedOIB_1">
      <item>A.M.-HENI UVOZ-IZVOZ d.o.o. za trgovinu, OIB 98903747229</item>
    </derivirana_varijabla>
  </DomainObject.Predmet.ProtuStrankaListFormatedOIB>
  <DomainObject.Predmet.ProtuStrankaListFormatedWithAdress>
    <izvorni_sadrzaj>
      <item>A.M.-HENI UVOZ-IZVOZ d.o.o. za trgovinu, Stjepana Radića 1, 42205 Vidovec</item>
    </izvorni_sadrzaj>
    <derivirana_varijabla naziv="DomainObject.Predmet.ProtuStrankaListFormatedWithAdress_1">
      <item>A.M.-HENI UVOZ-IZVOZ d.o.o. za trgovinu, Stjepana Radića 1, 42205 Vidovec</item>
    </derivirana_varijabla>
  </DomainObject.Predmet.ProtuStrankaListFormatedWithAdress>
  <DomainObject.Predmet.ProtuStrankaListFormatedWithAdressOIB>
    <izvorni_sadrzaj>
      <item>A.M.-HENI UVOZ-IZVOZ d.o.o. za trgovinu, OIB 98903747229, Stjepana Radića 1, 42205 Vidovec</item>
    </izvorni_sadrzaj>
    <derivirana_varijabla naziv="DomainObject.Predmet.ProtuStrankaListFormatedWithAdressOIB_1">
      <item>A.M.-HENI UVOZ-IZVOZ d.o.o. za trgovinu, OIB 98903747229, Stjepana Radića 1, 42205 Vidovec</item>
    </derivirana_varijabla>
  </DomainObject.Predmet.ProtuStrankaListFormatedWithAdressOIB>
  <DomainObject.Predmet.ProtuStrankaListNazivFormated>
    <izvorni_sadrzaj>
      <item>A.M.-HENI UVOZ-IZVOZ d.o.o. za trgovinu</item>
    </izvorni_sadrzaj>
    <derivirana_varijabla naziv="DomainObject.Predmet.ProtuStrankaListNazivFormated_1">
      <item>A.M.-HENI UVOZ-IZVOZ d.o.o. za trgovinu</item>
    </derivirana_varijabla>
  </DomainObject.Predmet.ProtuStrankaListNazivFormated>
  <DomainObject.Predmet.ProtuStrankaListNazivFormatedOIB>
    <izvorni_sadrzaj>
      <item>A.M.-HENI UVOZ-IZVOZ d.o.o. za trgovinu, OIB 98903747229</item>
    </izvorni_sadrzaj>
    <derivirana_varijabla naziv="DomainObject.Predmet.ProtuStrankaListNazivFormatedOIB_1">
      <item>A.M.-HENI UVOZ-IZVOZ d.o.o. za trgovinu, OIB 98903747229</item>
    </derivirana_varijabla>
  </DomainObject.Predmet.ProtuStrankaListNazivFormatedOIB>
  <DomainObject.Predmet.OstaliListFormated>
    <izvorni_sadrzaj>
      <item>Sudski registar</item>
      <item>Mohamed Adnan Akkch</item>
      <item>Županijsko državno odvjetništvo</item>
      <item>Porezna uprava - Ispostava Varaždin</item>
    </izvorni_sadrzaj>
    <derivirana_varijabla naziv="DomainObject.Predmet.OstaliListFormated_1">
      <item>Sudski registar</item>
      <item>Mohamed Adnan Akkch</item>
      <item>Županijsko državno odvjetništvo</item>
      <item>Porezna uprava - Ispostava Varaždin</item>
    </derivirana_varijabla>
  </DomainObject.Predmet.OstaliListFormated>
  <DomainObject.Predmet.OstaliListFormatedOIB>
    <izvorni_sadrzaj>
      <item>Sudski registar</item>
      <item>Mohamed Adnan Akkch, OIB 54955262807</item>
      <item>Županijsko državno odvjetništvo</item>
      <item>Porezna uprava - Ispostava Varaždin</item>
    </izvorni_sadrzaj>
    <derivirana_varijabla naziv="DomainObject.Predmet.OstaliListFormatedOIB_1">
      <item>Sudski registar</item>
      <item>Mohamed Adnan Akkch, OIB 54955262807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Sudski registar</item>
      <item>Mohamed Adnan Akkch, Stjepana Radića 1, 42205 Vidovec</item>
      <item>Županijsko državno odvjetništvo</item>
      <item>Porezna uprava - Ispostava Varaždin</item>
    </izvorni_sadrzaj>
    <derivirana_varijabla naziv="DomainObject.Predmet.OstaliListFormatedWithAdress_1">
      <item>Sudski registar</item>
      <item>Mohamed Adnan Akkch, Stjepana Radića 1, 42205 Vidovec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Sudski registar</item>
      <item>Mohamed Adnan Akkch, OIB 54955262807, Stjepana Radića 1, 42205 Vidovec</item>
      <item>Županijsko državno odvjetništvo</item>
      <item>Porezna uprava - Ispostava Varaždin</item>
    </izvorni_sadrzaj>
    <derivirana_varijabla naziv="DomainObject.Predmet.OstaliListFormatedWithAdressOIB_1">
      <item>Sudski registar</item>
      <item>Mohamed Adnan Akkch, OIB 54955262807, Stjepana Radića 1, 42205 Vidovec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Sudski registar</item>
      <item>Mohamed Adnan Akkch</item>
      <item>Županijsko državno odvjetništvo</item>
      <item>Porezna uprava - Ispostava Varaždin</item>
    </izvorni_sadrzaj>
    <derivirana_varijabla naziv="DomainObject.Predmet.OstaliListNazivFormated_1">
      <item>Sudski registar</item>
      <item>Mohamed Adnan Akkch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</item>
      <item>Mohamed Adnan Akkch, OIB 54955262807</item>
      <item>Županijsko državno odvjetništvo</item>
      <item>Porezna uprava - Ispostava Varaždin</item>
    </izvorni_sadrzaj>
    <derivirana_varijabla naziv="DomainObject.Predmet.OstaliListNazivFormatedOIB_1">
      <item>Sudski registar</item>
      <item>Mohamed Adnan Akkch, OIB 54955262807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A.M.-HENI UVOZ-IZVOZ d.o.o. za trgovinu</izvorni_sadrzaj>
    <derivirana_varijabla naziv="DomainObject.Predmet.ProtustrankaIDrugi_1">A.M.-HENI UVOZ-IZVOZ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A.M.-HENI UVOZ-IZVOZ d.o.o. za trgovinu, OIB 98903747229, Stjepana Radića 1, 42205 Vidovec</izvorni_sadrzaj>
    <derivirana_varijabla naziv="DomainObject.Predmet.ProtustrankaIDrugiAdressOIB_1">A.M.-HENI UVOZ-IZVOZ d.o.o. za trgovinu, OIB 98903747229, Stjepana Radića 1,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A.M.-HENI UVOZ-IZVOZ d.o.o. za trgovinu</item>
      <item>Sudski registar</item>
      <item>Mohamed Adnan Akkch</item>
      <item>Županijsko državno odvjetništvo</item>
      <item>Porezna uprava - Ispostava Varaždin</item>
    </izvorni_sadrzaj>
    <derivirana_varijabla naziv="DomainObject.Predmet.SudioniciListNaziv_1">
      <item>Financijska agencija</item>
      <item>A.M.-HENI UVOZ-IZVOZ d.o.o. za trgovinu</item>
      <item>Sudski registar</item>
      <item>Mohamed Adnan Akkch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A.M.-HENI UVOZ-IZVOZ d.o.o. za trgovinu, OIB 98903747229, Stjepana Radića 1,42205 Vidovec</item>
      <item>Sudski registar</item>
      <item>Mohamed Adnan Akkch, OIB 54955262807, Stjepana Radića 1,42205 Vidovec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A.M.-HENI UVOZ-IZVOZ d.o.o. za trgovinu, OIB 98903747229, Stjepana Radića 1,42205 Vidovec</item>
      <item>Sudski registar</item>
      <item>Mohamed Adnan Akkch, OIB 54955262807, Stjepana Radića 1,42205 Vidovec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98903747229</item>
      <item>, OIB null</item>
      <item>, OIB 54955262807</item>
      <item>, OIB null</item>
      <item>, OIB null</item>
    </izvorni_sadrzaj>
    <derivirana_varijabla naziv="DomainObject.Predmet.SudioniciListNazivOIB_1">
      <item>, OIB 85821130368</item>
      <item>, OIB 98903747229</item>
      <item>, OIB null</item>
      <item>, OIB 54955262807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90C12-AF9F-4E70-9554-263BD15AA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510</properties:Words>
  <properties:Characters>2787</properties:Characters>
  <properties:Lines>87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2016-05-16T10:51:00Z</dcterms:created>
  <dc:creator>Ljubica Makovec</dc:creator>
  <cp:lastModifiedBy>Nevenka Vuković</cp:lastModifiedBy>
  <cp:lastPrinted>2016-05-16T10:56:00Z</cp:lastPrinted>
  <dcterms:modified xmlns:xsi="http://www.w3.org/2001/XMLSchema-instance" xsi:type="dcterms:W3CDTF">2016-05-16T10:57:00Z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