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d898" w14:paraId="861d898" w:rsidRDefault="008A5388" w:rsidP="008A5388" w:rsidR="008A538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A5388" w:rsidP="008A5388" w:rsidR="008A5388">
      <w:pPr>
        <w:spacing w:after="0"/>
        <w:jc w:val="both"/>
      </w:pPr>
      <w:r>
        <w:t xml:space="preserve">       REPUBLIKA HRVATSKA</w:t>
      </w:r>
    </w:p>
    <w:p w:rsidRDefault="008A5388" w:rsidP="008A5388" w:rsidR="008A538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A5388" w:rsidP="008A5388" w:rsidR="008A538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A5388" w:rsidP="008A5388" w:rsidR="008A5388">
      <w:pPr>
        <w:spacing w:after="0"/>
        <w:jc w:val="right"/>
      </w:pPr>
    </w:p>
    <w:p w:rsidRDefault="008A5388" w:rsidP="008A5388" w:rsidR="008A5388">
      <w:pPr>
        <w:spacing w:after="0"/>
        <w:jc w:val="right"/>
      </w:pPr>
      <w:r>
        <w:t>Poslovni broj: 3 St-91/15-56</w:t>
      </w:r>
    </w:p>
    <w:p w:rsidRDefault="008A5388" w:rsidP="008A5388" w:rsidR="008A5388">
      <w:pPr>
        <w:spacing w:after="0"/>
      </w:pPr>
    </w:p>
    <w:p w:rsidRDefault="008A5388" w:rsidP="008A5388" w:rsidR="008A5388">
      <w:pPr>
        <w:spacing w:after="0"/>
      </w:pPr>
    </w:p>
    <w:p w:rsidRDefault="008A5388" w:rsidP="008A5388" w:rsidR="008A5388">
      <w:pPr>
        <w:spacing w:after="0"/>
        <w:jc w:val="center"/>
      </w:pPr>
      <w:r>
        <w:t>R E P U B L I K A   H R V A T S K A</w:t>
      </w:r>
    </w:p>
    <w:p w:rsidRDefault="008A5388" w:rsidP="008A5388" w:rsidR="008A5388">
      <w:pPr>
        <w:spacing w:after="0"/>
      </w:pPr>
    </w:p>
    <w:p w:rsidRDefault="008A5388" w:rsidP="008A5388" w:rsidR="008A5388">
      <w:pPr>
        <w:spacing w:after="0"/>
        <w:jc w:val="center"/>
      </w:pPr>
      <w:r>
        <w:t>R J E Š E N J E</w:t>
      </w:r>
    </w:p>
    <w:p w:rsidRDefault="008A5388" w:rsidP="008A5388" w:rsidR="008A5388">
      <w:pPr>
        <w:spacing w:after="0"/>
        <w:jc w:val="center"/>
      </w:pPr>
    </w:p>
    <w:p w:rsidRDefault="008A5388" w:rsidP="008A5388" w:rsidR="008A5388">
      <w:pPr>
        <w:spacing w:after="0"/>
        <w:jc w:val="center"/>
      </w:pPr>
    </w:p>
    <w:p w:rsidRDefault="008A5388" w:rsidP="008A5388" w:rsidR="008A5388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TVORNICA STOČNE HRANE d.o.o. "u stečaju" Koprivnica, Kolodvorska 14, MBS: 010029626, OIB: 76325867397, dana 20. lipnja 2017. godine,   </w:t>
      </w:r>
    </w:p>
    <w:p w:rsidRDefault="008A5388" w:rsidP="008A5388" w:rsidR="008A5388">
      <w:pPr>
        <w:spacing w:after="0"/>
        <w:ind w:firstLine="708"/>
        <w:jc w:val="both"/>
      </w:pP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center"/>
      </w:pPr>
      <w:r>
        <w:t>r i j e š i o   j e</w:t>
      </w:r>
    </w:p>
    <w:p w:rsidRDefault="008A5388" w:rsidP="008A5388" w:rsidR="008A5388">
      <w:pPr>
        <w:spacing w:after="0"/>
        <w:jc w:val="center"/>
      </w:pPr>
    </w:p>
    <w:p w:rsidRDefault="008A5388" w:rsidP="008A5388" w:rsidR="008A5388">
      <w:pPr>
        <w:spacing w:after="0"/>
      </w:pPr>
    </w:p>
    <w:p w:rsidRDefault="008A5388" w:rsidP="008A5388" w:rsidR="008A5388">
      <w:pPr>
        <w:spacing w:after="0"/>
        <w:jc w:val="both"/>
      </w:pPr>
      <w:r>
        <w:tab/>
        <w:t>I/ Određuje se naknadno ispitno ročište radi ispitivanja naknadno prijavljenih tražbina za dan</w:t>
      </w:r>
    </w:p>
    <w:p w:rsidRDefault="008A5388" w:rsidP="008A5388" w:rsidR="008A5388">
      <w:pPr>
        <w:spacing w:after="0"/>
        <w:jc w:val="center"/>
      </w:pPr>
      <w:r>
        <w:rPr>
          <w:b/>
        </w:rPr>
        <w:t>12. rujna 2017. godine u 09,00 sati kod ovog suda, soba 226/II kat</w:t>
      </w:r>
      <w:r>
        <w:t>.</w:t>
      </w:r>
    </w:p>
    <w:p w:rsidRDefault="008A5388" w:rsidP="008A5388" w:rsidR="008A5388">
      <w:pPr>
        <w:spacing w:after="0"/>
        <w:jc w:val="center"/>
      </w:pPr>
    </w:p>
    <w:p w:rsidRDefault="008A5388" w:rsidP="008A5388" w:rsidR="008A5388">
      <w:pPr>
        <w:spacing w:after="0"/>
        <w:jc w:val="both"/>
      </w:pPr>
      <w:r>
        <w:tab/>
        <w:t>II/ Na ročište se pozivaju:</w:t>
      </w: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numPr>
          <w:ilvl w:val="0"/>
          <w:numId w:val="47"/>
        </w:numPr>
        <w:spacing w:after="0"/>
        <w:jc w:val="both"/>
      </w:pPr>
      <w:r>
        <w:t>stečajni upravitelj Stanko Makar, dipl. oec. iz Ludbrega, Petra Zrinskog 3</w:t>
      </w:r>
    </w:p>
    <w:p w:rsidRDefault="008A5388" w:rsidP="008A5388" w:rsidR="008A5388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ind w:firstLine="705"/>
        <w:jc w:val="both"/>
      </w:pPr>
      <w:r>
        <w:t>III/ Na ovo naknadno ispitno ročište stečajni vjerovnici pozivaju se putem oglasa koji se objavljuje na e-Oglasnoj ploči ovoga suda s današnjim danom.</w:t>
      </w: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center"/>
      </w:pPr>
      <w:r>
        <w:t>U Varaždinu, 20. lipnja 2017. godine</w:t>
      </w:r>
    </w:p>
    <w:p w:rsidRDefault="008A5388" w:rsidP="008A5388" w:rsidR="008A5388">
      <w:pPr>
        <w:spacing w:after="0"/>
        <w:jc w:val="center"/>
      </w:pPr>
    </w:p>
    <w:p w:rsidRDefault="008A5388" w:rsidP="008A5388" w:rsidR="008A5388">
      <w:pPr>
        <w:spacing w:after="0"/>
        <w:jc w:val="center"/>
      </w:pPr>
    </w:p>
    <w:p w:rsidRDefault="008A5388" w:rsidP="008A5388" w:rsidR="008A5388">
      <w:pPr>
        <w:spacing w:after="0"/>
      </w:pPr>
    </w:p>
    <w:p w:rsidRDefault="008A5388" w:rsidP="008A5388" w:rsidR="008A5388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  <w:r>
        <w:t>POUKA O PRAVNOM LIJEKU:</w:t>
      </w: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  <w:r>
        <w:tab/>
        <w:t>Protiv ovog rješenja nije dopušten poseban pravni lijek.</w:t>
      </w: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</w:p>
    <w:p w:rsidRDefault="008A5388" w:rsidP="008A5388" w:rsidR="008A5388">
      <w:pPr>
        <w:spacing w:after="0"/>
        <w:jc w:val="both"/>
      </w:pPr>
      <w:r>
        <w:t>DNA: 1. stečajni upravitelj Stanko Makar, dipl. oec. iz Ludbrega, Petra Zrinskog 3</w:t>
      </w:r>
    </w:p>
    <w:p w:rsidRDefault="008A5388" w:rsidP="008A5388" w:rsidR="008A5388">
      <w:pPr>
        <w:spacing w:after="0"/>
        <w:jc w:val="both"/>
      </w:pPr>
      <w:r>
        <w:t xml:space="preserve">           2. ŽDO Varaždin, građansko-upravni odjel</w:t>
      </w:r>
    </w:p>
    <w:p w:rsidRDefault="008A5388" w:rsidP="008A5388" w:rsidR="008A5388">
      <w:pPr>
        <w:spacing w:after="0"/>
        <w:jc w:val="both"/>
      </w:pPr>
      <w:r>
        <w:t xml:space="preserve">           3.  e-Oglasna ploča ovoga suda</w:t>
      </w:r>
    </w:p>
    <w:p w:rsidRDefault="008A5388" w:rsidP="008A5388" w:rsidR="008A5388">
      <w:pPr>
        <w:spacing w:after="0"/>
        <w:jc w:val="both"/>
      </w:pPr>
      <w:r>
        <w:t xml:space="preserve">         </w:t>
      </w:r>
    </w:p>
    <w:p w:rsidRDefault="00AE649C" w:rsidP="008A5388" w:rsidR="00AE649C" w:rsidRPr="00B76F3C">
      <w:pPr>
        <w:pStyle w:val="NormaleSPIS"/>
        <w:spacing w:after="0"/>
      </w:pPr>
    </w:p>
    <w:p w:rsidRDefault="00AB4602" w:rsidP="008A538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A538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84A" w:rsidP="00537B78" w:rsidR="00D2384A">
      <w:r>
        <w:separator/>
      </w:r>
    </w:p>
  </w:endnote>
  <w:endnote w:id="0" w:type="continuationSeparator">
    <w:p w:rsidRDefault="00D2384A" w:rsidP="00537B78" w:rsidR="00D23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84A" w:rsidP="00537B78" w:rsidR="00D2384A">
      <w:r>
        <w:separator/>
      </w:r>
    </w:p>
  </w:footnote>
  <w:footnote w:id="0" w:type="continuationSeparator">
    <w:p w:rsidRDefault="00D2384A" w:rsidP="00537B78" w:rsidR="00D23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AF20C1"/>
    <w:multiLevelType w:val="hybridMultilevel"/>
    <w:tmpl w:val="B30AFD0C"/>
    <w:lvl w:tplc="2E6A1908" w:ilvl="0">
      <w:start w:val="2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388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F0B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384A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778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St-91/2015-56</izvorni_sadrzaj>
    <derivirana_varijabla naziv="DomainObject.Oznaka_1">St-91/2015-56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St-91/2015-56</izvorni_sadrzaj>
    <derivirana_varijabla naziv="DomainObject.PoslovniBrojDokumenta_1">St-91/2015-56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FAFA84-21BF-498B-AC25-98E080809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200</properties:Words>
  <properties:Characters>967</properties:Characters>
  <properties:Lines>60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2017-06-20T12:41:00Z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St-91/2015-56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