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7e1d" w14:paraId="44f7e1d" w:rsidRDefault="00E22A64" w:rsidP="00C62681" w:rsidR="00A92FB6" w:rsidRPr="008925CF">
      <w:pPr>
        <w15:collapsed w:val="false"/>
        <w:rPr>
          <w:b/>
        </w:rPr>
      </w:pPr>
      <w:bookmarkStart w:name="_GoBack" w:id="0"/>
      <w:bookmarkEnd w:id="0"/>
      <w:r w:rsidRPr="008925CF">
        <w:rPr>
          <w:b/>
        </w:rPr>
        <w:t xml:space="preserve">               </w:t>
      </w:r>
      <w:r w:rsidRPr="008925CF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8925CF">
      <w:pPr>
        <w:jc w:val="both"/>
        <w:rPr>
          <w:b/>
        </w:rPr>
      </w:pPr>
    </w:p>
    <w:p w:rsidRDefault="00AB197E" w:rsidP="00AB197E" w:rsidR="00A92FB6" w:rsidRPr="008925CF">
      <w:pPr>
        <w:jc w:val="both"/>
        <w:rPr>
          <w:b/>
        </w:rPr>
      </w:pPr>
      <w:r w:rsidRPr="008925CF">
        <w:rPr>
          <w:b/>
        </w:rPr>
        <w:t>REPUBLIKA HRVATSKA</w:t>
      </w:r>
    </w:p>
    <w:p w:rsidRDefault="00C62681" w:rsidP="00C62681" w:rsidR="00C62681" w:rsidRPr="008925CF">
      <w:pPr>
        <w:rPr>
          <w:b/>
        </w:rPr>
      </w:pPr>
      <w:r w:rsidRPr="008925CF">
        <w:rPr>
          <w:b/>
        </w:rPr>
        <w:t>TRGOVAČKI SUD U SPLITU</w:t>
      </w:r>
    </w:p>
    <w:p w:rsidRDefault="00C62681" w:rsidP="00C62681" w:rsidR="00C62681" w:rsidRPr="008925CF">
      <w:pPr>
        <w:rPr>
          <w:b/>
        </w:rPr>
      </w:pPr>
      <w:r w:rsidRPr="008925CF">
        <w:rPr>
          <w:b/>
        </w:rPr>
        <w:t>STALNA SLUŽBA U DUBROVNIKU</w:t>
      </w:r>
    </w:p>
    <w:p w:rsidRDefault="00C62681" w:rsidP="00C62681" w:rsidR="00C62681" w:rsidRPr="008925CF">
      <w:pPr>
        <w:rPr>
          <w:b/>
        </w:rPr>
      </w:pPr>
      <w:r w:rsidRPr="008925CF">
        <w:rPr>
          <w:b/>
        </w:rPr>
        <w:t>Dubrovnik, dr. Ante Starčevića 23</w:t>
      </w:r>
    </w:p>
    <w:p w:rsidRDefault="002E3C71" w:rsidP="00C62681" w:rsidR="00C62681" w:rsidRPr="008925CF">
      <w:pPr>
        <w:jc w:val="right"/>
        <w:rPr>
          <w:b/>
        </w:rPr>
      </w:pPr>
      <w:proofErr w:type="spellStart"/>
      <w:r w:rsidRPr="008925CF">
        <w:rPr>
          <w:b/>
        </w:rPr>
        <w:t>Posl</w:t>
      </w:r>
      <w:proofErr w:type="spellEnd"/>
      <w:r w:rsidRPr="008925CF">
        <w:rPr>
          <w:b/>
        </w:rPr>
        <w:t xml:space="preserve">. br. 18 </w:t>
      </w:r>
      <w:r w:rsidR="000662E4" w:rsidRPr="008925CF">
        <w:rPr>
          <w:b/>
        </w:rPr>
        <w:t>St</w:t>
      </w:r>
      <w:r w:rsidR="00C62681" w:rsidRPr="008925CF">
        <w:rPr>
          <w:b/>
        </w:rPr>
        <w:t>-</w:t>
      </w:r>
      <w:r w:rsidR="00C31966" w:rsidRPr="008925CF">
        <w:rPr>
          <w:b/>
        </w:rPr>
        <w:t>777</w:t>
      </w:r>
      <w:r w:rsidR="006B056F" w:rsidRPr="008925CF">
        <w:rPr>
          <w:b/>
        </w:rPr>
        <w:t>/1</w:t>
      </w:r>
      <w:r w:rsidR="00772E96" w:rsidRPr="008925CF">
        <w:rPr>
          <w:b/>
        </w:rPr>
        <w:t>6</w:t>
      </w:r>
    </w:p>
    <w:p w:rsidRDefault="00C62681" w:rsidP="00C62681" w:rsidR="00C62681" w:rsidRPr="008925CF">
      <w:pPr>
        <w:rPr>
          <w:b/>
        </w:rPr>
      </w:pPr>
    </w:p>
    <w:p w:rsidRDefault="00C62681" w:rsidP="00C62681" w:rsidR="00C62681" w:rsidRPr="008925CF">
      <w:pPr>
        <w:rPr>
          <w:b/>
        </w:rPr>
      </w:pPr>
    </w:p>
    <w:p w:rsidRDefault="00C62681" w:rsidP="00C62681" w:rsidR="00C62681" w:rsidRPr="008925CF">
      <w:pPr>
        <w:jc w:val="center"/>
        <w:rPr>
          <w:b/>
        </w:rPr>
      </w:pPr>
      <w:r w:rsidRPr="008925CF">
        <w:rPr>
          <w:b/>
        </w:rPr>
        <w:t>R J E Š E N J E</w:t>
      </w:r>
    </w:p>
    <w:p w:rsidRDefault="00C62681" w:rsidP="00C62681" w:rsidR="00C62681" w:rsidRPr="008925CF"/>
    <w:p w:rsidRDefault="000662E4" w:rsidP="007B2C2E" w:rsidR="000662E4" w:rsidRPr="008925CF">
      <w:pPr>
        <w:jc w:val="both"/>
      </w:pPr>
      <w:r w:rsidRPr="008925CF">
        <w:t>Trgovački sud u Splitu, po sucu tog suda Katarini Franković</w:t>
      </w:r>
      <w:r w:rsidR="007B2C2E" w:rsidRPr="008925CF">
        <w:t xml:space="preserve">, kao sucu pojedincu u </w:t>
      </w:r>
      <w:r w:rsidRPr="008925CF">
        <w:t>stečajno</w:t>
      </w:r>
      <w:r w:rsidR="007B2C2E" w:rsidRPr="008925CF">
        <w:t>m</w:t>
      </w:r>
      <w:r w:rsidRPr="008925CF">
        <w:t xml:space="preserve"> postupk</w:t>
      </w:r>
      <w:r w:rsidR="007B2C2E" w:rsidRPr="008925CF">
        <w:t>u</w:t>
      </w:r>
      <w:r w:rsidRPr="008925CF">
        <w:t xml:space="preserve"> nad dužnikom </w:t>
      </w:r>
      <w:r w:rsidR="00C31966" w:rsidRPr="008925CF">
        <w:t xml:space="preserve">SREBRO d.o.o. "u stečaju", Lastovo, Biskupa </w:t>
      </w:r>
      <w:proofErr w:type="spellStart"/>
      <w:r w:rsidR="00C31966" w:rsidRPr="008925CF">
        <w:t>Đivoje</w:t>
      </w:r>
      <w:proofErr w:type="spellEnd"/>
      <w:r w:rsidR="00C31966" w:rsidRPr="008925CF">
        <w:t xml:space="preserve"> </w:t>
      </w:r>
      <w:proofErr w:type="spellStart"/>
      <w:r w:rsidR="00C31966" w:rsidRPr="008925CF">
        <w:t>bb</w:t>
      </w:r>
      <w:proofErr w:type="spellEnd"/>
      <w:r w:rsidR="00C31966" w:rsidRPr="008925CF">
        <w:t>, MBS: 090027232, OIB: 61770712003</w:t>
      </w:r>
      <w:r w:rsidRPr="008925CF">
        <w:t xml:space="preserve"> dana </w:t>
      </w:r>
      <w:r w:rsidR="00C31966" w:rsidRPr="008925CF">
        <w:t>02</w:t>
      </w:r>
      <w:r w:rsidRPr="008925CF">
        <w:t xml:space="preserve">. </w:t>
      </w:r>
      <w:r w:rsidR="00C31966" w:rsidRPr="008925CF">
        <w:t>studenog</w:t>
      </w:r>
      <w:r w:rsidRPr="008925CF">
        <w:t xml:space="preserve"> 2016. godine</w:t>
      </w:r>
    </w:p>
    <w:p w:rsidRDefault="00C62681" w:rsidP="00EF0F2E" w:rsidR="00C62681" w:rsidRPr="008925CF">
      <w:pPr>
        <w:ind w:firstLine="708"/>
        <w:jc w:val="both"/>
      </w:pPr>
    </w:p>
    <w:p w:rsidRDefault="00C62681" w:rsidP="00C62681" w:rsidR="00C62681" w:rsidRPr="008925CF"/>
    <w:p w:rsidRDefault="00C62681" w:rsidP="00C62681" w:rsidR="00C62681" w:rsidRPr="008925CF">
      <w:pPr>
        <w:jc w:val="center"/>
        <w:rPr>
          <w:b/>
        </w:rPr>
      </w:pPr>
      <w:r w:rsidRPr="008925CF">
        <w:rPr>
          <w:b/>
        </w:rPr>
        <w:t>r i j e š i o    j e</w:t>
      </w:r>
    </w:p>
    <w:p w:rsidRDefault="002E3C71" w:rsidP="00C62681" w:rsidR="00C62681" w:rsidRPr="008925CF">
      <w:r w:rsidRPr="008925CF">
        <w:t xml:space="preserve"> </w:t>
      </w:r>
    </w:p>
    <w:p w:rsidRDefault="006A00C2" w:rsidP="006A00C2" w:rsidR="00CE3D62" w:rsidRPr="008925CF">
      <w:pPr>
        <w:ind w:firstLine="696" w:left="12"/>
        <w:jc w:val="both"/>
      </w:pPr>
      <w:r w:rsidRPr="008925CF">
        <w:t>Ročište za ispitivanje prijavljenih potraživanja vjerovnika</w:t>
      </w:r>
      <w:r w:rsidR="00006E39" w:rsidRPr="008925CF">
        <w:t xml:space="preserve"> (ispitno ročište)</w:t>
      </w:r>
      <w:r w:rsidRPr="008925CF">
        <w:t xml:space="preserve"> zakazuje se za dan </w:t>
      </w:r>
      <w:r w:rsidR="00C31966" w:rsidRPr="008925CF">
        <w:rPr>
          <w:b/>
          <w:u w:val="single"/>
        </w:rPr>
        <w:t>14</w:t>
      </w:r>
      <w:r w:rsidRPr="008925CF">
        <w:rPr>
          <w:b/>
          <w:u w:val="single"/>
        </w:rPr>
        <w:t xml:space="preserve">. </w:t>
      </w:r>
      <w:r w:rsidR="00C31966" w:rsidRPr="008925CF">
        <w:rPr>
          <w:b/>
          <w:u w:val="single"/>
        </w:rPr>
        <w:t>studenog</w:t>
      </w:r>
      <w:r w:rsidRPr="008925CF">
        <w:rPr>
          <w:b/>
          <w:u w:val="single"/>
        </w:rPr>
        <w:t xml:space="preserve"> 2016. godine u 1</w:t>
      </w:r>
      <w:r w:rsidR="00006E39" w:rsidRPr="008925CF">
        <w:rPr>
          <w:b/>
          <w:u w:val="single"/>
        </w:rPr>
        <w:t>0</w:t>
      </w:r>
      <w:r w:rsidRPr="008925CF">
        <w:rPr>
          <w:b/>
          <w:u w:val="single"/>
        </w:rPr>
        <w:t>,</w:t>
      </w:r>
      <w:r w:rsidR="00006E39" w:rsidRPr="008925CF">
        <w:rPr>
          <w:b/>
          <w:u w:val="single"/>
        </w:rPr>
        <w:t>0</w:t>
      </w:r>
      <w:r w:rsidRPr="008925CF">
        <w:rPr>
          <w:b/>
          <w:u w:val="single"/>
        </w:rPr>
        <w:t>0 sati</w:t>
      </w:r>
      <w:r w:rsidRPr="008925CF">
        <w:t xml:space="preserve">, sve u zgradi ovog suda u Dubrovniku, Dr. A. Starčevića 23, sudnica </w:t>
      </w:r>
      <w:r w:rsidR="00C31966" w:rsidRPr="008925CF">
        <w:t>1</w:t>
      </w:r>
      <w:r w:rsidRPr="008925CF">
        <w:t>.</w:t>
      </w:r>
      <w:r w:rsidR="00006E39" w:rsidRPr="008925CF">
        <w:t xml:space="preserve"> Nakon ispitnog ročišta održat će se izvještajno ročište.</w:t>
      </w:r>
    </w:p>
    <w:p w:rsidRDefault="006A00C2" w:rsidP="006A00C2" w:rsidR="006A00C2" w:rsidRPr="008925CF">
      <w:pPr>
        <w:ind w:firstLine="696" w:left="12"/>
        <w:jc w:val="both"/>
      </w:pPr>
    </w:p>
    <w:p w:rsidRDefault="006A00C2" w:rsidP="006A00C2" w:rsidR="006A00C2" w:rsidRPr="008925CF">
      <w:pPr>
        <w:ind w:firstLine="696" w:left="12"/>
        <w:jc w:val="both"/>
      </w:pPr>
    </w:p>
    <w:p w:rsidRDefault="006A00C2" w:rsidP="006A00C2" w:rsidR="006A00C2" w:rsidRPr="008925CF">
      <w:pPr>
        <w:jc w:val="center"/>
        <w:rPr>
          <w:b/>
        </w:rPr>
      </w:pPr>
      <w:r w:rsidRPr="008925CF">
        <w:rPr>
          <w:b/>
        </w:rPr>
        <w:t>Obrazloženje</w:t>
      </w:r>
    </w:p>
    <w:p w:rsidRDefault="006A00C2" w:rsidP="006A00C2" w:rsidR="006A00C2" w:rsidRPr="008925CF">
      <w:pPr>
        <w:rPr>
          <w:b/>
        </w:rPr>
      </w:pPr>
    </w:p>
    <w:p w:rsidRDefault="00006E39" w:rsidP="00006E39" w:rsidR="00C62681" w:rsidRPr="008925CF">
      <w:pPr>
        <w:ind w:firstLine="708"/>
        <w:jc w:val="both"/>
      </w:pPr>
      <w:r w:rsidRPr="008925CF">
        <w:t xml:space="preserve">Ispitno ročište koje je bilo određeno za dan </w:t>
      </w:r>
      <w:r w:rsidR="00C31966" w:rsidRPr="008925CF">
        <w:t>05</w:t>
      </w:r>
      <w:r w:rsidRPr="008925CF">
        <w:t xml:space="preserve">. </w:t>
      </w:r>
      <w:r w:rsidR="00C31966" w:rsidRPr="008925CF">
        <w:t>rujna</w:t>
      </w:r>
      <w:r w:rsidRPr="008925CF">
        <w:t xml:space="preserve"> 2016.g. je bilo odgođeno </w:t>
      </w:r>
      <w:r w:rsidR="00C31966" w:rsidRPr="008925CF">
        <w:t xml:space="preserve">jer nije pristupio stečajni upravitelj koji je rješenjem pod gornjim </w:t>
      </w:r>
      <w:proofErr w:type="spellStart"/>
      <w:r w:rsidR="00C31966" w:rsidRPr="008925CF">
        <w:t>posl</w:t>
      </w:r>
      <w:proofErr w:type="spellEnd"/>
      <w:r w:rsidR="00C31966" w:rsidRPr="008925CF">
        <w:t xml:space="preserve">. br. od 27. rujna 2016. god. razriješen dužnosti stečajnog upravitelja te je imenovan novi stečajni upravitelj  Bože </w:t>
      </w:r>
      <w:proofErr w:type="spellStart"/>
      <w:r w:rsidR="00C31966" w:rsidRPr="008925CF">
        <w:t>Guvo</w:t>
      </w:r>
      <w:proofErr w:type="spellEnd"/>
      <w:r w:rsidR="00C31966" w:rsidRPr="008925CF">
        <w:t xml:space="preserve">, Split, </w:t>
      </w:r>
      <w:proofErr w:type="spellStart"/>
      <w:r w:rsidR="00C31966" w:rsidRPr="008925CF">
        <w:t>Smiljanićeva</w:t>
      </w:r>
      <w:proofErr w:type="spellEnd"/>
      <w:r w:rsidR="00C31966" w:rsidRPr="008925CF">
        <w:t xml:space="preserve"> 2, OIB: 55368811100.  Nakon pravomoćnosti odluke o razrješenju prvog stečajnog upravitelja i imenovanju novog stečajnog upravitelja potrebno je ponovno zakazati ispitno i izvještajno ročište te je stoga odlučeno kao u izreci.</w:t>
      </w:r>
    </w:p>
    <w:p w:rsidRDefault="00A92FB6" w:rsidP="006A00C2" w:rsidR="00A92FB6" w:rsidRPr="008925CF">
      <w:pPr>
        <w:jc w:val="both"/>
      </w:pPr>
    </w:p>
    <w:p w:rsidRDefault="00C62681" w:rsidP="00C62681" w:rsidR="00C62681" w:rsidRPr="008925CF">
      <w:pPr>
        <w:jc w:val="center"/>
        <w:rPr>
          <w:b/>
        </w:rPr>
      </w:pPr>
      <w:r w:rsidRPr="008925CF">
        <w:rPr>
          <w:b/>
        </w:rPr>
        <w:t>U Dubrovniku, dana</w:t>
      </w:r>
      <w:r w:rsidR="005B2D65" w:rsidRPr="008925CF">
        <w:rPr>
          <w:b/>
        </w:rPr>
        <w:t xml:space="preserve"> </w:t>
      </w:r>
      <w:r w:rsidR="00C31966" w:rsidRPr="008925CF">
        <w:rPr>
          <w:b/>
        </w:rPr>
        <w:t>02</w:t>
      </w:r>
      <w:r w:rsidR="005B2D65" w:rsidRPr="008925CF">
        <w:rPr>
          <w:b/>
        </w:rPr>
        <w:t xml:space="preserve">. </w:t>
      </w:r>
      <w:r w:rsidR="00C31966" w:rsidRPr="008925CF">
        <w:rPr>
          <w:b/>
        </w:rPr>
        <w:t>studenog</w:t>
      </w:r>
      <w:r w:rsidRPr="008925CF">
        <w:rPr>
          <w:b/>
        </w:rPr>
        <w:t xml:space="preserve"> 201</w:t>
      </w:r>
      <w:r w:rsidR="00B91E4D" w:rsidRPr="008925CF">
        <w:rPr>
          <w:b/>
        </w:rPr>
        <w:t>6</w:t>
      </w:r>
      <w:r w:rsidRPr="008925CF">
        <w:rPr>
          <w:b/>
        </w:rPr>
        <w:t>. godine</w:t>
      </w:r>
    </w:p>
    <w:p w:rsidRDefault="00C62681" w:rsidP="00C62681" w:rsidR="00C62681" w:rsidRPr="008925CF">
      <w:pPr>
        <w:rPr>
          <w:b/>
        </w:rPr>
      </w:pPr>
    </w:p>
    <w:p w:rsidRDefault="00C62681" w:rsidP="00C62681" w:rsidR="00C62681" w:rsidRPr="008925CF">
      <w:pPr>
        <w:rPr>
          <w:b/>
        </w:rPr>
      </w:pPr>
    </w:p>
    <w:p w:rsidRDefault="00C62681" w:rsidP="00C62681" w:rsidR="00C62681" w:rsidRPr="008925CF">
      <w:pPr>
        <w:rPr>
          <w:b/>
        </w:rPr>
      </w:pP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  <w:t>Sudac:</w:t>
      </w:r>
    </w:p>
    <w:p w:rsidRDefault="00C62681" w:rsidP="00C62681" w:rsidR="00C62681" w:rsidRPr="008925CF">
      <w:pPr>
        <w:rPr>
          <w:b/>
        </w:rPr>
      </w:pPr>
    </w:p>
    <w:p w:rsidRDefault="00C62681" w:rsidP="00C62681" w:rsidR="00C62681" w:rsidRPr="008925CF">
      <w:pPr>
        <w:rPr>
          <w:b/>
        </w:rPr>
      </w:pP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</w:r>
      <w:r w:rsidRPr="008925CF">
        <w:rPr>
          <w:b/>
        </w:rPr>
        <w:tab/>
        <w:t>Katarina Franković</w:t>
      </w:r>
    </w:p>
    <w:p w:rsidRDefault="00C62681" w:rsidP="00C62681" w:rsidR="00C62681" w:rsidRPr="008925CF">
      <w:pPr>
        <w:rPr>
          <w:b/>
        </w:rPr>
      </w:pPr>
    </w:p>
    <w:p w:rsidRDefault="00551442" w:rsidP="00C62681" w:rsidR="00551442" w:rsidRPr="008925CF">
      <w:pPr>
        <w:rPr>
          <w:b/>
        </w:rPr>
      </w:pPr>
    </w:p>
    <w:p w:rsidRDefault="00B70565" w:rsidP="00B70565" w:rsidR="00B70565" w:rsidRPr="008925CF">
      <w:pPr>
        <w:rPr>
          <w:b/>
        </w:rPr>
      </w:pPr>
      <w:r w:rsidRPr="008925CF">
        <w:rPr>
          <w:b/>
        </w:rPr>
        <w:t>UPUTA O PRAVNOM LIJEKU</w:t>
      </w:r>
      <w:r w:rsidR="00F06D4D" w:rsidRPr="008925CF">
        <w:rPr>
          <w:b/>
        </w:rPr>
        <w:t>:</w:t>
      </w:r>
    </w:p>
    <w:p w:rsidRDefault="00B70565" w:rsidP="00B70565" w:rsidR="00B70565" w:rsidRPr="008925CF">
      <w:r w:rsidRPr="008925CF">
        <w:t xml:space="preserve">Protiv ovog rješenja nije dopušteno izjaviti žalbu. </w:t>
      </w:r>
    </w:p>
    <w:p w:rsidRDefault="00EF0F2E" w:rsidP="00B70565" w:rsidR="00EF0F2E" w:rsidRPr="008925CF"/>
    <w:p w:rsidRDefault="002E3C71" w:rsidP="002E3C71" w:rsidR="002E3C71" w:rsidRPr="008925CF">
      <w:pPr>
        <w:jc w:val="both"/>
        <w:rPr>
          <w:b/>
        </w:rPr>
      </w:pPr>
      <w:r w:rsidRPr="008925CF">
        <w:rPr>
          <w:b/>
        </w:rPr>
        <w:t>DN-a:</w:t>
      </w:r>
    </w:p>
    <w:p w:rsidRDefault="004F0CE4" w:rsidP="004F0CE4" w:rsidR="004F0CE4" w:rsidRPr="008925CF"/>
    <w:p w:rsidRDefault="004F0CE4" w:rsidP="004F0CE4" w:rsidR="00C1628D" w:rsidRPr="008925CF">
      <w:r w:rsidRPr="008925CF">
        <w:t>-</w:t>
      </w:r>
      <w:r w:rsidRPr="008925CF">
        <w:tab/>
        <w:t xml:space="preserve">mrežna </w:t>
      </w:r>
      <w:r w:rsidR="00E1076B" w:rsidRPr="008925CF">
        <w:t>stranica e-Oglasna ploča sudova</w:t>
      </w:r>
    </w:p>
    <w:p w:rsidRDefault="004F0CE4" w:rsidP="004F0CE4" w:rsidR="004F0CE4" w:rsidRPr="008925CF"/>
    <w:sectPr w:rsidR="004F0CE4" w:rsidRPr="008925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662E4"/>
    <w:rsid w:val="000A0FF1"/>
    <w:rsid w:val="000C42DC"/>
    <w:rsid w:val="00176463"/>
    <w:rsid w:val="00190243"/>
    <w:rsid w:val="001E147A"/>
    <w:rsid w:val="00227212"/>
    <w:rsid w:val="002500C5"/>
    <w:rsid w:val="00283E7E"/>
    <w:rsid w:val="002D59FB"/>
    <w:rsid w:val="002E3C71"/>
    <w:rsid w:val="00383FE5"/>
    <w:rsid w:val="004711AF"/>
    <w:rsid w:val="00492BD5"/>
    <w:rsid w:val="004C1019"/>
    <w:rsid w:val="004F0CE4"/>
    <w:rsid w:val="00551442"/>
    <w:rsid w:val="005B2D65"/>
    <w:rsid w:val="00625E7D"/>
    <w:rsid w:val="0064669F"/>
    <w:rsid w:val="0066117C"/>
    <w:rsid w:val="00662A16"/>
    <w:rsid w:val="00672ABB"/>
    <w:rsid w:val="006A00C2"/>
    <w:rsid w:val="006B056F"/>
    <w:rsid w:val="006E5474"/>
    <w:rsid w:val="0073567E"/>
    <w:rsid w:val="00772E96"/>
    <w:rsid w:val="007976D6"/>
    <w:rsid w:val="007B2C2E"/>
    <w:rsid w:val="007F6235"/>
    <w:rsid w:val="008438FB"/>
    <w:rsid w:val="008925CF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B197E"/>
    <w:rsid w:val="00AB7C1F"/>
    <w:rsid w:val="00B056F1"/>
    <w:rsid w:val="00B70565"/>
    <w:rsid w:val="00B91E4D"/>
    <w:rsid w:val="00C1628D"/>
    <w:rsid w:val="00C31966"/>
    <w:rsid w:val="00C62681"/>
    <w:rsid w:val="00CD4B25"/>
    <w:rsid w:val="00CE3D62"/>
    <w:rsid w:val="00D15E35"/>
    <w:rsid w:val="00D30F28"/>
    <w:rsid w:val="00DC460C"/>
    <w:rsid w:val="00E1076B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2A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A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A1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A1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A1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2A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A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A1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A1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A1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430/16</izvorni_sadrzaj>
    <derivirana_varijabla naziv="DomainObject.Predmet.Opis_1">OBUSTAVA St 430/16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SREBRO d.o.o. za usluge</izvorni_sadrzaj>
    <derivirana_varijabla naziv="DomainObject.Predmet.ProtustrankaFormated_1">  SREBRO d.o.o. za usluge</derivirana_varijabla>
  </DomainObject.Predmet.ProtustrankaFormated>
  <DomainObject.Predmet.ProtustrankaFormatedOIB>
    <izvorni_sadrzaj>  SREBRO d.o.o. za usluge, OIB 61770712003</izvorni_sadrzaj>
    <derivirana_varijabla naziv="DomainObject.Predmet.ProtustrankaFormatedOIB_1">  SREBRO d.o.o. za usluge, OIB 61770712003</derivirana_varijabla>
  </DomainObject.Predmet.ProtustrankaFormatedOIB>
  <DomainObject.Predmet.ProtustrankaFormatedWithAdress>
    <izvorni_sadrzaj> SREBRO d.o.o. za usluge, Biskupa Đivoje/bb, 20290 Lastovo</izvorni_sadrzaj>
    <derivirana_varijabla naziv="DomainObject.Predmet.ProtustrankaFormatedWithAdress_1"> SREBRO d.o.o. za usluge, Biskupa Đivoje/bb, 20290 Lastovo</derivirana_varijabla>
  </DomainObject.Predmet.ProtustrankaFormatedWithAdress>
  <DomainObject.Predmet.ProtustrankaFormatedWithAdressOIB>
    <izvorni_sadrzaj> SREBRO d.o.o. za usluge, OIB 61770712003, Biskupa Đivoje/bb, 20290 Lastovo</izvorni_sadrzaj>
    <derivirana_varijabla naziv="DomainObject.Predmet.ProtustrankaFormatedWithAdressOIB_1"> SREBRO d.o.o. za usluge, OIB 61770712003, Biskupa Đivoje/bb, 20290 Lastovo</derivirana_varijabla>
  </DomainObject.Predmet.ProtustrankaFormatedWithAdressOIB>
  <DomainObject.Predmet.ProtustrankaWithAdress>
    <izvorni_sadrzaj>SREBRO d.o.o. za usluge Biskupa Đivoje/bb, 20290 Lastovo</izvorni_sadrzaj>
    <derivirana_varijabla naziv="DomainObject.Predmet.ProtustrankaWithAdress_1">SREBRO d.o.o. za usluge Biskupa Đivoje/bb, 20290 Lastovo</derivirana_varijabla>
  </DomainObject.Predmet.ProtustrankaWithAdress>
  <DomainObject.Predmet.ProtustrankaWithAdressOIB>
    <izvorni_sadrzaj>SREBRO d.o.o. za usluge, OIB 61770712003, Biskupa Đivoje/bb, 20290 Lastovo</izvorni_sadrzaj>
    <derivirana_varijabla naziv="DomainObject.Predmet.ProtustrankaWithAdressOIB_1">SREBRO d.o.o. za usluge, OIB 61770712003, Biskupa Đivoje/bb, 20290 Lastovo</derivirana_varijabla>
  </DomainObject.Predmet.ProtustrankaWithAdressOIB>
  <DomainObject.Predmet.ProtustrankaNazivFormated>
    <izvorni_sadrzaj>SREBRO d.o.o. za usluge</izvorni_sadrzaj>
    <derivirana_varijabla naziv="DomainObject.Predmet.ProtustrankaNazivFormated_1">SREBRO d.o.o. za usluge</derivirana_varijabla>
  </DomainObject.Predmet.ProtustrankaNazivFormated>
  <DomainObject.Predmet.ProtustrankaNazivFormatedOIB>
    <izvorni_sadrzaj>SREBRO d.o.o. za usluge, OIB 61770712003</izvorni_sadrzaj>
    <derivirana_varijabla naziv="DomainObject.Predmet.ProtustrankaNazivFormatedOIB_1">SREBRO d.o.o. za usluge, OIB 61770712003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SREBRO d.o.o. za usluge</item>
    </izvorni_sadrzaj>
    <derivirana_varijabla naziv="DomainObject.Predmet.ProtuStrankaListFormated_1">
      <item>SREBRO d.o.o. za usluge</item>
    </derivirana_varijabla>
  </DomainObject.Predmet.ProtuStrankaListFormated>
  <DomainObject.Predmet.ProtuStrankaListFormatedOIB>
    <izvorni_sadrzaj>
      <item>SREBRO d.o.o. za usluge, OIB 61770712003</item>
    </izvorni_sadrzaj>
    <derivirana_varijabla naziv="DomainObject.Predmet.ProtuStrankaListFormatedOIB_1">
      <item>SREBRO d.o.o. za usluge, OIB 61770712003</item>
    </derivirana_varijabla>
  </DomainObject.Predmet.ProtuStrankaListFormatedOIB>
  <DomainObject.Predmet.ProtuStrankaListFormatedWithAdress>
    <izvorni_sadrzaj>
      <item>SREBRO d.o.o. za usluge, Biskupa Đivoje/bb, 20290 Lastovo</item>
    </izvorni_sadrzaj>
    <derivirana_varijabla naziv="DomainObject.Predmet.ProtuStrankaListFormatedWithAdress_1">
      <item>SREBRO d.o.o. za usluge, Biskupa Đivoje/bb, 20290 Lastovo</item>
    </derivirana_varijabla>
  </DomainObject.Predmet.ProtuStrankaListFormatedWithAdress>
  <DomainObject.Predmet.ProtuStrankaListFormatedWithAdressOIB>
    <izvorni_sadrzaj>
      <item>SREBRO d.o.o. za usluge, OIB 61770712003, Biskupa Đivoje/bb, 20290 Lastovo</item>
    </izvorni_sadrzaj>
    <derivirana_varijabla naziv="DomainObject.Predmet.ProtuStrankaListFormatedWithAdressOIB_1">
      <item>SREBRO d.o.o. za usluge, OIB 61770712003, Biskupa Đivoje/bb, 20290 Lastovo</item>
    </derivirana_varijabla>
  </DomainObject.Predmet.ProtuStrankaListFormatedWithAdressOIB>
  <DomainObject.Predmet.ProtuStrankaListNazivFormated>
    <izvorni_sadrzaj>
      <item>SREBRO d.o.o. za usluge</item>
    </izvorni_sadrzaj>
    <derivirana_varijabla naziv="DomainObject.Predmet.ProtuStrankaListNazivFormated_1">
      <item>SREBRO d.o.o. za usluge</item>
    </derivirana_varijabla>
  </DomainObject.Predmet.ProtuStrankaListNazivFormated>
  <DomainObject.Predmet.ProtuStrankaListNazivFormatedOIB>
    <izvorni_sadrzaj>
      <item>SREBRO d.o.o. za usluge, OIB 61770712003</item>
    </izvorni_sadrzaj>
    <derivirana_varijabla naziv="DomainObject.Predmet.ProtuStrankaListNazivFormatedOIB_1">
      <item>SREBRO d.o.o. za usluge, OIB 61770712003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SREBRO d.o.o. za usluge</izvorni_sadrzaj>
    <derivirana_varijabla naziv="DomainObject.Predmet.ProtustrankaIDrugi_1">SREBRO d.o.o. za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SREBRO d.o.o. za usluge, OIB 61770712003, Biskupa Đivoje/bb, 20290 Lastovo</izvorni_sadrzaj>
    <derivirana_varijabla naziv="DomainObject.Predmet.ProtustrankaIDrugiAdressOIB_1">SREBRO d.o.o. za usluge, OIB 61770712003, Biskupa Đivoje/bb,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SREBRO d.o.o. za usluge</item>
    </izvorni_sadrzaj>
    <derivirana_varijabla naziv="DomainObject.Predmet.SudioniciListNaziv_1">
      <item>FINA,RC Split,Podružnica Dubrovnik</item>
      <item>SREBRO d.o.o. za usluge</item>
    </derivirana_varijabla>
  </DomainObject.Predmet.SudioniciListNaziv>
  <DomainObject.Predmet.SudioniciListAdressOIB>
    <izvorni_sadrzaj>
      <item>FINA,RC Split,Podružnica Dubrovnik, OIB 85821130368</item>
      <item>SREBRO d.o.o. za usluge, OIB 61770712003, Biskupa Đivoje/bb,20290 Lastovo</item>
    </izvorni_sadrzaj>
    <derivirana_varijabla naziv="DomainObject.Predmet.SudioniciListAdressOIB_1">
      <item>FINA,RC Split,Podružnica Dubrovnik, OIB 85821130368</item>
      <item>SREBRO d.o.o. za usluge, OIB 61770712003, Biskupa Đivoje/bb,20290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61770712003</item>
    </izvorni_sadrzaj>
    <derivirana_varijabla naziv="DomainObject.Predmet.SudioniciListNazivOIB_1">
      <item>, OIB 85821130368</item>
      <item>, OIB 61770712003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216</properties:Words>
  <properties:Characters>1169</properties:Characters>
  <properties:Lines>46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1405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2016-11-02T09:37:00Z</dcterms:created>
  <dc:creator>kfrankovic</dc:creator>
  <cp:lastModifiedBy>Andrijana Leto</cp:lastModifiedBy>
  <cp:lastPrinted>2016-11-02T09:43:00Z</cp:lastPrinted>
  <dcterms:modified xmlns:xsi="http://www.w3.org/2001/XMLSchema-instance" xsi:type="dcterms:W3CDTF">2016-11-02T09:44:00Z</dcterms:modified>
  <cp:revision>5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