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dee5" w14:paraId="6a2de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50304">
        <w:t>8592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50304" w:rsidR="006E74CB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50304">
        <w:rPr>
          <w:szCs w:val="20"/>
        </w:rPr>
        <w:t>WEGLOW Udruga, Zaprešić, Maršala Tita 79, OIB: 78319179439</w:t>
      </w:r>
    </w:p>
    <w:p w:rsidRDefault="00A50304" w:rsidP="00A50304" w:rsidR="00A50304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50304">
        <w:t>146.641,44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50304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532B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33328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3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8592</izvorni_sadrzaj>
    <derivirana_varijabla naziv="DomainObject.Predmet.Broj_1">8592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St-8592/2015</izvorni_sadrzaj>
    <derivirana_varijabla naziv="DomainObject.Predmet.OznakaBroj_1">St-8592/2015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WEGLOW Udruga zastupanog po punomoćniku Vjeran Skurjeni</izvorni_sadrzaj>
    <derivirana_varijabla naziv="DomainObject.Predmet.ProtustrankaFormated_1">  WEGLOW Udruga zastupanog po punomoćniku Vjeran Skurjeni</derivirana_varijabla>
  </DomainObject.Predmet.ProtustrankaFormated>
  <DomainObject.Predmet.ProtustrankaFormatedOIB>
    <izvorni_sadrzaj>  WEGLOW Udruga, OIB 78319179439 zastupanog po punomoćniku Vjeran Skurjeni</izvorni_sadrzaj>
    <derivirana_varijabla naziv="DomainObject.Predmet.ProtustrankaFormatedOIB_1">  WEGLOW Udruga, OIB 78319179439 zastupanog po punomoćniku Vjeran Skurjeni</derivirana_varijabla>
  </DomainObject.Predmet.ProtustrankaFormatedOIB>
  <DomainObject.Predmet.ProtustrankaFormatedWithAdress>
    <izvorni_sadrzaj> WEGLOW Udruga, Maršala Tita 79, 10290 Zaprešić zastupanog po punomoćniku Vjeran Skurjeni</izvorni_sadrzaj>
    <derivirana_varijabla naziv="DomainObject.Predmet.ProtustrankaFormatedWithAdress_1"> WEGLOW Udruga, Maršala Tita 79, 10290 Zaprešić zastupanog po punomoćniku Vjeran Skurjeni</derivirana_varijabla>
  </DomainObject.Predmet.ProtustrankaFormatedWithAdress>
  <DomainObject.Predmet.ProtustrankaFormatedWithAdressOIB>
    <izvorni_sadrzaj> WEGLOW Udruga, OIB 78319179439, Maršala Tita 79, 10290 Zaprešić zastupanog po punomoćniku Vjeran Skurjeni</izvorni_sadrzaj>
    <derivirana_varijabla naziv="DomainObject.Predmet.ProtustrankaFormatedWithAdressOIB_1"> WEGLOW Udruga, OIB 78319179439, Maršala Tita 79, 10290 Zaprešić zastupanog po punomoćniku Vjeran Skurjeni</derivirana_varijabla>
  </DomainObject.Predmet.ProtustrankaFormatedWithAdressOIB>
  <DomainObject.Predmet.ProtustrankaWithAdress>
    <izvorni_sadrzaj>WEGLOW Udruga Maršala Tita 79, 10290 Zaprešić</izvorni_sadrzaj>
    <derivirana_varijabla naziv="DomainObject.Predmet.ProtustrankaWithAdress_1">WEGLOW Udruga Maršala Tita 79, 10290 Zaprešić</derivirana_varijabla>
  </DomainObject.Predmet.ProtustrankaWithAdress>
  <DomainObject.Predmet.ProtustrankaWithAdressOIB>
    <izvorni_sadrzaj>WEGLOW Udruga, OIB 78319179439, Maršala Tita 79, 10290 Zaprešić</izvorni_sadrzaj>
    <derivirana_varijabla naziv="DomainObject.Predmet.ProtustrankaWithAdressOIB_1">WEGLOW Udruga, OIB 78319179439, Maršala Tita 79, 10290 Zaprešić</derivirana_varijabla>
  </DomainObject.Predmet.ProtustrankaWithAdressOIB>
  <DomainObject.Predmet.ProtustrankaNazivFormated>
    <izvorni_sadrzaj>WEGLOW Udruga</izvorni_sadrzaj>
    <derivirana_varijabla naziv="DomainObject.Predmet.ProtustrankaNazivFormated_1">WEGLOW Udruga</derivirana_varijabla>
  </DomainObject.Predmet.ProtustrankaNazivFormated>
  <DomainObject.Predmet.ProtustrankaNazivFormatedOIB>
    <izvorni_sadrzaj>WEGLOW Udruga, OIB 78319179439</izvorni_sadrzaj>
    <derivirana_varijabla naziv="DomainObject.Predmet.ProtustrankaNazivFormatedOIB_1">WEGLOW Udruga, OIB 78319179439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WEGLOW Udruga zastupanog po punomoćniku Vjeran Skurjeni</item>
    </izvorni_sadrzaj>
    <derivirana_varijabla naziv="DomainObject.Predmet.ProtuStrankaListFormated_1">
      <item>WEGLOW Udruga zastupanog po punomoćniku Vjeran Skurjeni</item>
    </derivirana_varijabla>
  </DomainObject.Predmet.ProtuStrankaListFormated>
  <DomainObject.Predmet.ProtuStrankaListFormatedOIB>
    <izvorni_sadrzaj>
      <item>WEGLOW Udruga, OIB 78319179439 zastupanog po punomoćniku Vjeran Skurjeni</item>
    </izvorni_sadrzaj>
    <derivirana_varijabla naziv="DomainObject.Predmet.ProtuStrankaListFormatedOIB_1">
      <item>WEGLOW Udruga, OIB 78319179439 zastupanog po punomoćniku Vjeran Skurjeni</item>
    </derivirana_varijabla>
  </DomainObject.Predmet.ProtuStrankaListFormatedOIB>
  <DomainObject.Predmet.ProtuStrankaListFormatedWithAdress>
    <izvorni_sadrzaj>
      <item>WEGLOW Udruga, Maršala Tita 79, 10290 Zaprešić zastupanog po punomoćniku Vjeran Skurjeni</item>
    </izvorni_sadrzaj>
    <derivirana_varijabla naziv="DomainObject.Predmet.ProtuStrankaListFormatedWithAdress_1">
      <item>WEGLOW Udruga, Maršala Tita 79, 10290 Zaprešić zastupanog po punomoćniku Vjeran Skurjeni</item>
    </derivirana_varijabla>
  </DomainObject.Predmet.ProtuStrankaListFormatedWithAdress>
  <DomainObject.Predmet.ProtuStrankaListFormatedWithAdressOIB>
    <izvorni_sadrzaj>
      <item>WEGLOW Udruga, OIB 78319179439, Maršala Tita 79, 10290 Zaprešić zastupanog po punomoćniku Vjeran Skurjeni</item>
    </izvorni_sadrzaj>
    <derivirana_varijabla naziv="DomainObject.Predmet.ProtuStrankaListFormatedWithAdressOIB_1">
      <item>WEGLOW Udruga, OIB 78319179439, Maršala Tita 79, 10290 Zaprešić zastupanog po punomoćniku Vjeran Skurjeni</item>
    </derivirana_varijabla>
  </DomainObject.Predmet.ProtuStrankaListFormatedWithAdressOIB>
  <DomainObject.Predmet.ProtuStrankaListNazivFormated>
    <izvorni_sadrzaj>
      <item>WEGLOW Udruga</item>
    </izvorni_sadrzaj>
    <derivirana_varijabla naziv="DomainObject.Predmet.ProtuStrankaListNazivFormated_1">
      <item>WEGLOW Udruga</item>
    </derivirana_varijabla>
  </DomainObject.Predmet.ProtuStrankaListNazivFormated>
  <DomainObject.Predmet.ProtuStrankaListNazivFormatedOIB>
    <izvorni_sadrzaj>
      <item>WEGLOW Udruga, OIB 78319179439</item>
    </izvorni_sadrzaj>
    <derivirana_varijabla naziv="DomainObject.Predmet.ProtuStrankaListNazivFormatedOIB_1">
      <item>WEGLOW Udruga, OIB 78319179439</item>
    </derivirana_varijabla>
  </DomainObject.Predmet.ProtuStrankaListNazivFormatedOIB>
  <DomainObject.Predmet.OstaliListFormated>
    <izvorni_sadrzaj>
      <item>Vjeran Skurjeni punomoćnik sudionika u postupku WEGLOW Udruga</item>
    </izvorni_sadrzaj>
    <derivirana_varijabla naziv="DomainObject.Predmet.OstaliListFormated_1">
      <item>Vjeran Skurjeni punomoćnik sudionika u postupku WEGLOW Udruga</item>
    </derivirana_varijabla>
  </DomainObject.Predmet.OstaliListFormated>
  <DomainObject.Predmet.OstaliListFormatedOIB>
    <izvorni_sadrzaj>
      <item>Vjeran Skurjeni, OIB 62675036871 punomoćnik sudionika u postupku WEGLOW Udruga</item>
    </izvorni_sadrzaj>
    <derivirana_varijabla naziv="DomainObject.Predmet.OstaliListFormatedOIB_1">
      <item>Vjeran Skurjeni, OIB 62675036871 punomoćnik sudionika u postupku WEGLOW Udruga</item>
    </derivirana_varijabla>
  </DomainObject.Predmet.OstaliListFormatedOIB>
  <DomainObject.Predmet.OstaliListFormatedWithAdress>
    <izvorni_sadrzaj>
      <item>Vjeran Skurjeni, Ulica Maršala Tita 79, 10290 Zaprešić punomoćnik sudionika u postupku WEGLOW Udruga</item>
    </izvorni_sadrzaj>
    <derivirana_varijabla naziv="DomainObject.Predmet.OstaliListFormatedWithAdress_1">
      <item>Vjeran Skurjeni, Ulica Maršala Tita 79, 10290 Zaprešić punomoćnik sudionika u postupku WEGLOW Udruga</item>
    </derivirana_varijabla>
  </DomainObject.Predmet.OstaliListFormatedWithAdress>
  <DomainObject.Predmet.OstaliListFormatedWithAdressOIB>
    <izvorni_sadrzaj>
      <item>Vjeran Skurjeni, OIB 62675036871, Ulica Maršala Tita 79, 10290 Zaprešić punomoćnik sudionika u postupku WEGLOW Udruga</item>
    </izvorni_sadrzaj>
    <derivirana_varijabla naziv="DomainObject.Predmet.OstaliListFormatedWithAdressOIB_1">
      <item>Vjeran Skurjeni, OIB 62675036871, Ulica Maršala Tita 79, 10290 Zaprešić punomoćnik sudionika u postupku WEGLOW Udruga</item>
    </derivirana_varijabla>
  </DomainObject.Predmet.OstaliListFormatedWithAdressOIB>
  <DomainObject.Predmet.OstaliListNazivFormated>
    <izvorni_sadrzaj>
      <item>Vjeran Skurjeni</item>
    </izvorni_sadrzaj>
    <derivirana_varijabla naziv="DomainObject.Predmet.OstaliListNazivFormated_1">
      <item>Vjeran Skurjeni</item>
    </derivirana_varijabla>
  </DomainObject.Predmet.OstaliListNazivFormated>
  <DomainObject.Predmet.OstaliListNazivFormatedOIB>
    <izvorni_sadrzaj>
      <item>Vjeran Skurjeni, OIB 62675036871</item>
    </izvorni_sadrzaj>
    <derivirana_varijabla naziv="DomainObject.Predmet.OstaliListNazivFormatedOIB_1">
      <item>Vjeran Skurjeni, OIB 62675036871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WEGLOW Udruga</izvorni_sadrzaj>
    <derivirana_varijabla naziv="DomainObject.Predmet.ProtustrankaIDrugi_1">WEGLOW Udruga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WEGLOW Udruga, OIB 78319179439, Maršala Tita 79, 10290 Zaprešić</izvorni_sadrzaj>
    <derivirana_varijabla naziv="DomainObject.Predmet.ProtustrankaIDrugiAdressOIB_1">WEGLOW Udruga, OIB 78319179439, Maršala Tita 79,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WEGLOW Udruga</item>
      <item>FINA Regionalni centar Zagreb</item>
      <item>Vjeran Skurjeni</item>
    </izvorni_sadrzaj>
    <derivirana_varijabla naziv="DomainObject.Predmet.SudioniciListNaziv_1">
      <item>WEGLOW Udruga</item>
      <item>FINA Regionalni centar Zagreb</item>
      <item>Vjeran Skurjeni</item>
    </derivirana_varijabla>
  </DomainObject.Predmet.SudioniciListNaziv>
  <DomainObject.Predmet.SudioniciListAdressOIB>
    <izvorni_sadrzaj>
      <item>WEGLOW Udruga, OIB 78319179439, Maršala Tita 79,10290 Zaprešić</item>
      <item>FINA Regionalni centar Zagreb, OIB 85821130368, Trg svibanjskih žrtava 1995. br. 1,10000 Zagreb</item>
      <item>Vjeran Skurjeni, OIB 62675036871, Ulica Maršala Tita 79,10290 Zaprešić</item>
    </izvorni_sadrzaj>
    <derivirana_varijabla naziv="DomainObject.Predmet.SudioniciListAdressOIB_1">
      <item>WEGLOW Udruga, OIB 78319179439, Maršala Tita 79,10290 Zaprešić</item>
      <item>FINA Regionalni centar Zagreb, OIB 85821130368, Trg svibanjskih žrtava 1995. br. 1,10000 Zagreb</item>
      <item>Vjeran Skurjeni, OIB 62675036871, Ulica Maršala Tita 79,10290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78319179439</item>
      <item>, OIB 85821130368</item>
      <item>, OIB 62675036871</item>
    </izvorni_sadrzaj>
    <derivirana_varijabla naziv="DomainObject.Predmet.SudioniciListNazivOIB_1">
      <item>, OIB 78319179439</item>
      <item>, OIB 85821130368</item>
      <item>, OIB 62675036871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1283</properties:Characters>
  <properties:Lines>44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2016-02-17T09:52:00Z</dcterms:created>
  <dc:creator>ilukac</dc:creator>
  <cp:lastModifiedBy>Ksenija Nol</cp:lastModifiedBy>
  <cp:lastPrinted>2016-02-17T09:48:00Z</cp:lastPrinted>
  <dcterms:modified xmlns:xsi="http://www.w3.org/2001/XMLSchema-instance" xsi:type="dcterms:W3CDTF">2016-02-18T08:53:00Z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