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56EA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9" o:title=""/>
                </v:shape>
              </w:pict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cc1cee0" w14:paraId="cc1cee0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900636">
        <w:t>4</w:t>
      </w:r>
      <w:r w:rsidR="00016B07">
        <w:t>34/</w:t>
      </w:r>
      <w:r w:rsidR="0044359C">
        <w:t>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B01320" w:rsidP="00974456" w:rsidR="00B01320" w:rsidRPr="00645508">
      <w:pPr>
        <w:jc w:val="both"/>
        <w:rPr>
          <w:b/>
        </w:rPr>
      </w:pPr>
    </w:p>
    <w:p w:rsidRDefault="00D92622" w:rsidP="005D56F9" w:rsidR="00016B07">
      <w:pPr>
        <w:jc w:val="both"/>
      </w:pPr>
      <w:r w:rsidRPr="00645508">
        <w:tab/>
      </w:r>
      <w:r w:rsidR="00016B07">
        <w:tab/>
        <w:t xml:space="preserve">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016B07">
        <w:t>NEOKON d.o.o. Zagreb, Barutanski jarak 42 (OIB: 90313112618),</w:t>
      </w:r>
      <w:r w:rsidR="0044359C" w:rsidRPr="006125CA">
        <w:t xml:space="preserve">  </w:t>
      </w:r>
      <w:r>
        <w:t xml:space="preserve">dana </w:t>
      </w:r>
      <w:r w:rsidR="00016B07">
        <w:t>30. ožujka 2016.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016B07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900636">
        <w:t>2</w:t>
      </w:r>
      <w:r w:rsidR="00016B07">
        <w:t>. veljače 2015.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44359C">
        <w:t>4</w:t>
      </w:r>
      <w:r w:rsidR="00016B07">
        <w:t>34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>đena je prodaja u stečajnom postupku nekretnine</w:t>
      </w:r>
    </w:p>
    <w:p w:rsidRDefault="00016B07" w:rsidP="00016B07" w:rsidR="00016B07">
      <w:pPr>
        <w:tabs>
          <w:tab w:pos="0" w:val="left"/>
        </w:tabs>
        <w:jc w:val="both"/>
      </w:pPr>
      <w:r>
        <w:t>-upisane u zk. ulošku br. 4562, etaža 23., k.o. Vrapče Novo, kod Općinskog građanskog suda u zagrebu:</w:t>
      </w:r>
    </w:p>
    <w:p w:rsidRDefault="00016B07" w:rsidP="00016B07" w:rsidR="00016B07">
      <w:pPr>
        <w:tabs>
          <w:tab w:pos="0" w:val="left"/>
        </w:tabs>
        <w:jc w:val="both"/>
      </w:pPr>
      <w:r>
        <w:tab/>
        <w:t xml:space="preserve">vlasništvo stečajnog dužnika NEOKON d.o.o., u stečaju, Zagreb, Barutanski jarak 42, </w:t>
      </w:r>
      <w:r w:rsidRPr="00D41A2D">
        <w:t xml:space="preserve"> </w:t>
      </w:r>
      <w:r>
        <w:t>(</w:t>
      </w:r>
      <w:r w:rsidRPr="00D41A2D">
        <w:t xml:space="preserve">OIB: </w:t>
      </w:r>
      <w:r>
        <w:t xml:space="preserve">90313112618), koja se sastoji od 422/10000 dijela k.č. br. 4037/13, stambena zgrada br.45. tlocrtne površine 372 čm i dvorište površine 629 čm, Topić-Mimare Ante, ukupne povvršine 1001 čm, povezane sas vlasništvom trosobnog stana u prizemlju površine 45,84 čm, s pripadajućim parkiralištem površine 3,13 čm (oznake p15), odnosno ukupne površine 48,97 čm, u nacrtu označen S4. 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6596C">
        <w:t xml:space="preserve">prva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016B07">
        <w:t>e</w:t>
      </w:r>
      <w:r w:rsidR="009C659B">
        <w:t xml:space="preserve"> opisan</w:t>
      </w:r>
      <w:r w:rsidR="00016B07">
        <w:t>e</w:t>
      </w:r>
      <w:r w:rsidR="009C659B">
        <w:t xml:space="preserve"> u točci I ovog zaključka u stečajnom postupku.</w:t>
      </w:r>
    </w:p>
    <w:p w:rsidRDefault="009C659B" w:rsidP="00974456" w:rsidR="00016B07">
      <w:pPr>
        <w:ind w:firstLine="708"/>
        <w:jc w:val="both"/>
      </w:pPr>
      <w:r>
        <w:t xml:space="preserve">III Početna cijena nekretnine </w:t>
      </w:r>
      <w:r w:rsidR="0044359C">
        <w:t xml:space="preserve">utvrđuje se </w:t>
      </w:r>
      <w:r w:rsidR="00016B07">
        <w:t xml:space="preserve"> u iznosu od 464.147,42 kn.</w:t>
      </w:r>
    </w:p>
    <w:p w:rsidRDefault="00016B07" w:rsidP="00974456" w:rsidR="00016B07">
      <w:pPr>
        <w:ind w:firstLine="708"/>
        <w:jc w:val="both"/>
      </w:pPr>
      <w:r>
        <w:t>IV Nekretnina nije slobodna od stvari i osoba.</w:t>
      </w:r>
    </w:p>
    <w:p w:rsidRDefault="009C659B" w:rsidP="00016B07" w:rsidR="009C659B" w:rsidRPr="00016B07">
      <w:pPr>
        <w:ind w:firstLine="708"/>
        <w:jc w:val="both"/>
      </w:pPr>
      <w:r>
        <w:t>V Roči</w:t>
      </w:r>
      <w:r w:rsidR="00016B07">
        <w:t>šte za javnu dražbu određuje se</w:t>
      </w:r>
      <w:r w:rsidR="0044359C">
        <w:t xml:space="preserve"> </w:t>
      </w: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016B07">
        <w:rPr>
          <w:b/>
        </w:rPr>
        <w:t>19. svibnja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016B07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016B07">
        <w:rPr>
          <w:b/>
        </w:rPr>
        <w:t>9</w:t>
      </w:r>
      <w:r w:rsidR="0044359C">
        <w:rPr>
          <w:b/>
        </w:rPr>
        <w:t>.</w:t>
      </w:r>
      <w:r w:rsidR="00A65ED3">
        <w:rPr>
          <w:b/>
        </w:rPr>
        <w:t>00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016B07">
        <w:t>I</w:t>
      </w:r>
      <w:r w:rsidRPr="00645508">
        <w:t xml:space="preserve">  Ovaj zaključak o prodaji objavit će se na </w:t>
      </w:r>
      <w:r w:rsidR="00016B07">
        <w:t>e-O</w:t>
      </w:r>
      <w:r w:rsidRPr="00645508">
        <w:t>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="00016B07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>
        <w:t>4</w:t>
      </w:r>
      <w:r w:rsidR="00016B07">
        <w:t>34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016B07" w:rsidR="00A84C1A" w:rsidRPr="00016B07">
      <w:pPr>
        <w:jc w:val="both"/>
        <w:rPr>
          <w:rFonts w:cs="Helvetica" w:hAnsi="Helvetica" w:ascii="Helvetica"/>
          <w:color w:val="000000"/>
          <w:sz w:val="18"/>
          <w:szCs w:val="18"/>
        </w:rPr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016B07" w:rsidRPr="00016B07">
        <w:rPr>
          <w:color w:val="000000"/>
        </w:rPr>
        <w:t>099/8070782</w:t>
      </w:r>
      <w:r w:rsidR="00016B07">
        <w:rPr>
          <w:rFonts w:cs="Helvetica" w:hAnsi="Helvetica" w:ascii="Helvetica"/>
          <w:color w:val="000000"/>
          <w:sz w:val="18"/>
          <w:szCs w:val="18"/>
        </w:rPr>
        <w:t xml:space="preserve"> </w:t>
      </w:r>
      <w:r w:rsidR="005D56F9">
        <w:t>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CB2481">
        <w:t>4</w:t>
      </w:r>
      <w:r w:rsidR="00016B07">
        <w:t>34</w:t>
      </w:r>
      <w:r w:rsidR="0044359C">
        <w:t>/13</w:t>
      </w:r>
      <w:r w:rsidRPr="00645508">
        <w:t xml:space="preserve"> od </w:t>
      </w:r>
      <w:r w:rsidR="00016B07">
        <w:t>23. prosinca 2013</w:t>
      </w:r>
      <w:r w:rsidR="0044359C">
        <w:t>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6D36">
        <w:t>5. siječnja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D6D36">
        <w:t>, koji se u ovom postuku primjenjuje temeljem  odredbe članka 441. stavak 1. Stečajnog zakona (NN br. 71/15).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</w:t>
      </w:r>
      <w:r w:rsidR="00CD6D36">
        <w:t>MEĐIMURJE INVEST d.o.o. Čakovec Ruđera Boškovića 16.</w:t>
      </w:r>
      <w:r w:rsidR="00CB2481">
        <w:t xml:space="preserve">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016B07">
        <w:t>30. ožujka 2016.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smartTag w:element="PersonName" w:uri="urn:schemas-microsoft-com:office:smarttags">
        <w:r w:rsidR="00A84C1A" w:rsidRPr="00645508">
          <w:t>Ante Galić</w:t>
        </w:r>
      </w:smartTag>
      <w:r w:rsidR="00B408B7">
        <w:t xml:space="preserve"> </w:t>
      </w:r>
      <w:r w:rsidR="00FD655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D655D" w:rsidP="00974456" w:rsidR="00FD655D">
      <w:pPr>
        <w:jc w:val="both"/>
      </w:pPr>
    </w:p>
    <w:p w:rsidRDefault="00FD655D" w:rsidR="00FD655D">
      <w:r>
        <w:t>Za točnost otpravka-ovlašteni službenik:</w:t>
      </w:r>
    </w:p>
    <w:p w:rsidRDefault="00FD655D" w:rsidR="00FD655D">
      <w:r>
        <w:t>Ivanka Kelava</w:t>
      </w:r>
    </w:p>
    <w:p w:rsidRDefault="00FD655D" w:rsidP="00974456" w:rsidR="00FD655D">
      <w:pPr>
        <w:jc w:val="both"/>
      </w:pPr>
    </w:p>
    <w:p w:rsidRDefault="00DC7D12" w:rsidP="00974456" w:rsidR="00DC7D12">
      <w:pPr>
        <w:jc w:val="both"/>
      </w:pPr>
    </w:p>
    <w:p w:rsidRDefault="00DC7D12" w:rsidP="00974456" w:rsidR="00DC7D12">
      <w:pPr>
        <w:jc w:val="both"/>
      </w:pPr>
      <w:r>
        <w:t>DNA:</w:t>
      </w:r>
    </w:p>
    <w:p w:rsidRDefault="00016B07" w:rsidP="00DC7D12" w:rsidR="00DC7D12">
      <w:pPr>
        <w:numPr>
          <w:ilvl w:val="0"/>
          <w:numId w:val="5"/>
        </w:numPr>
        <w:jc w:val="both"/>
      </w:pPr>
      <w:r>
        <w:t>e-O</w:t>
      </w:r>
      <w:r w:rsidR="00DC7D12">
        <w:t>glasna ploča suda</w:t>
      </w:r>
    </w:p>
    <w:p w:rsidRDefault="00DC7D12" w:rsidP="00DC7D12" w:rsidR="00DC7D12">
      <w:pPr>
        <w:numPr>
          <w:ilvl w:val="0"/>
          <w:numId w:val="5"/>
        </w:numPr>
        <w:jc w:val="both"/>
      </w:pPr>
      <w:r>
        <w:t>stečajni upravitlj</w:t>
      </w: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E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016B07">
      <w:t>434/13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16B07"/>
    <w:rsid w:val="00023656"/>
    <w:rsid w:val="00031560"/>
    <w:rsid w:val="00047093"/>
    <w:rsid w:val="00056EA9"/>
    <w:rsid w:val="00062F3C"/>
    <w:rsid w:val="0008428F"/>
    <w:rsid w:val="00086EB8"/>
    <w:rsid w:val="000D3E10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30D99"/>
    <w:rsid w:val="0044359C"/>
    <w:rsid w:val="004451EF"/>
    <w:rsid w:val="0045250C"/>
    <w:rsid w:val="004560D9"/>
    <w:rsid w:val="004725EE"/>
    <w:rsid w:val="004B0809"/>
    <w:rsid w:val="004C5C6C"/>
    <w:rsid w:val="004D73BC"/>
    <w:rsid w:val="004D7CF5"/>
    <w:rsid w:val="00513852"/>
    <w:rsid w:val="00515969"/>
    <w:rsid w:val="00526D62"/>
    <w:rsid w:val="005318A9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C214C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D6D36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655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EA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EA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EA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EA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izvorni_sadrzaj>
    <derivirana_varijabla naziv="DomainObject.Predmet.SudioniciListAdressOIB_1">
      <item>NEOKON društvo s ograničenom odgovornošću za graditeljstvo, OIB 90313112618, Barutanski jarak 42,10000 Zagreb</item>
      <item>FINA,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null</item>
      <item>, OIB 35626966780</item>
      <item>, OIB 25772500084</item>
      <item>, OIB 01733609458</item>
      <item>, OIB 88443826619</item>
    </izvorni_sadrzaj>
    <derivirana_varijabla naziv="DomainObject.Predmet.SudioniciListNazivOIB_1">
      <item>, OIB 90313112618</item>
      <item>, OIB null</item>
      <item>, OIB 35626966780</item>
      <item>, OIB 25772500084</item>
      <item>, OIB 01733609458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1109</properties:Words>
  <properties:Characters>6034</properties:Characters>
  <properties:Lines>136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2016-03-30T09:44:00Z</dcterms:created>
  <dc:creator>BISERKA CALIC</dc:creator>
  <cp:lastModifiedBy>Ivanka Lukač</cp:lastModifiedBy>
  <cp:lastPrinted>2016-03-30T09:44:00Z</cp:lastPrinted>
  <dcterms:modified xmlns:xsi="http://www.w3.org/2001/XMLSchema-instance" xsi:type="dcterms:W3CDTF">2016-03-30T09:45:00Z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