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9bbe" w14:paraId="04d9bbe" w:rsidRDefault="006B1C8D" w:rsidP="006B1C8D" w:rsidR="006B1C8D">
      <w:pPr>
        <w:jc w:val="right"/>
        <w15:collapsed w:val="false"/>
      </w:pPr>
      <w:r>
        <w:t>Broj: 6 St-</w:t>
      </w:r>
      <w:r w:rsidR="007F2653">
        <w:t>294/12-272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>
      <w:pPr>
        <w:pStyle w:val="Bezproreda"/>
        <w:rPr>
          <w:rFonts w:hAnsi="Times New Roman" w:ascii="Times New Roman"/>
          <w:sz w:val="24"/>
          <w:szCs w:val="24"/>
        </w:rPr>
      </w:pPr>
    </w:p>
    <w:p w:rsidRDefault="007F2653" w:rsidP="002563BF" w:rsidR="007F2653" w:rsidRPr="00C25576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5576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25576">
        <w:rPr>
          <w:rFonts w:hAnsi="Times New Roman" w:ascii="Times New Roman"/>
          <w:sz w:val="24"/>
          <w:szCs w:val="24"/>
        </w:rPr>
        <w:t>stečajnoj sutkinji</w:t>
      </w:r>
      <w:r w:rsidRPr="00C25576">
        <w:rPr>
          <w:rFonts w:hAnsi="Times New Roman" w:ascii="Times New Roman"/>
          <w:sz w:val="24"/>
          <w:szCs w:val="24"/>
        </w:rPr>
        <w:t xml:space="preserve"> Nad</w:t>
      </w:r>
      <w:r w:rsidR="004957B5" w:rsidRPr="00C25576">
        <w:rPr>
          <w:rFonts w:hAnsi="Times New Roman" w:ascii="Times New Roman"/>
          <w:sz w:val="24"/>
          <w:szCs w:val="24"/>
        </w:rPr>
        <w:t>i Roso</w:t>
      </w:r>
      <w:r w:rsidRPr="00C25576">
        <w:rPr>
          <w:rFonts w:hAnsi="Times New Roman" w:ascii="Times New Roman"/>
          <w:sz w:val="24"/>
          <w:szCs w:val="24"/>
        </w:rPr>
        <w:t xml:space="preserve">, u </w:t>
      </w:r>
      <w:r w:rsidR="00E67C8C" w:rsidRPr="00C25576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25576">
        <w:rPr>
          <w:rFonts w:hAnsi="Times New Roman" w:ascii="Times New Roman"/>
          <w:sz w:val="24"/>
          <w:szCs w:val="24"/>
        </w:rPr>
        <w:t xml:space="preserve">dužnikom </w:t>
      </w:r>
      <w:r w:rsidR="00C25576" w:rsidRPr="00C25576">
        <w:rPr>
          <w:rFonts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 w:rsidR="004957B5" w:rsidRPr="00C25576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25576">
        <w:rPr>
          <w:rFonts w:hAnsi="Times New Roman" w:ascii="Times New Roman"/>
          <w:sz w:val="24"/>
          <w:szCs w:val="24"/>
        </w:rPr>
        <w:t xml:space="preserve">dana </w:t>
      </w:r>
      <w:r w:rsidR="007F2653">
        <w:rPr>
          <w:rFonts w:hAnsi="Times New Roman" w:ascii="Times New Roman"/>
          <w:sz w:val="24"/>
          <w:szCs w:val="24"/>
        </w:rPr>
        <w:t>25. listopada</w:t>
      </w:r>
      <w:r w:rsidR="009926B9">
        <w:rPr>
          <w:rFonts w:hAnsi="Times New Roman" w:ascii="Times New Roman"/>
          <w:sz w:val="24"/>
          <w:szCs w:val="24"/>
        </w:rPr>
        <w:t xml:space="preserve"> 2018. g.</w:t>
      </w:r>
      <w:r w:rsidR="004957B5" w:rsidRPr="00C25576">
        <w:rPr>
          <w:rFonts w:hAnsi="Times New Roman" w:ascii="Times New Roman"/>
          <w:sz w:val="24"/>
          <w:szCs w:val="24"/>
        </w:rPr>
        <w:t>,</w:t>
      </w:r>
    </w:p>
    <w:p w:rsidRDefault="00C25576" w:rsidP="00812724" w:rsidR="00C255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F2653" w:rsidP="00812724" w:rsidR="007F2653" w:rsidRPr="00C255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7F2653" w:rsidR="00CF1820" w:rsidRPr="007F2653">
      <w:pPr>
        <w:numPr>
          <w:ilvl w:val="0"/>
          <w:numId w:val="8"/>
        </w:numPr>
        <w:ind w:firstLine="709" w:left="0"/>
        <w:jc w:val="both"/>
      </w:pPr>
      <w:r w:rsidRPr="007F2653">
        <w:t xml:space="preserve">Određuje se ročište za diobu </w:t>
      </w:r>
      <w:proofErr w:type="spellStart"/>
      <w:r w:rsidRPr="007F2653">
        <w:t>kupovnine</w:t>
      </w:r>
      <w:proofErr w:type="spellEnd"/>
      <w:r w:rsidRPr="007F2653">
        <w:t xml:space="preserve"> </w:t>
      </w:r>
      <w:r w:rsidR="00D94794" w:rsidRPr="007F2653">
        <w:t>u odnosu na prodan</w:t>
      </w:r>
      <w:r w:rsidR="00524ECE" w:rsidRPr="007F2653">
        <w:t>e</w:t>
      </w:r>
      <w:r w:rsidR="00CF1820" w:rsidRPr="007F2653">
        <w:t xml:space="preserve"> </w:t>
      </w:r>
      <w:r w:rsidR="00D94794" w:rsidRPr="007F2653">
        <w:t>nekretnin</w:t>
      </w:r>
      <w:r w:rsidR="00812724" w:rsidRPr="007F2653">
        <w:t xml:space="preserve">e </w:t>
      </w:r>
      <w:r w:rsidR="00D94794" w:rsidRPr="007F2653">
        <w:t>stečajnog dužnika upisan</w:t>
      </w:r>
      <w:r w:rsidR="00524ECE" w:rsidRPr="007F2653">
        <w:t>e</w:t>
      </w:r>
      <w:r w:rsidR="00D94794" w:rsidRPr="007F2653">
        <w:t xml:space="preserve"> </w:t>
      </w:r>
      <w:r w:rsidR="00524ECE" w:rsidRPr="007F2653">
        <w:t>kod</w:t>
      </w:r>
      <w:r w:rsidR="00CF1820" w:rsidRPr="007F2653">
        <w:t>:</w:t>
      </w:r>
    </w:p>
    <w:p w:rsidRDefault="007F2653" w:rsidP="007F2653" w:rsidR="007F2653" w:rsidRPr="007F2653">
      <w:pPr>
        <w:pStyle w:val="Odlomakpopisa"/>
        <w:numPr>
          <w:ilvl w:val="0"/>
          <w:numId w:val="11"/>
        </w:numPr>
        <w:spacing w:lineRule="auto" w:line="240"/>
        <w:jc w:val="both"/>
        <w:rPr>
          <w:rFonts w:hAnsi="Times New Roman" w:ascii="Times New Roman"/>
          <w:iCs/>
          <w:sz w:val="24"/>
          <w:szCs w:val="24"/>
        </w:rPr>
      </w:pPr>
      <w:r w:rsidRPr="007F2653">
        <w:rPr>
          <w:rFonts w:hAnsi="Times New Roman" w:ascii="Times New Roman"/>
          <w:iCs/>
          <w:sz w:val="24"/>
          <w:szCs w:val="24"/>
        </w:rPr>
        <w:t xml:space="preserve">zemljišnoknjižnog odjela Osijek u zk.ul.br. 17927, k.o. Osijek, k.č.br. 5425/6 Kuća, upravna zgrada i trafostanica, Županijska ul. br. 21. i to </w:t>
      </w:r>
      <w:r w:rsidRPr="007F2653">
        <w:rPr>
          <w:rFonts w:hAnsi="Times New Roman" w:ascii="Times New Roman"/>
          <w:b/>
          <w:iCs/>
          <w:sz w:val="24"/>
          <w:szCs w:val="24"/>
        </w:rPr>
        <w:t>17. ETAŽA</w:t>
      </w:r>
      <w:r w:rsidRPr="007F2653">
        <w:rPr>
          <w:rFonts w:hAnsi="Times New Roman" w:ascii="Times New Roman"/>
          <w:iCs/>
          <w:sz w:val="24"/>
          <w:szCs w:val="24"/>
        </w:rPr>
        <w:t xml:space="preserve"> 117/10000 Prostorije ”E” označene svijetlo plavom bojom sastoje se  iz skladišta sa 85,31 m2</w:t>
      </w:r>
    </w:p>
    <w:p w:rsidRDefault="007F2653" w:rsidP="007F2653" w:rsidR="007F2653" w:rsidRPr="007F2653">
      <w:pPr>
        <w:pStyle w:val="Odlomakpopisa"/>
        <w:numPr>
          <w:ilvl w:val="0"/>
          <w:numId w:val="11"/>
        </w:numPr>
        <w:spacing w:lineRule="auto" w:line="240"/>
        <w:jc w:val="both"/>
        <w:rPr>
          <w:rFonts w:hAnsi="Times New Roman" w:ascii="Times New Roman"/>
          <w:iCs/>
          <w:sz w:val="24"/>
          <w:szCs w:val="24"/>
        </w:rPr>
      </w:pPr>
      <w:r w:rsidRPr="007F2653">
        <w:rPr>
          <w:rFonts w:hAnsi="Times New Roman" w:ascii="Times New Roman"/>
          <w:iCs/>
          <w:sz w:val="24"/>
          <w:szCs w:val="24"/>
        </w:rPr>
        <w:t xml:space="preserve"> zemljišnoknjižnog odjela Osijek u zk.ul.br. 17927, k.o. Osijek, k.č.br. 5425/6 Kuća, upravna zgrada i trafostanica, Županijska ul. br. 21. i to </w:t>
      </w:r>
      <w:r w:rsidRPr="007F2653">
        <w:rPr>
          <w:rFonts w:hAnsi="Times New Roman" w:ascii="Times New Roman"/>
          <w:b/>
          <w:iCs/>
          <w:sz w:val="24"/>
          <w:szCs w:val="24"/>
        </w:rPr>
        <w:t>16. ETAŽA</w:t>
      </w:r>
      <w:r w:rsidRPr="007F2653">
        <w:rPr>
          <w:rFonts w:hAnsi="Times New Roman" w:ascii="Times New Roman"/>
          <w:iCs/>
          <w:sz w:val="24"/>
          <w:szCs w:val="24"/>
        </w:rPr>
        <w:t xml:space="preserve"> 202/10000 Prostorije ”D” označena plavom bojom sastoje se iz skladišta br. 4. sa 45,59 m2 i skladišta br. 5. sa 101,19 m2, ukupne površine od 146,78 m2</w:t>
      </w:r>
    </w:p>
    <w:p w:rsidRDefault="007F2653" w:rsidP="007F2653" w:rsidR="007F2653" w:rsidRPr="007F2653">
      <w:pPr>
        <w:jc w:val="both"/>
        <w:rPr>
          <w:iCs/>
        </w:rPr>
      </w:pPr>
    </w:p>
    <w:p w:rsidRDefault="001E716B" w:rsidP="007F2653" w:rsidR="001E716B" w:rsidRPr="007F2653">
      <w:pPr>
        <w:jc w:val="both"/>
      </w:pPr>
      <w:r w:rsidRPr="007F2653">
        <w:t>za dan</w:t>
      </w:r>
    </w:p>
    <w:p w:rsidRDefault="001E716B" w:rsidP="007F2653" w:rsidR="001E716B" w:rsidRPr="007F2653">
      <w:pPr>
        <w:ind w:left="705"/>
        <w:jc w:val="both"/>
      </w:pPr>
    </w:p>
    <w:p w:rsidRDefault="007F2653" w:rsidP="007F2653" w:rsidR="001E716B" w:rsidRPr="007F2653">
      <w:pPr>
        <w:ind w:left="705"/>
        <w:jc w:val="center"/>
        <w:rPr>
          <w:b/>
        </w:rPr>
      </w:pPr>
      <w:r w:rsidRPr="007F2653">
        <w:rPr>
          <w:b/>
        </w:rPr>
        <w:t>8. studeni</w:t>
      </w:r>
      <w:r w:rsidR="009926B9" w:rsidRPr="007F2653">
        <w:rPr>
          <w:b/>
        </w:rPr>
        <w:t xml:space="preserve"> 2018</w:t>
      </w:r>
      <w:r w:rsidR="00C25576" w:rsidRPr="007F2653">
        <w:rPr>
          <w:b/>
        </w:rPr>
        <w:t xml:space="preserve">. g. u </w:t>
      </w:r>
      <w:r w:rsidRPr="007F2653">
        <w:rPr>
          <w:b/>
        </w:rPr>
        <w:t>10,15</w:t>
      </w:r>
      <w:r w:rsidR="00AD0E75" w:rsidRPr="007F2653">
        <w:rPr>
          <w:b/>
        </w:rPr>
        <w:t xml:space="preserve"> sati</w:t>
      </w:r>
      <w:r w:rsidR="002A1AF4" w:rsidRPr="007F2653">
        <w:rPr>
          <w:b/>
        </w:rPr>
        <w:t xml:space="preserve"> </w:t>
      </w:r>
    </w:p>
    <w:p w:rsidRDefault="002A1AF4" w:rsidP="007F2653" w:rsidR="002A1AF4" w:rsidRPr="007F2653">
      <w:pPr>
        <w:ind w:left="705"/>
        <w:jc w:val="center"/>
        <w:rPr>
          <w:b/>
        </w:rPr>
      </w:pPr>
      <w:r w:rsidRPr="007F2653">
        <w:rPr>
          <w:b/>
        </w:rPr>
        <w:t>kod Trgovačkog suda u Osijeku, Zagrebačka 2, soba broj 36/II</w:t>
      </w:r>
    </w:p>
    <w:p w:rsidRDefault="001E716B" w:rsidP="007F2653" w:rsidR="001E716B" w:rsidRPr="007F2653">
      <w:pPr>
        <w:ind w:left="705"/>
        <w:jc w:val="center"/>
        <w:rPr>
          <w:b/>
        </w:rPr>
      </w:pPr>
    </w:p>
    <w:p w:rsidRDefault="001E716B" w:rsidP="007F2653" w:rsidR="007F2653" w:rsidRPr="007F2653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F2653">
        <w:rPr>
          <w:rFonts w:hAnsi="Times New Roman" w:ascii="Times New Roman"/>
          <w:sz w:val="24"/>
          <w:szCs w:val="24"/>
        </w:rPr>
        <w:t>Upozoravaju se osobe k</w:t>
      </w:r>
      <w:r w:rsidR="00C40039" w:rsidRPr="007F2653">
        <w:rPr>
          <w:rFonts w:hAnsi="Times New Roman" w:ascii="Times New Roman"/>
          <w:sz w:val="24"/>
          <w:szCs w:val="24"/>
        </w:rPr>
        <w:t xml:space="preserve">oje prema stanju spisa i prema </w:t>
      </w:r>
      <w:r w:rsidRPr="007F2653">
        <w:rPr>
          <w:rFonts w:hAnsi="Times New Roman" w:ascii="Times New Roman"/>
          <w:sz w:val="24"/>
          <w:szCs w:val="24"/>
        </w:rPr>
        <w:t xml:space="preserve">podacima iz zemljišne knjige polažu pravo na namirenje iz </w:t>
      </w:r>
      <w:proofErr w:type="spellStart"/>
      <w:r w:rsidRPr="007F2653">
        <w:rPr>
          <w:rFonts w:hAnsi="Times New Roman" w:ascii="Times New Roman"/>
          <w:sz w:val="24"/>
          <w:szCs w:val="24"/>
        </w:rPr>
        <w:t>kupovnine</w:t>
      </w:r>
      <w:proofErr w:type="spellEnd"/>
      <w:r w:rsidRPr="007F2653">
        <w:rPr>
          <w:rFonts w:hAnsi="Times New Roman" w:ascii="Times New Roman"/>
          <w:sz w:val="24"/>
          <w:szCs w:val="24"/>
        </w:rP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 w:rsidRPr="007F2653">
      <w:pPr>
        <w:jc w:val="both"/>
      </w:pPr>
    </w:p>
    <w:p w:rsidRDefault="007F2653" w:rsidP="007F2653" w:rsidR="007F2653">
      <w:pPr>
        <w:jc w:val="right"/>
      </w:pPr>
      <w:r>
        <w:lastRenderedPageBreak/>
        <w:t>Broj: 6 St-294/12-272</w:t>
      </w:r>
    </w:p>
    <w:p w:rsidRDefault="007F2653" w:rsidP="007F2653" w:rsidR="007F2653" w:rsidRPr="007F2653">
      <w:pPr>
        <w:jc w:val="both"/>
      </w:pPr>
    </w:p>
    <w:p w:rsidRDefault="001E716B" w:rsidP="001E716B" w:rsidR="001E716B">
      <w:pPr>
        <w:jc w:val="both"/>
      </w:pPr>
    </w:p>
    <w:p w:rsidRDefault="005263F1" w:rsidP="005263F1" w:rsidR="001E716B" w:rsidRPr="007F2653">
      <w:pPr>
        <w:ind w:left="705"/>
      </w:pPr>
      <w:r>
        <w:rPr>
          <w:b/>
        </w:rPr>
        <w:t xml:space="preserve">                                                      </w:t>
      </w:r>
      <w:r w:rsidR="001E716B" w:rsidRPr="007F2653">
        <w:t>Obrazloženje</w:t>
      </w:r>
    </w:p>
    <w:p w:rsidRDefault="001E716B" w:rsidP="001E716B" w:rsidR="001E716B">
      <w:pPr>
        <w:jc w:val="both"/>
      </w:pPr>
    </w:p>
    <w:p w:rsidRDefault="007F2653" w:rsidP="001E716B" w:rsidR="007F2653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7F2653">
        <w:t>smislu čl. 117. Ovršnog zakona.</w:t>
      </w:r>
    </w:p>
    <w:p w:rsidRDefault="001E716B" w:rsidP="001E716B" w:rsidR="001E716B">
      <w:pPr>
        <w:ind w:firstLine="705"/>
        <w:jc w:val="both"/>
      </w:pPr>
    </w:p>
    <w:p w:rsidRDefault="007F2653" w:rsidP="001E716B" w:rsidR="007F2653" w:rsidRPr="00395CE3">
      <w:pPr>
        <w:ind w:firstLine="705"/>
        <w:jc w:val="both"/>
      </w:pPr>
    </w:p>
    <w:p w:rsidRDefault="007D791B" w:rsidP="009926B9" w:rsidR="001E716B">
      <w:pPr>
        <w:tabs>
          <w:tab w:pos="4536" w:val="center"/>
          <w:tab w:pos="6390" w:val="left"/>
        </w:tabs>
      </w:pPr>
      <w:r>
        <w:tab/>
      </w:r>
      <w:r w:rsidR="005263F1">
        <w:t xml:space="preserve">U Osijeku </w:t>
      </w:r>
      <w:r w:rsidR="007F2653">
        <w:t>25. listopada</w:t>
      </w:r>
      <w:r w:rsidR="009926B9">
        <w:t xml:space="preserve"> 2018.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063868" w:rsidP="004957B5" w:rsidR="00063868"/>
    <w:p w:rsidRDefault="007F2653" w:rsidP="004957B5" w:rsidR="007F2653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7F2653" w:rsidP="001E716B" w:rsidR="007F2653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9926B9" w:rsidP="001E716B" w:rsidR="009926B9"/>
    <w:p w:rsidRDefault="007F2653" w:rsidP="001E716B" w:rsidR="007F2653"/>
    <w:p w:rsidRDefault="001E716B" w:rsidP="002A1AF4" w:rsidR="004957B5">
      <w:r>
        <w:t>DNA</w:t>
      </w:r>
    </w:p>
    <w:p w:rsidRDefault="002563BF" w:rsidP="006B1C8D" w:rsidR="00AD0E75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812724">
        <w:t xml:space="preserve">uz podnesak st. uprav. od </w:t>
      </w:r>
      <w:r w:rsidR="007F2653">
        <w:t>18.10.</w:t>
      </w:r>
      <w:r w:rsidR="009926B9">
        <w:t xml:space="preserve">2018. g. </w:t>
      </w:r>
      <w:r w:rsidR="007F2653">
        <w:t>(x2) u spisu</w:t>
      </w:r>
    </w:p>
    <w:p w:rsidRDefault="007F2653" w:rsidP="006B1C8D" w:rsidR="007F2653">
      <w:pPr>
        <w:numPr>
          <w:ilvl w:val="0"/>
          <w:numId w:val="2"/>
        </w:numPr>
      </w:pPr>
      <w:r>
        <w:t>st. uprav. Tihomir Zec</w:t>
      </w:r>
    </w:p>
    <w:p w:rsidRDefault="007F2653" w:rsidP="006B1C8D" w:rsidR="007F2653">
      <w:pPr>
        <w:numPr>
          <w:ilvl w:val="0"/>
          <w:numId w:val="2"/>
        </w:numPr>
      </w:pPr>
      <w:r>
        <w:t>H-</w:t>
      </w:r>
      <w:proofErr w:type="spellStart"/>
      <w:r>
        <w:t>Abduco</w:t>
      </w:r>
      <w:proofErr w:type="spellEnd"/>
      <w:r>
        <w:t xml:space="preserve"> d.o.o. Zagreb, Slavonska avenija 6-A</w:t>
      </w:r>
    </w:p>
    <w:p w:rsidRDefault="007F2653" w:rsidP="006B1C8D" w:rsidR="009926B9">
      <w:pPr>
        <w:numPr>
          <w:ilvl w:val="0"/>
          <w:numId w:val="2"/>
        </w:numPr>
      </w:pPr>
      <w:r>
        <w:t>ŽDO Osijek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7F2653">
        <w:t>8.11.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9926B9" w:rsidP="00D94794" w:rsidR="009926B9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headerReference w:type="default" r:id="rId11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AF0" w:rsidP="007F2653" w:rsidR="00A86AF0">
      <w:r>
        <w:separator/>
      </w:r>
    </w:p>
  </w:endnote>
  <w:endnote w:id="0" w:type="continuationSeparator">
    <w:p w:rsidRDefault="00A86AF0" w:rsidP="007F2653" w:rsidR="00A8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AF0" w:rsidP="007F2653" w:rsidR="00A86AF0">
      <w:r>
        <w:separator/>
      </w:r>
    </w:p>
  </w:footnote>
  <w:footnote w:id="0" w:type="continuationSeparator">
    <w:p w:rsidRDefault="00A86AF0" w:rsidP="007F2653" w:rsidR="00A86A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7995062"/>
      <w:docPartObj>
        <w:docPartGallery w:val="Page Numbers (Top of Page)"/>
        <w:docPartUnique/>
      </w:docPartObj>
    </w:sdtPr>
    <w:sdtEndPr/>
    <w:sdtContent>
      <w:p w:rsidRDefault="007F2653" w:rsidR="007F26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3C6">
          <w:rPr>
            <w:noProof/>
          </w:rPr>
          <w:t>1</w:t>
        </w:r>
        <w:r>
          <w:fldChar w:fldCharType="end"/>
        </w:r>
      </w:p>
    </w:sdtContent>
  </w:sdt>
  <w:p w:rsidRDefault="007F2653" w:rsidR="007F26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9E07FE"/>
    <w:multiLevelType w:val="hybridMultilevel"/>
    <w:tmpl w:val="70B8B17E"/>
    <w:lvl w:tplc="27C2C8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9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1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A1AF4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A47EF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3C6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A4F30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2653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26B9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86AF0"/>
    <w:rsid w:val="00AB1592"/>
    <w:rsid w:val="00AB56F9"/>
    <w:rsid w:val="00AC2C6D"/>
    <w:rsid w:val="00AD0E75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25576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F26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2653"/>
    <w:rPr>
      <w:sz w:val="24"/>
      <w:szCs w:val="24"/>
    </w:rPr>
  </w:style>
  <w:style w:styleId="Podnoje" w:type="paragraph">
    <w:name w:val="footer"/>
    <w:basedOn w:val="Normal"/>
    <w:link w:val="PodnojeChar"/>
    <w:rsid w:val="007F26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26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3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F26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2653"/>
    <w:rPr>
      <w:sz w:val="24"/>
      <w:szCs w:val="24"/>
    </w:rPr>
  </w:style>
  <w:style w:styleId="Podnoje" w:type="paragraph">
    <w:name w:val="footer"/>
    <w:basedOn w:val="Normal"/>
    <w:link w:val="PodnojeChar"/>
    <w:rsid w:val="007F26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26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3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St-294/2012-265</izvorni_sadrzaj>
    <derivirana_varijabla naziv="DomainObject.PredzadnjaOdlukaIzPredmeta.Oznaka_1">St-294/2012-265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231A2-E3E5-43A7-BB72-DDEFC1831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344</properties:Words>
  <properties:Characters>1650</properties:Characters>
  <properties:Lines>121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2018-02-06T09:52:00Z</dcterms:created>
  <dc:creator>hermanj</dc:creator>
  <cp:lastModifiedBy>Danijela Sekulić</cp:lastModifiedBy>
  <cp:lastPrinted>2018-10-25T08:45:00Z</cp:lastPrinted>
  <dcterms:modified xmlns:xsi="http://www.w3.org/2001/XMLSchema-instance" xsi:type="dcterms:W3CDTF">2018-10-25T08:46:00Z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(SLAVONIJATEKSTIL.docx)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