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a4b0" w14:paraId="119a4b0" w:rsidRDefault="00AE649C" w:rsidP="00FA5B5E" w:rsidR="00AE649C" w:rsidRPr="00B76F3C">
      <w:pPr>
        <w:pStyle w:val="Naslov3"/>
        <w15:collapsed w:val="false"/>
      </w:pPr>
    </w:p>
    <w:p w:rsidRDefault="0008543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St-293/2015-4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GRUBIŠIĆ j.d.o.o. za usluge i trgovinu, Slatina, Vladimira Nazora 27, OIB: 97784211347, MBS: 010087353, dana 30. rujna 2016. godine 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GRUBIŠIĆ j.d.o.o. za usluge i trgovinu, Slatina, Vladimira Nazora 27, OIB: 97784211347, MBS: 010087353.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15. prosinca 2016. godine u 9,45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Ivan Grubišić  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Ivanu Grubišiću 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14. listopada 2015. godine u Očevidniku redoslijeda osnova za plaćanje dužnik ima evidentirane neizvršene osnove za plaćanje u neprekinutom razdoblju od 120 dana u ukupnom iznosu od 6.488,32 kn. Također je u prijedlogu navedeno da dužnik ima tri zaposlene osobe, a da u Jedinstvenom registru računa nema otvorenih računa. 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St-293/2015-4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30. rujna 2016. godine 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085436" w:rsidP="00085436" w:rsidR="000854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085436" w:rsidP="00085436" w:rsidR="00085436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085436" w:rsidP="00085436" w:rsidR="00085436">
      <w:pPr>
        <w:pStyle w:val="Bezproreda"/>
      </w:pPr>
      <w:r>
        <w:t>2. Sc. ročište</w:t>
      </w:r>
    </w:p>
    <w:p w:rsidRDefault="00085436" w:rsidP="00085436" w:rsidR="00085436">
      <w:pPr>
        <w:pStyle w:val="Bezproreda"/>
      </w:pPr>
      <w:proofErr w:type="spellStart"/>
      <w:r>
        <w:t>Bj</w:t>
      </w:r>
      <w:proofErr w:type="spellEnd"/>
      <w:r>
        <w:t>. 30.9.2016.</w:t>
      </w:r>
    </w:p>
    <w:p w:rsidRDefault="00085436" w:rsidP="00085436" w:rsidR="00085436"/>
    <w:p w:rsidRDefault="00CB0EA4" w:rsidP="00085436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436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35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St-293/2015-4</izvorni_sadrzaj>
    <derivirana_varijabla naziv="DomainObject.Oznaka_1">St-293/2015-4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St-293/2015</izvorni_sadrzaj>
    <derivirana_varijabla naziv="DomainObject.Predmet.OznakaBroj_1">St-293/2015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GRUBIŠIĆ j.d.o.o. za usluge i trgovinu, Slatina</izvorni_sadrzaj>
    <derivirana_varijabla naziv="DomainObject.Predmet.ProtustrankaFormated_1">  GRUBIŠIĆ j.d.o.o. za usluge i trgovinu, Slatina</derivirana_varijabla>
  </DomainObject.Predmet.ProtustrankaFormated>
  <DomainObject.Predmet.ProtustrankaFormatedOIB>
    <izvorni_sadrzaj>  GRUBIŠIĆ j.d.o.o. za usluge i trgovinu, Slatina, OIB 97784211347</izvorni_sadrzaj>
    <derivirana_varijabla naziv="DomainObject.Predmet.ProtustrankaFormatedOIB_1">  GRUBIŠIĆ j.d.o.o. za usluge i trgovinu, Slatina, OIB 97784211347</derivirana_varijabla>
  </DomainObject.Predmet.ProtustrankaFormatedOIB>
  <DomainObject.Predmet.ProtustrankaFormatedWithAdress>
    <izvorni_sadrzaj> GRUBIŠIĆ j.d.o.o. za usluge i trgovinu, Slatina, Vladimira Nazora 27, 33520 Slatina</izvorni_sadrzaj>
    <derivirana_varijabla naziv="DomainObject.Predmet.ProtustrankaFormatedWithAdress_1"> GRUBIŠIĆ j.d.o.o. za usluge i trgovinu, Slatina, Vladimira Nazora 27, 33520 Slatina</derivirana_varijabla>
  </DomainObject.Predmet.ProtustrankaFormatedWithAdress>
  <DomainObject.Predmet.ProtustrankaFormatedWithAdressOIB>
    <izvorni_sadrzaj> GRUBIŠIĆ j.d.o.o. za usluge i trgovinu, Slatina, OIB 97784211347, Vladimira Nazora 27, 33520 Slatina</izvorni_sadrzaj>
    <derivirana_varijabla naziv="DomainObject.Predmet.ProtustrankaFormatedWithAdressOIB_1"> GRUBIŠIĆ j.d.o.o. za usluge i trgovinu, Slatina, OIB 97784211347, Vladimira Nazora 27, 33520 Slatina</derivirana_varijabla>
  </DomainObject.Predmet.ProtustrankaFormatedWithAdressOIB>
  <DomainObject.Predmet.ProtustrankaWithAdress>
    <izvorni_sadrzaj>GRUBIŠIĆ j.d.o.o. za usluge i trgovinu, Slatina Vladimira Nazora 27, 33520 Slatina</izvorni_sadrzaj>
    <derivirana_varijabla naziv="DomainObject.Predmet.ProtustrankaWithAdress_1">GRUBIŠIĆ j.d.o.o. za usluge i trgovinu, Slatina Vladimira Nazora 27, 33520 Slatina</derivirana_varijabla>
  </DomainObject.Predmet.ProtustrankaWithAdress>
  <DomainObject.Predmet.ProtustrankaWithAdressOIB>
    <izvorni_sadrzaj>GRUBIŠIĆ j.d.o.o. za usluge i trgovinu, Slatina, OIB 97784211347, Vladimira Nazora 27, 33520 Slatina</izvorni_sadrzaj>
    <derivirana_varijabla naziv="DomainObject.Predmet.ProtustrankaWithAdressOIB_1">GRUBIŠIĆ j.d.o.o. za usluge i trgovinu, Slatina, OIB 97784211347, Vladimira Nazora 27, 33520 Slatina</derivirana_varijabla>
  </DomainObject.Predmet.ProtustrankaWithAdressOIB>
  <DomainObject.Predmet.ProtustrankaNazivFormated>
    <izvorni_sadrzaj>GRUBIŠIĆ j.d.o.o. za usluge i trgovinu, Slatina</izvorni_sadrzaj>
    <derivirana_varijabla naziv="DomainObject.Predmet.ProtustrankaNazivFormated_1">GRUBIŠIĆ j.d.o.o. za usluge i trgovinu, Slatina</derivirana_varijabla>
  </DomainObject.Predmet.ProtustrankaNazivFormated>
  <DomainObject.Predmet.ProtustrankaNazivFormatedOIB>
    <izvorni_sadrzaj>GRUBIŠIĆ j.d.o.o. za usluge i trgovinu, Slatina, OIB 97784211347</izvorni_sadrzaj>
    <derivirana_varijabla naziv="DomainObject.Predmet.ProtustrankaNazivFormatedOIB_1">GRUBIŠIĆ j.d.o.o. za usluge i trgovinu, Slatina, OIB 97784211347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GRUBIŠIĆ j.d.o.o. za usluge i trgovinu, Slatina</item>
    </izvorni_sadrzaj>
    <derivirana_varijabla naziv="DomainObject.Predmet.ProtuStrankaListFormated_1">
      <item>GRUBIŠIĆ j.d.o.o. za usluge i trgovinu, Slatina</item>
    </derivirana_varijabla>
  </DomainObject.Predmet.ProtuStrankaListFormated>
  <DomainObject.Predmet.ProtuStrankaListFormatedOIB>
    <izvorni_sadrzaj>
      <item>GRUBIŠIĆ j.d.o.o. za usluge i trgovinu, Slatina, OIB 97784211347</item>
    </izvorni_sadrzaj>
    <derivirana_varijabla naziv="DomainObject.Predmet.ProtuStrankaListFormatedOIB_1">
      <item>GRUBIŠIĆ j.d.o.o. za usluge i trgovinu, Slatina, OIB 97784211347</item>
    </derivirana_varijabla>
  </DomainObject.Predmet.ProtuStrankaListFormatedOIB>
  <DomainObject.Predmet.ProtuStrankaListFormatedWithAdress>
    <izvorni_sadrzaj>
      <item>GRUBIŠIĆ j.d.o.o. za usluge i trgovinu, Slatina, Vladimira Nazora 27, 33520 Slatina</item>
    </izvorni_sadrzaj>
    <derivirana_varijabla naziv="DomainObject.Predmet.ProtuStrankaListFormatedWithAdress_1">
      <item>GRUBIŠIĆ j.d.o.o. za usluge i trgovinu, Slatina, Vladimira Nazora 27, 33520 Slatina</item>
    </derivirana_varijabla>
  </DomainObject.Predmet.ProtuStrankaListFormatedWithAdress>
  <DomainObject.Predmet.ProtuStrankaListFormatedWithAdressOIB>
    <izvorni_sadrzaj>
      <item>GRUBIŠIĆ j.d.o.o. za usluge i trgovinu, Slatina, OIB 97784211347, Vladimira Nazora 27, 33520 Slatina</item>
    </izvorni_sadrzaj>
    <derivirana_varijabla naziv="DomainObject.Predmet.ProtuStrankaListFormatedWithAdressOIB_1">
      <item>GRUBIŠIĆ j.d.o.o. za usluge i trgovinu, Slatina, OIB 97784211347, Vladimira Nazora 27, 33520 Slatina</item>
    </derivirana_varijabla>
  </DomainObject.Predmet.ProtuStrankaListFormatedWithAdressOIB>
  <DomainObject.Predmet.ProtuStrankaListNazivFormated>
    <izvorni_sadrzaj>
      <item>GRUBIŠIĆ j.d.o.o. za usluge i trgovinu, Slatina</item>
    </izvorni_sadrzaj>
    <derivirana_varijabla naziv="DomainObject.Predmet.ProtuStrankaListNazivFormated_1">
      <item>GRUBIŠIĆ j.d.o.o. za usluge i trgovinu, Slatina</item>
    </derivirana_varijabla>
  </DomainObject.Predmet.ProtuStrankaListNazivFormated>
  <DomainObject.Predmet.ProtuStrankaListNazivFormatedOIB>
    <izvorni_sadrzaj>
      <item>GRUBIŠIĆ j.d.o.o. za usluge i trgovinu, Slatina, OIB 97784211347</item>
    </izvorni_sadrzaj>
    <derivirana_varijabla naziv="DomainObject.Predmet.ProtuStrankaListNazivFormatedOIB_1">
      <item>GRUBIŠIĆ j.d.o.o. za usluge i trgovinu, Slatina, OIB 97784211347</item>
    </derivirana_varijabla>
  </DomainObject.Predmet.ProtuStrankaListNazivFormatedOIB>
  <DomainObject.Predmet.OstaliListFormated>
    <izvorni_sadrzaj>
      <item>IVAN GRUBIŠIĆ</item>
    </izvorni_sadrzaj>
    <derivirana_varijabla naziv="DomainObject.Predmet.OstaliListFormated_1">
      <item>IVAN GRUBIŠIĆ</item>
    </derivirana_varijabla>
  </DomainObject.Predmet.OstaliListFormated>
  <DomainObject.Predmet.OstaliListFormatedOIB>
    <izvorni_sadrzaj>
      <item>IVAN GRUBIŠIĆ, OIB 97643834036</item>
    </izvorni_sadrzaj>
    <derivirana_varijabla naziv="DomainObject.Predmet.OstaliListFormatedOIB_1">
      <item>IVAN GRUBIŠIĆ, OIB 97643834036</item>
    </derivirana_varijabla>
  </DomainObject.Predmet.OstaliListFormatedOIB>
  <DomainObject.Predmet.OstaliListFormatedWithAdress>
    <izvorni_sadrzaj>
      <item>IVAN GRUBIŠIĆ, Četekovac 5/A, 33514 Četekovac</item>
    </izvorni_sadrzaj>
    <derivirana_varijabla naziv="DomainObject.Predmet.OstaliListFormatedWithAdress_1">
      <item>IVAN GRUBIŠIĆ, Četekovac 5/A, 33514 Četekovac</item>
    </derivirana_varijabla>
  </DomainObject.Predmet.OstaliListFormatedWithAdress>
  <DomainObject.Predmet.OstaliListFormatedWithAdressOIB>
    <izvorni_sadrzaj>
      <item>IVAN GRUBIŠIĆ, OIB 97643834036, Četekovac 5/A, 33514 Četekovac</item>
    </izvorni_sadrzaj>
    <derivirana_varijabla naziv="DomainObject.Predmet.OstaliListFormatedWithAdressOIB_1">
      <item>IVAN GRUBIŠIĆ, OIB 97643834036, Četekovac 5/A, 33514 Četekovac</item>
    </derivirana_varijabla>
  </DomainObject.Predmet.OstaliListFormatedWithAdressOIB>
  <DomainObject.Predmet.OstaliListNazivFormated>
    <izvorni_sadrzaj>
      <item>IVAN GRUBIŠIĆ</item>
    </izvorni_sadrzaj>
    <derivirana_varijabla naziv="DomainObject.Predmet.OstaliListNazivFormated_1">
      <item>IVAN GRUBIŠIĆ</item>
    </derivirana_varijabla>
  </DomainObject.Predmet.OstaliListNazivFormated>
  <DomainObject.Predmet.OstaliListNazivFormatedOIB>
    <izvorni_sadrzaj>
      <item>IVAN GRUBIŠIĆ, OIB 97643834036</item>
    </izvorni_sadrzaj>
    <derivirana_varijabla naziv="DomainObject.Predmet.OstaliListNazivFormatedOIB_1">
      <item>IVAN GRUBIŠIĆ, OIB 97643834036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St-293/2015-4</izvorni_sadrzaj>
    <derivirana_varijabla naziv="DomainObject.PoslovniBrojDokumenta_1">St-293/2015-4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GRUBIŠIĆ j.d.o.o. za usluge i trgovinu, Slatina</izvorni_sadrzaj>
    <derivirana_varijabla naziv="DomainObject.Predmet.ProtustrankaIDrugi_1">GRUBIŠIĆ j.d.o.o. za usluge i trgovinu,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GRUBIŠIĆ j.d.o.o. za usluge i trgovinu, Slatina, OIB 97784211347, Vladimira Nazora 27, 33520 Slatina</izvorni_sadrzaj>
    <derivirana_varijabla naziv="DomainObject.Predmet.ProtustrankaIDrugiAdressOIB_1">GRUBIŠIĆ j.d.o.o. za usluge i trgovinu, Slatina, OIB 97784211347, Vladimira Nazora 27,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GRUBIŠIĆ j.d.o.o. za usluge i trgovinu, Slatina</item>
      <item>FINA, RC ZAGREB, Podružnica Bjelovar</item>
      <item>IVAN GRUBIŠIĆ</item>
    </izvorni_sadrzaj>
    <derivirana_varijabla naziv="DomainObject.Predmet.SudioniciListNaziv_1">
      <item>GRUBIŠIĆ j.d.o.o. za usluge i trgovinu, Slatina</item>
      <item>FINA, RC ZAGREB, Podružnica Bjelovar</item>
      <item>IVAN GRUBIŠIĆ</item>
    </derivirana_varijabla>
  </DomainObject.Predmet.SudioniciListNaziv>
  <DomainObject.Predmet.SudioniciListAdressOIB>
    <izvorni_sadrzaj>
      <item>GRUBIŠIĆ j.d.o.o. za usluge i trgovinu, Slatina, OIB 97784211347, Vladimira Nazora 27,33520 Slatina</item>
      <item>FINA, RC ZAGREB, Podružnica Bjelovar, OIB 85821130368, F. Supila 4,43000 Bjelovar</item>
      <item>IVAN GRUBIŠIĆ, OIB 97643834036, Četekovac 5/A,33514 Četekovac</item>
    </izvorni_sadrzaj>
    <derivirana_varijabla naziv="DomainObject.Predmet.SudioniciListAdressOIB_1">
      <item>GRUBIŠIĆ j.d.o.o. za usluge i trgovinu, Slatina, OIB 97784211347, Vladimira Nazora 27,33520 Slatina</item>
      <item>FINA, RC ZAGREB, Podružnica Bjelovar, OIB 85821130368, F. Supila 4,43000 Bjelovar</item>
      <item>IVAN GRUBIŠIĆ, OIB 97643834036, Četekovac 5/A,33514 Četekovac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2FE6C-8DAE-4E23-A3E0-C6589B31E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2654</properties:Characters>
  <properties:Lines>86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2016-09-30T10:05:00Z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St-293/2015-4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