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581a" w14:paraId="668581a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B17678" w:rsidRPr="0014784E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="008B10AD" w:rsidRPr="002C6314">
        <w:t>B. DANIJELA j.d.o.o.</w:t>
      </w:r>
      <w:r w:rsidR="008B10AD">
        <w:t>, Čakovečka 32, Pušćine,</w:t>
      </w:r>
      <w:r w:rsidR="008B10AD" w:rsidRPr="005D6978">
        <w:t xml:space="preserve"> OIB: </w:t>
      </w:r>
      <w:r w:rsidR="008B10AD" w:rsidRPr="002C6314">
        <w:t>63102703030</w:t>
      </w:r>
      <w:r w:rsidRPr="005D6978">
        <w:t xml:space="preserve">, </w:t>
      </w:r>
      <w:r>
        <w:t>8. siječnja 2018</w:t>
      </w:r>
      <w:r w:rsidRPr="0014784E">
        <w:t xml:space="preserve">.         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8B10AD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8B10AD" w:rsidRPr="002C6314">
        <w:t>B. DANIJELA j.d.o.o</w:t>
      </w:r>
      <w:r w:rsidR="00A630E6">
        <w:t xml:space="preserve">, </w:t>
      </w:r>
      <w:r w:rsidR="008B10AD">
        <w:t>Danijeli Borko, Čakovečka 32, Pušćine</w:t>
      </w:r>
      <w:r w:rsidR="00B17678">
        <w:t>, OIB:</w:t>
      </w:r>
      <w:r w:rsidR="00B17678" w:rsidRPr="00B17678">
        <w:t xml:space="preserve"> </w:t>
      </w:r>
      <w:r w:rsidR="008B10AD" w:rsidRPr="008B10AD">
        <w:t xml:space="preserve">63334496959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C87AB6" w:rsidP="00C87AB6" w:rsidR="00C87AB6">
      <w:pPr>
        <w:pStyle w:val="Odlomakpopisa"/>
      </w:pPr>
    </w:p>
    <w:p w:rsidRDefault="00581F9B" w:rsidP="00581F9B" w:rsidR="00581F9B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8B10AD">
        <w:t>20. studenog 2017. u Očevidniku redoslijeda osnova za plaćanje ima evidentirane neizvršene osnove za plaćanje u neprekinutom razdoblju od 120 dana u ukupnom iznosu od 5.371,86 kn</w:t>
      </w:r>
      <w:r w:rsidR="008B10AD" w:rsidRPr="002341E5">
        <w:t xml:space="preserve"> </w:t>
      </w:r>
      <w:r w:rsidR="008B10AD">
        <w:t>te da dužnik ima 1 zaposlenog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B17678">
        <w:rPr>
          <w:rFonts w:eastAsia="Times New Roman"/>
          <w:lang w:eastAsia="hr-HR"/>
        </w:rPr>
        <w:t>8. siječnja 2018</w:t>
      </w:r>
      <w:r w:rsidR="005A1CA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28797E" w:rsidR="0028797E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  <w:p w:rsidRDefault="008B10AD" w:rsidP="00B17678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B17678">
        <w:t>direktor</w:t>
      </w:r>
      <w:r w:rsidR="00FC1B8E">
        <w:t xml:space="preserve"> </w:t>
      </w:r>
      <w:r w:rsidR="00B17678">
        <w:t>dužnika</w:t>
      </w:r>
      <w:r w:rsidR="00FC1B8E" w:rsidRPr="00535BDA">
        <w:t xml:space="preserve"> </w:t>
      </w:r>
      <w:r w:rsidR="008B10AD">
        <w:t>Danijela Borko, Čakovečka 32, Pušćine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97E">
          <w:rPr>
            <w:noProof/>
          </w:rPr>
          <w:t>2</w:t>
        </w:r>
        <w:r>
          <w:fldChar w:fldCharType="end"/>
        </w:r>
      </w:p>
    </w:sdtContent>
  </w:sdt>
  <w:p w:rsidRDefault="0038354A" w:rsidP="0038354A" w:rsidR="0038354A" w:rsidRPr="009B3960">
    <w:pPr>
      <w:pStyle w:val="Zaglavlje"/>
      <w:jc w:val="right"/>
    </w:pPr>
    <w:r>
      <w:t>Poslovni broj: 4</w:t>
    </w:r>
    <w:r w:rsidRPr="009B3960">
      <w:t xml:space="preserve"> St-</w:t>
    </w:r>
    <w:r w:rsidR="008B10AD">
      <w:t>575</w:t>
    </w:r>
    <w:r>
      <w:t>/17-4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97E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8B10AD">
      <w:t>575</w:t>
    </w:r>
    <w:r w:rsidR="0038354A">
      <w:t>/17-4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8797E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DANIJELA jednostavno društvo s ograničenom odgovornošću za  ugostiteljstvo i usluge zastupanog po punomoćniku Danijela Borko</izvorni_sadrzaj>
    <derivirana_varijabla naziv="DomainObject.Predmet.ProtustrankaFormated_1">  B. DANIJELA jednostavno društvo s ograničenom odgovornošću za  ugostiteljstvo i usluge zastupanog po punomoćniku Danijela Borko</derivirana_varijabla>
  </DomainObject.Predmet.ProtustrankaFormated>
  <DomainObject.Predmet.ProtustrankaFormatedOIB>
    <izvorni_sadrzaj>  B. DANIJELA jednostavno društvo s ograničenom odgovornošću za  ugostiteljstvo i usluge, OIB 63102703030 zastupanog po punomoćniku Danijela Borko</izvorni_sadrzaj>
    <derivirana_varijabla naziv="DomainObject.Predmet.ProtustrankaFormatedOIB_1">  B. DANIJELA jednostavno društvo s ograničenom odgovornošću za  ugostiteljstvo i usluge, OIB 63102703030 zastupanog po punomoćniku Danijela Borko</derivirana_varijabla>
  </DomainObject.Predmet.ProtustrankaFormatedOIB>
  <DomainObject.Predmet.ProtustrankaFormatedWithAdress>
    <izvorni_sadrzaj> B. DANIJELA jednostavno društvo s ograničenom odgovornošću za  ugostiteljstvo i usluge, Čakovečka 32, 40000 Pušćine zastupanog po punomoćniku Danijela Borko</izvorni_sadrzaj>
    <derivirana_varijabla naziv="DomainObject.Predmet.ProtustrankaFormatedWithAdress_1"> B. DANIJELA jednostavno društvo s ograničenom odgovornošću za  ugostiteljstvo i usluge, Čakovečka 32, 40000 Pušćine zastupanog po punomoćniku Danijela Borko</derivirana_varijabla>
  </DomainObject.Predmet.ProtustrankaFormatedWithAdress>
  <DomainObject.Predmet.ProtustrankaFormatedWithAdressOIB>
    <izvorni_sadrzaj> B. DANIJELA jednostavno društvo s ograničenom odgovornošću za  ugostiteljstvo i usluge, OIB 63102703030, Čakovečka 32, 40000 Pušćine zastupanog po punomoćniku Danijela Borko</izvorni_sadrzaj>
    <derivirana_varijabla naziv="DomainObject.Predmet.ProtustrankaFormatedWithAdressOIB_1"> B. DANIJELA jednostavno društvo s ograničenom odgovornošću za  ugostiteljstvo i usluge, OIB 63102703030, Čakovečka 32, 40000 Pušćine zastupanog po punomoćniku Danijela Borko</derivirana_varijabla>
  </DomainObject.Predmet.ProtustrankaFormatedWithAdressOIB>
  <DomainObject.Predmet.ProtustrankaWithAdress>
    <izvorni_sadrzaj>B. DANIJELA jednostavno društvo s ograničenom odgovornošću za  ugostiteljstvo i usluge Čakovečka 32, 40000 Pušćine</izvorni_sadrzaj>
    <derivirana_varijabla naziv="DomainObject.Predmet.ProtustrankaWithAdress_1">B. DANIJELA jednostavno društvo s ograničenom odgovornošću za  ugostiteljstvo i usluge Čakovečka 32, 40000 Pušćine</derivirana_varijabla>
  </DomainObject.Predmet.ProtustrankaWithAdress>
  <DomainObject.Predmet.ProtustrankaWithAdressOIB>
    <izvorni_sadrzaj>B. DANIJELA jednostavno društvo s ograničenom odgovornošću za  ugostiteljstvo i usluge, OIB 63102703030, Čakovečka 32, 40000 Pušćine</izvorni_sadrzaj>
    <derivirana_varijabla naziv="DomainObject.Predmet.ProtustrankaWithAdressOIB_1">B. DANIJELA jednostavno društvo s ograničenom odgovornošću za  ugostiteljstvo i usluge, OIB 63102703030, Čakovečka 32, 40000 Pušćine</derivirana_varijabla>
  </DomainObject.Predmet.ProtustrankaWithAdressOIB>
  <DomainObject.Predmet.ProtustrankaNazivFormated>
    <izvorni_sadrzaj>B. DANIJELA jednostavno društvo s ograničenom odgovornošću za  ugostiteljstvo i usluge</izvorni_sadrzaj>
    <derivirana_varijabla naziv="DomainObject.Predmet.ProtustrankaNazivFormated_1">B. DANIJELA jednostavno društvo s ograničenom odgovornošću za  ugostiteljstvo i usluge</derivirana_varijabla>
  </DomainObject.Predmet.ProtustrankaNazivFormated>
  <DomainObject.Predmet.ProtustrankaNazivFormatedOIB>
    <izvorni_sadrzaj>B. DANIJELA jednostavno društvo s ograničenom odgovornošću za  ugostiteljstvo i usluge, OIB 63102703030</izvorni_sadrzaj>
    <derivirana_varijabla naziv="DomainObject.Predmet.ProtustrankaNazivFormatedOIB_1">B. DANIJELA jednostavno društvo s ograničenom odgovornošću za  ugostiteljstvo i usluge, OIB 63102703030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5371.86</izvorni_sadrzaj>
    <derivirana_varijabla naziv="DomainObject.Predmet.TrenutnaVrijednost_1">5371.86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 DANIJELA jednostavno društvo s ograničenom odgovornošću za  ugostiteljstvo i usluge zastupanog po punomoćniku Danijela Borko</item>
    </izvorni_sadrzaj>
    <derivirana_varijabla naziv="DomainObject.Predmet.ProtuStrankaListFormated_1">
      <item>B. DANIJELA jednostavno društvo s ograničenom odgovornošću za  ugostiteljstvo i usluge zastupanog po punomoćniku Danijela Borko</item>
    </derivirana_varijabla>
  </DomainObject.Predmet.ProtuStrankaListFormated>
  <DomainObject.Predmet.ProtuStrankaListFormatedOIB>
    <izvorni_sadrzaj>
      <item>B. DANIJELA jednostavno društvo s ograničenom odgovornošću za  ugostiteljstvo i usluge, OIB 63102703030 zastupanog po punomoćniku Danijela Borko</item>
    </izvorni_sadrzaj>
    <derivirana_varijabla naziv="DomainObject.Predmet.ProtuStrankaListFormatedOIB_1">
      <item>B. DANIJELA jednostavno društvo s ograničenom odgovornošću za  ugostiteljstvo i usluge, OIB 63102703030 zastupanog po punomoćniku Danijela Borko</item>
    </derivirana_varijabla>
  </DomainObject.Predmet.ProtuStrankaListFormatedOIB>
  <DomainObject.Predmet.ProtuStrankaListFormatedWithAdress>
    <izvorni_sadrzaj>
      <item>B. DANIJELA jednostavno društvo s ograničenom odgovornošću za  ugostiteljstvo i usluge, Čakovečka 32, 40000 Pušćine zastupanog po punomoćniku Danijela Borko</item>
    </izvorni_sadrzaj>
    <derivirana_varijabla naziv="DomainObject.Predmet.ProtuStrankaListFormatedWithAdress_1">
      <item>B. DANIJELA jednostavno društvo s ograničenom odgovornošću za  ugostiteljstvo i usluge, Čakovečka 32, 40000 Pušćine zastupanog po punomoćniku Danijela Borko</item>
    </derivirana_varijabla>
  </DomainObject.Predmet.ProtuStrankaListFormatedWithAdress>
  <DomainObject.Predmet.ProtuStrankaListFormatedWithAdressOIB>
    <izvorni_sadrzaj>
      <item>B. DANIJELA jednostavno društvo s ograničenom odgovornošću za  ugostiteljstvo i usluge, OIB 63102703030, Čakovečka 32, 40000 Pušćine zastupanog po punomoćniku Danijela Borko</item>
    </izvorni_sadrzaj>
    <derivirana_varijabla naziv="DomainObject.Predmet.ProtuStrankaListFormatedWithAdressOIB_1">
      <item>B. DANIJELA jednostavno društvo s ograničenom odgovornošću za  ugostiteljstvo i usluge, OIB 63102703030, Čakovečka 32, 40000 Pušćine zastupanog po punomoćniku Danijela Borko</item>
    </derivirana_varijabla>
  </DomainObject.Predmet.ProtuStrankaListFormatedWithAdressOIB>
  <DomainObject.Predmet.ProtuStrankaListNazivFormated>
    <izvorni_sadrzaj>
      <item>B. DANIJELA jednostavno društvo s ograničenom odgovornošću za  ugostiteljstvo i usluge</item>
    </izvorni_sadrzaj>
    <derivirana_varijabla naziv="DomainObject.Predmet.ProtuStrankaListNazivFormated_1">
      <item>B. DANIJELA jednostavno društvo s ograničenom odgovornošću za  ugostiteljstvo i usluge</item>
    </derivirana_varijabla>
  </DomainObject.Predmet.ProtuStrankaListNazivFormated>
  <DomainObject.Predmet.ProtuStrankaListNazivFormatedOIB>
    <izvorni_sadrzaj>
      <item>B. DANIJELA jednostavno društvo s ograničenom odgovornošću za  ugostiteljstvo i usluge, OIB 63102703030</item>
    </izvorni_sadrzaj>
    <derivirana_varijabla naziv="DomainObject.Predmet.ProtuStrankaListNazivFormatedOIB_1">
      <item>B. DANIJELA jednostavno društvo s ograničenom odgovornošću za  ugostiteljstvo i usluge, OIB 63102703030</item>
    </derivirana_varijabla>
  </DomainObject.Predmet.ProtuStrankaListNazivFormatedOIB>
  <DomainObject.Predmet.OstaliListFormated>
    <izvorni_sadrzaj>
      <item>Sudski registar</item>
      <item>Danijela Borko punomoćnik sudionika u postupku B. DANIJELA jednostavno društvo s ograničenom odgovornošću za  ugostiteljstvo i usluge</item>
    </izvorni_sadrzaj>
    <derivirana_varijabla naziv="DomainObject.Predmet.OstaliListFormated_1">
      <item>Sudski registar</item>
      <item>Danijela Borko punomoćnik sudionika u postupku B. DANIJELA jednostavno društvo s ograničenom odgovornošću za  ugostiteljstvo i usluge</item>
    </derivirana_varijabla>
  </DomainObject.Predmet.OstaliListFormated>
  <DomainObject.Predmet.OstaliListFormatedOIB>
    <izvorni_sadrzaj>
      <item>Sudski registar</item>
      <item>Danijela Borko, OIB 63334496959 punomoćnik sudionika u postupku B. DANIJELA jednostavno društvo s ograničenom odgovornošću za  ugostiteljstvo i usluge</item>
    </izvorni_sadrzaj>
    <derivirana_varijabla naziv="DomainObject.Predmet.OstaliListFormatedOIB_1">
      <item>Sudski registar</item>
      <item>Danijela Borko, OIB 63334496959 punomoćnik sudionika u postupku B. DANIJELA jednostavno društvo s ograničenom odgovornošću za  ugostiteljstvo i usluge</item>
    </derivirana_varijabla>
  </DomainObject.Predmet.OstaliListFormatedOIB>
  <DomainObject.Predmet.OstaliListFormatedWithAdress>
    <izvorni_sadrzaj>
      <item>Sudski registar</item>
      <item>Danijela Borko, Čakovečka 32, 40000 Pušćine punomoćnik sudionika u postupku B. DANIJELA jednostavno društvo s ograničenom odgovornošću za  ugostiteljstvo i usluge</item>
    </izvorni_sadrzaj>
    <derivirana_varijabla naziv="DomainObject.Predmet.OstaliListFormatedWithAdress_1">
      <item>Sudski registar</item>
      <item>Danijela Borko, Čakovečka 32, 40000 Pušćine punomoćnik sudionika u postupku B. DANIJELA jednostavno društvo s ograničenom odgovornošću za  ugostiteljstvo i usluge</item>
    </derivirana_varijabla>
  </DomainObject.Predmet.OstaliListFormatedWithAdress>
  <DomainObject.Predmet.OstaliListFormatedWithAdressOIB>
    <izvorni_sadrzaj>
      <item>Sudski registar</item>
      <item>Danijela Borko, OIB 63334496959, Čakovečka 32, 40000 Pušćine punomoćnik sudionika u postupku B. DANIJELA jednostavno društvo s ograničenom odgovornošću za  ugostiteljstvo i usluge</item>
    </izvorni_sadrzaj>
    <derivirana_varijabla naziv="DomainObject.Predmet.OstaliListFormatedWithAdressOIB_1">
      <item>Sudski registar</item>
      <item>Danijela Borko, OIB 63334496959, Čakovečka 32, 40000 Pušćine punomoćnik sudionika u postupku B. DANIJELA jednostavno društvo s ograničenom odgovornošću za  ugostiteljstvo i usluge</item>
    </derivirana_varijabla>
  </DomainObject.Predmet.OstaliListFormatedWithAdressOIB>
  <DomainObject.Predmet.OstaliListNazivFormated>
    <izvorni_sadrzaj>
      <item>Sudski registar</item>
      <item>Danijela Borko</item>
    </izvorni_sadrzaj>
    <derivirana_varijabla naziv="DomainObject.Predmet.OstaliListNazivFormated_1">
      <item>Sudski registar</item>
      <item>Danijela Borko</item>
    </derivirana_varijabla>
  </DomainObject.Predmet.OstaliListNazivFormated>
  <DomainObject.Predmet.OstaliListNazivFormatedOIB>
    <izvorni_sadrzaj>
      <item>Sudski registar</item>
      <item>Danijela Borko, OIB 63334496959</item>
    </izvorni_sadrzaj>
    <derivirana_varijabla naziv="DomainObject.Predmet.OstaliListNazivFormatedOIB_1">
      <item>Sudski registar</item>
      <item>Danijela Borko, OIB 63334496959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 DANIJELA jednostavno društvo s ograničenom odgovornošću za  ugostiteljstvo i usluge</izvorni_sadrzaj>
    <derivirana_varijabla naziv="DomainObject.Predmet.ProtustrankaIDrugi_1">B. DANIJELA jednostavno društvo s ograničenom odgovornošću za 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B. DANIJELA jednostavno društvo s ograničenom odgovornošću za  ugostiteljstvo i usluge, OIB 63102703030, Čakovečka 32, 40000 Pušćine</izvorni_sadrzaj>
    <derivirana_varijabla naziv="DomainObject.Predmet.ProtustrankaIDrugiAdressOIB_1">B. DANIJELA jednostavno društvo s ograničenom odgovornošću za  ugostiteljstvo i usluge, OIB 63102703030, Čakovečka 32,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B. DANIJELA jednostavno društvo s ograničenom odgovornošću za  ugostiteljstvo i usluge</item>
      <item>Sudski registar</item>
      <item>Danijela Borko</item>
    </izvorni_sadrzaj>
    <derivirana_varijabla naziv="DomainObject.Predmet.SudioniciListNaziv_1">
      <item>Financijska agencija</item>
      <item>B. DANIJELA jednostavno društvo s ograničenom odgovornošću za  ugostiteljstvo i usluge</item>
      <item>Sudski registar</item>
      <item>Danijela Borko</item>
    </derivirana_varijabla>
  </DomainObject.Predmet.SudioniciListNaziv>
  <DomainObject.Predmet.SudioniciListAdressOIB>
    <izvorni_sadrzaj>
      <item>Financijska agencija, OIB 85821130368, Ulica grada Vukovara 70,10000 Zagreb</item>
      <item>B. DANIJELA jednostavno društvo s ograničenom odgovornošću za  ugostiteljstvo i usluge, OIB 63102703030, Čakovečka 32,40000 Pušćine</item>
      <item>Sudski registar</item>
      <item>Danijela Borko, OIB 63334496959, Čakovečka 32,40000 Pušćine</item>
    </izvorni_sadrzaj>
    <derivirana_varijabla naziv="DomainObject.Predmet.SudioniciListAdressOIB_1">
      <item>Financijska agencija, OIB 85821130368, Ulica grada Vukovara 70,10000 Zagreb</item>
      <item>B. DANIJELA jednostavno društvo s ograničenom odgovornošću za  ugostiteljstvo i usluge, OIB 63102703030, Čakovečka 32,40000 Pušćine</item>
      <item>Sudski registar</item>
      <item>Danijela Borko, OIB 63334496959, Čakovečka 32,40000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63102703030</item>
      <item>, OIB null</item>
      <item>, OIB 63334496959</item>
    </izvorni_sadrzaj>
    <derivirana_varijabla naziv="DomainObject.Predmet.SudioniciListNazivOIB_1">
      <item>, OIB 85821130368</item>
      <item>, OIB 63102703030</item>
      <item>, OIB null</item>
      <item>, OIB 63334496959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2138</properties:Characters>
  <properties:Lines>75</properties:Lines>
  <properties:Paragraphs>32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2018-01-03T11:53:00Z</cp:lastPrinted>
  <dcterms:modified xmlns:xsi="http://www.w3.org/2001/XMLSchema-instance" xsi:type="dcterms:W3CDTF">2018-01-03T11:54:00Z</dcterms:modified>
  <cp:revision>48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