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d9c5" w14:paraId="020d9c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4801" w:rsidP="00814801" w:rsidR="0081480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St-107/2016-12.</w:t>
      </w:r>
    </w:p>
    <w:p w:rsidRDefault="00814801" w:rsidP="00814801" w:rsidR="00814801">
      <w:pPr>
        <w:jc w:val="center"/>
        <w:rPr>
          <w:rFonts w:hAnsi="Arial" w:ascii="Arial"/>
          <w:b/>
        </w:rPr>
      </w:pPr>
    </w:p>
    <w:p w:rsidRDefault="00814801" w:rsidP="00814801" w:rsidR="0081480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814801" w:rsidP="00814801" w:rsidR="00814801">
      <w:pPr>
        <w:jc w:val="center"/>
        <w:rPr>
          <w:rFonts w:hAnsi="Arial" w:ascii="Arial"/>
          <w:b/>
        </w:rPr>
      </w:pPr>
    </w:p>
    <w:p w:rsidRDefault="00814801" w:rsidP="00814801" w:rsidR="0081480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814801" w:rsidP="00814801" w:rsidR="00814801">
      <w:pPr>
        <w:jc w:val="both"/>
        <w:rPr>
          <w:rFonts w:hAnsi="Arial" w:ascii="Arial"/>
        </w:rPr>
      </w:pPr>
    </w:p>
    <w:p w:rsidRDefault="00814801" w:rsidP="00814801" w:rsidR="0081480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ABIAS d.o.o. za proizvodnju, trgovinu i usluge iz Bjelovara, Franjevačka 12, OIB 22888462711, dana 26. travnja 2016. godine</w:t>
      </w:r>
    </w:p>
    <w:p w:rsidRDefault="00814801" w:rsidP="00814801" w:rsidR="00814801">
      <w:pPr>
        <w:jc w:val="both"/>
        <w:rPr>
          <w:rFonts w:hAnsi="Arial" w:ascii="Arial"/>
        </w:rPr>
      </w:pPr>
    </w:p>
    <w:p w:rsidRDefault="00814801" w:rsidP="00814801" w:rsidR="0081480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  <w:bookmarkStart w:name="_GoBack" w:id="0"/>
      <w:bookmarkEnd w:id="0"/>
    </w:p>
    <w:p w:rsidRDefault="00814801" w:rsidP="00814801" w:rsidR="00814801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privremenoj stečajnoj upraviteljici Miri </w:t>
      </w:r>
      <w:proofErr w:type="spellStart"/>
      <w:r>
        <w:rPr>
          <w:rFonts w:hAnsi="Arial" w:ascii="Arial"/>
        </w:rPr>
        <w:t>Ilinčić</w:t>
      </w:r>
      <w:proofErr w:type="spellEnd"/>
      <w:r>
        <w:rPr>
          <w:rFonts w:hAnsi="Arial" w:ascii="Arial"/>
        </w:rPr>
        <w:t xml:space="preserve"> iz Orahovice, Ljudevita Gaja 8, OIB 54240422937, u bruto iznosu od 3.000,00 kuna.</w:t>
      </w:r>
    </w:p>
    <w:p w:rsidRDefault="00814801" w:rsidP="00814801" w:rsidR="00814801">
      <w:pPr>
        <w:jc w:val="both"/>
        <w:rPr>
          <w:rFonts w:hAnsi="Arial" w:ascii="Arial"/>
        </w:rPr>
      </w:pPr>
    </w:p>
    <w:p w:rsidRDefault="00814801" w:rsidP="00814801" w:rsidR="0081480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814801" w:rsidP="00814801" w:rsidR="0081480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Privremena stečajna upraviteljica Mira </w:t>
      </w:r>
      <w:proofErr w:type="spellStart"/>
      <w:r>
        <w:rPr>
          <w:rFonts w:hAnsi="Arial" w:ascii="Arial"/>
        </w:rPr>
        <w:t>Ilinčić</w:t>
      </w:r>
      <w:proofErr w:type="spellEnd"/>
      <w:r>
        <w:rPr>
          <w:rFonts w:hAnsi="Arial" w:ascii="Arial"/>
        </w:rPr>
        <w:t xml:space="preserve"> podnijela je ovom sudu dana 31. ožujka 2016. godine izvješće o poslovanju dužnika s mišljenjem mogu li se imovinom dužnika pokriti troškovi postupka.</w:t>
      </w:r>
    </w:p>
    <w:p w:rsidRDefault="00814801" w:rsidP="00814801" w:rsidR="00814801">
      <w:pPr>
        <w:jc w:val="both"/>
        <w:rPr>
          <w:rFonts w:hAnsi="Arial" w:ascii="Arial"/>
        </w:rPr>
      </w:pPr>
      <w:r>
        <w:rPr>
          <w:rFonts w:hAnsi="Arial" w:ascii="Arial"/>
        </w:rPr>
        <w:tab/>
        <w:t>Dana 07. travnja 2016. godine privremena stečajna upraviteljica zatražila je da joj se odobri i isplati nagrada za obavljanje dužnosti u prethodnom postupku.</w:t>
      </w:r>
    </w:p>
    <w:p w:rsidRDefault="00814801" w:rsidP="00814801" w:rsidR="00814801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stečajne upraviteljice i ocijenio ga temeljem čl.94. i čl.119.st.6.Stečajnog zakona (Narodne novine  broj 71/15, dalje SZ-a) osnovanim.</w:t>
      </w:r>
    </w:p>
    <w:p w:rsidRDefault="00814801" w:rsidP="00814801" w:rsidR="00814801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814801" w:rsidP="00814801" w:rsidR="0081480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privremene stečajne upraviteljice izvršiti će se iz sredstava Fonda za namirenje troškova stečajnog postupka, sukladno </w:t>
      </w:r>
      <w:r>
        <w:rPr>
          <w:rFonts w:hAnsi="Arial" w:ascii="Arial"/>
        </w:rPr>
        <w:lastRenderedPageBreak/>
        <w:t xml:space="preserve">čl.111.st.3.SZ-a, jer se ti troškovi ne mogu namiriti iz imovine dužnika i osiguranja predujma za namirenje troškova stečajnog postupka. </w:t>
      </w:r>
    </w:p>
    <w:p w:rsidRDefault="00814801" w:rsidP="00814801" w:rsidR="00814801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26. travnja 2016. godine</w:t>
      </w:r>
    </w:p>
    <w:p w:rsidRDefault="00814801" w:rsidP="00814801" w:rsidR="00814801">
      <w:pPr>
        <w:ind w:firstLine="720"/>
        <w:jc w:val="center"/>
        <w:rPr>
          <w:rFonts w:hAnsi="Arial" w:ascii="Arial"/>
        </w:rPr>
      </w:pPr>
    </w:p>
    <w:p w:rsidRDefault="00814801" w:rsidP="00814801" w:rsidR="0081480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814801" w:rsidP="00814801" w:rsidR="0081480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814801" w:rsidP="00814801" w:rsidR="0081480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814801" w:rsidP="00814801" w:rsidR="00814801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814801" w:rsidP="00814801" w:rsidR="00814801">
      <w:pPr>
        <w:ind w:firstLine="720"/>
        <w:jc w:val="both"/>
        <w:rPr>
          <w:rFonts w:hAnsi="Arial" w:ascii="Arial"/>
        </w:rPr>
      </w:pPr>
    </w:p>
    <w:p w:rsidRDefault="00814801" w:rsidP="00814801" w:rsidR="0081480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814801" w:rsidP="00814801" w:rsidR="0081480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814801" w:rsidP="00814801" w:rsidR="0081480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814801" w:rsidP="00814801" w:rsidR="0081480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14801" w:rsidP="00814801" w:rsidR="00814801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814801" w:rsidP="00814801" w:rsidR="0081480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privremenoj stečajnoj upraviteljici putem e-oglasne ploče</w:t>
      </w:r>
    </w:p>
    <w:p w:rsidRDefault="00814801" w:rsidP="00814801" w:rsidR="0081480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814801" w:rsidP="00814801" w:rsidR="00814801">
      <w:pPr>
        <w:jc w:val="both"/>
        <w:rPr>
          <w:rFonts w:hAnsi="Arial" w:ascii="Arial"/>
        </w:rPr>
      </w:pPr>
      <w:r>
        <w:rPr>
          <w:rFonts w:hAnsi="Arial" w:ascii="Arial"/>
        </w:rPr>
        <w:t>Bj.06.10.2016.g.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01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95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St-107/2016-12</izvorni_sadrzaj>
    <derivirana_varijabla naziv="DomainObject.Oznaka_1">St-107/2016-12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ABIAS društvo s ograničenom odgovornošću za proizvodnju, trgovinu i usluge, Bjelovar zastupanog po punomoćniku ASLLAN SHATRI; VEZIR SHATRI</izvorni_sadrzaj>
    <derivirana_varijabla naziv="DomainObject.Predmet.ProtustrankaFormated_1">  ABIAS društvo s ograničenom odgovornošću za proizvodnju, trgovinu i usluge, Bjelovar zastupanog po punomoćniku ASLLAN SHATRI; VEZIR SHATRI</derivirana_varijabla>
  </DomainObject.Predmet.ProtustrankaFormated>
  <DomainObject.Predmet.ProtustrankaFormatedOIB>
    <izvorni_sadrzaj>  ABIAS društvo s ograničenom odgovornošću za proizvodnju, trgovinu i usluge, Bjelovar, OIB 22888462711 zastupanog po punomoćniku ASLLAN SHATRI; VEZIR SHATRI</izvorni_sadrzaj>
    <derivirana_varijabla naziv="DomainObject.Predmet.ProtustrankaFormatedOIB_1">  ABIAS društvo s ograničenom odgovornošću za proizvodnju, trgovinu i usluge, Bjelovar, OIB 22888462711 zastupanog po punomoćniku ASLLAN SHATRI; VEZIR SHATRI</derivirana_varijabla>
  </DomainObject.Predmet.ProtustrankaFormatedOIB>
  <DomainObject.Predmet.ProtustrankaFormatedWithAdress>
    <izvorni_sadrzaj> ABIAS društvo s ograničenom odgovornošću za proizvodnju, trgovinu i usluge, Bjelovar, Franjevačka 12, 43000 Bjelovar zastupanog po punomoćniku ASLLAN SHATRI; VEZIR SHATRI</izvorni_sadrzaj>
    <derivirana_varijabla naziv="DomainObject.Predmet.ProtustrankaFormatedWithAdress_1"> ABIAS društvo s ograničenom odgovornošću za proizvodnju, trgovinu i usluge, Bjelovar, Franjevačka 12, 43000 Bjelovar zastupanog po punomoćniku ASLLAN SHATRI; VEZIR SHATRI</derivirana_varijabla>
  </DomainObject.Predmet.ProtustrankaFormatedWithAdress>
  <DomainObject.Predmet.ProtustrankaFormatedWithAdressOIB>
    <izvorni_sadrzaj> ABIAS društvo s ograničenom odgovornošću za proizvodnju, trgovinu i usluge, Bjelovar, OIB 22888462711, Franjevačka 12, 43000 Bjelovar zastupanog po punomoćniku ASLLAN SHATRI; VEZIR SHATRI</izvorni_sadrzaj>
    <derivirana_varijabla naziv="DomainObject.Predmet.ProtustrankaFormatedWithAdressOIB_1"> ABIAS društvo s ograničenom odgovornošću za proizvodnju, trgovinu i usluge, Bjelovar, OIB 22888462711, Franjevačka 12, 43000 Bjelovar zastupanog po punomoćniku ASLLAN SHATRI; VEZIR SHATRI</derivirana_varijabla>
  </DomainObject.Predmet.ProtustrankaFormatedWithAdressOIB>
  <DomainObject.Predmet.ProtustrankaWithAdress>
    <izvorni_sadrzaj>ABIAS društvo s ograničenom odgovornošću za proizvodnju, trgovinu i usluge, Bjelovar Franjevačka 12, 43000 Bjelovar</izvorni_sadrzaj>
    <derivirana_varijabla naziv="DomainObject.Predmet.ProtustrankaWithAdress_1">ABIAS društvo s ograničenom odgovornošću za proizvodnju, trgovinu i usluge, Bjelovar Franjevačka 12, 43000 Bjelovar</derivirana_varijabla>
  </DomainObject.Predmet.ProtustrankaWithAdress>
  <DomainObject.Predmet.ProtustrankaWithAdressOIB>
    <izvorni_sadrzaj>ABIAS društvo s ograničenom odgovornošću za proizvodnju, trgovinu i usluge, Bjelovar, OIB 22888462711, Franjevačka 12, 43000 Bjelovar</izvorni_sadrzaj>
    <derivirana_varijabla naziv="DomainObject.Predmet.ProtustrankaWithAdressOIB_1">ABIAS društvo s ograničenom odgovornošću za proizvodnju, trgovinu i usluge, Bjelovar, OIB 22888462711, Franjevačka 12, 43000 Bjelovar</derivirana_varijabla>
  </DomainObject.Predmet.ProtustrankaWithAdressOIB>
  <DomainObject.Predmet.ProtustrankaNazivFormated>
    <izvorni_sadrzaj>ABIAS društvo s ograničenom odgovornošću za proizvodnju, trgovinu i usluge, Bjelovar</izvorni_sadrzaj>
    <derivirana_varijabla naziv="DomainObject.Predmet.ProtustrankaNazivFormated_1">ABIAS društvo s ograničenom odgovornošću za proizvodnju, trgovinu i usluge, Bjelovar</derivirana_varijabla>
  </DomainObject.Predmet.ProtustrankaNazivFormated>
  <DomainObject.Predmet.ProtustrankaNazivFormatedOIB>
    <izvorni_sadrzaj>ABIAS društvo s ograničenom odgovornošću za proizvodnju, trgovinu i usluge, Bjelovar, OIB 22888462711</izvorni_sadrzaj>
    <derivirana_varijabla naziv="DomainObject.Predmet.ProtustrankaNazivFormatedOIB_1">ABIAS društvo s ograničenom odgovornošću za proizvodnju, trgovinu i usluge, Bjelovar, OIB 22888462711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ABIAS društvo s ograničenom odgovornošću za proizvodnju, trgovinu i usluge, Bjelovar zastupanog po punomoćniku ASLLAN SHATRI; VEZIR SHATRI</item>
    </izvorni_sadrzaj>
    <derivirana_varijabla naziv="DomainObject.Predmet.ProtuStrankaListFormated_1">
      <item>ABIAS društvo s ograničenom odgovornošću za proizvodnju, trgovinu i usluge, Bjelovar zastupanog po punomoćniku ASLLAN SHATRI; VEZIR SHATRI</item>
    </derivirana_varijabla>
  </DomainObject.Predmet.ProtuStrankaListFormated>
  <DomainObject.Predmet.ProtuStrankaListFormatedOIB>
    <izvorni_sadrzaj>
      <item>ABIAS društvo s ograničenom odgovornošću za proizvodnju, trgovinu i usluge, Bjelovar, OIB 22888462711 zastupanog po punomoćniku ASLLAN SHATRI; VEZIR SHATRI</item>
    </izvorni_sadrzaj>
    <derivirana_varijabla naziv="DomainObject.Predmet.ProtuStrankaListFormatedOIB_1">
      <item>ABIAS društvo s ograničenom odgovornošću za proizvodnju, trgovinu i usluge, Bjelovar, OIB 22888462711 zastupanog po punomoćniku ASLLAN SHATRI; VEZIR SHATRI</item>
    </derivirana_varijabla>
  </DomainObject.Predmet.ProtuStrankaListFormatedOIB>
  <DomainObject.Predmet.ProtuStrankaListFormatedWithAdress>
    <izvorni_sadrzaj>
      <item>ABIAS društvo s ograničenom odgovornošću za proizvodnju, trgovinu i usluge, Bjelovar, Franjevačka 12, 43000 Bjelovar zastupanog po punomoćniku ASLLAN SHATRI; VEZIR SHATRI</item>
    </izvorni_sadrzaj>
    <derivirana_varijabla naziv="DomainObject.Predmet.ProtuStrankaListFormatedWithAdress_1">
      <item>ABIAS društvo s ograničenom odgovornošću za proizvodnju, trgovinu i usluge, Bjelovar, Franjevačka 12, 43000 Bjelovar zastupanog po punomoćniku ASLLAN SHATRI; VEZIR SHATRI</item>
    </derivirana_varijabla>
  </DomainObject.Predmet.ProtuStrankaListFormatedWithAdress>
  <DomainObject.Predmet.ProtuStrankaListFormatedWithAdressOIB>
    <izvorni_sadrzaj>
      <item>ABIAS društvo s ograničenom odgovornošću za proizvodnju, trgovinu i usluge, Bjelovar, OIB 22888462711, Franjevačka 12, 43000 Bjelovar zastupanog po punomoćniku ASLLAN SHATRI; VEZIR SHATRI</item>
    </izvorni_sadrzaj>
    <derivirana_varijabla naziv="DomainObject.Predmet.ProtuStrankaListFormatedWithAdressOIB_1">
      <item>ABIAS društvo s ograničenom odgovornošću za proizvodnju, trgovinu i usluge, Bjelovar, OIB 22888462711, Franjevačka 12, 43000 Bjelovar zastupanog po punomoćniku ASLLAN SHATRI; VEZIR SHATRI</item>
    </derivirana_varijabla>
  </DomainObject.Predmet.ProtuStrankaListFormatedWithAdressOIB>
  <DomainObject.Predmet.ProtuStrankaListNazivFormated>
    <izvorni_sadrzaj>
      <item>ABIAS društvo s ograničenom odgovornošću za proizvodnju, trgovinu i usluge, Bjelovar</item>
    </izvorni_sadrzaj>
    <derivirana_varijabla naziv="DomainObject.Predmet.ProtuStrankaListNazivFormated_1">
      <item>ABIAS društvo s ograničenom odgovornošću za proizvodnju, trgovinu i usluge, Bjelovar</item>
    </derivirana_varijabla>
  </DomainObject.Predmet.ProtuStrankaListNazivFormated>
  <DomainObject.Predmet.ProtuStrankaListNazivFormatedOIB>
    <izvorni_sadrzaj>
      <item>ABIAS društvo s ograničenom odgovornošću za proizvodnju, trgovinu i usluge, Bjelovar, OIB 22888462711</item>
    </izvorni_sadrzaj>
    <derivirana_varijabla naziv="DomainObject.Predmet.ProtuStrankaListNazivFormatedOIB_1">
      <item>ABIAS društvo s ograničenom odgovornošću za proizvodnju, trgovinu i usluge, Bjelovar, OIB 22888462711</item>
    </derivirana_varijabla>
  </DomainObject.Predmet.ProtuStrankaListNazivFormatedOIB>
  <DomainObject.Predmet.OstaliListFormated>
    <izvorni_sadrzaj>
      <item>ASLLAN SHATRI punomoćnik sudionika u postupku ABIAS društvo s ograničenom odgovornošću za proizvodnju, trgovinu i usluge, Bjelovar</item>
      <item>VEZIR SHATRI punomoćnik sudionika u postupku ABIAS društvo s ograničenom odgovornošću za proizvodnju, trgovinu i usluge, Bjelovar</item>
    </izvorni_sadrzaj>
    <derivirana_varijabla naziv="DomainObject.Predmet.OstaliListFormated_1">
      <item>ASLLAN SHATRI punomoćnik sudionika u postupku ABIAS društvo s ograničenom odgovornošću za proizvodnju, trgovinu i usluge, Bjelovar</item>
      <item>VEZIR SHATRI punomoćnik sudionika u postupku ABIAS društvo s ograničenom odgovornošću za proizvodnju, trgovinu i usluge, Bjelovar</item>
    </derivirana_varijabla>
  </DomainObject.Predmet.OstaliListFormated>
  <DomainObject.Predmet.OstaliListFormatedOIB>
    <izvorni_sadrzaj>
      <item>ASLLAN SHATRI, OIB 35311376001 punomoćnik sudionika u postupku ABIAS društvo s ograničenom odgovornošću za proizvodnju, trgovinu i usluge, Bjelovar</item>
      <item>VEZIR SHATRI, OIB 78743328638 punomoćnik sudionika u postupku ABIAS društvo s ograničenom odgovornošću za proizvodnju, trgovinu i usluge, Bjelovar</item>
    </izvorni_sadrzaj>
    <derivirana_varijabla naziv="DomainObject.Predmet.OstaliListFormatedOIB_1">
      <item>ASLLAN SHATRI, OIB 35311376001 punomoćnik sudionika u postupku ABIAS društvo s ograničenom odgovornošću za proizvodnju, trgovinu i usluge, Bjelovar</item>
      <item>VEZIR SHATRI, OIB 78743328638 punomoćnik sudionika u postupku ABIAS društvo s ograničenom odgovornošću za proizvodnju, trgovinu i usluge, Bjelovar</item>
    </derivirana_varijabla>
  </DomainObject.Predmet.OstaliListFormatedOIB>
  <DomainObject.Predmet.OstaliListFormatedWithAdress>
    <izvorni_sadrzaj>
      <item>ASLLAN SHATRI, Matice Hrvatske 14/A, 43000 Bjelovar punomoćnik sudionika u postupku ABIAS društvo s ograničenom odgovornošću za proizvodnju, trgovinu i usluge, Bjelovar</item>
      <item>VEZIR SHATRI, Elvira Vrha 15., 51000 Kostrena punomoćnik sudionika u postupku ABIAS društvo s ograničenom odgovornošću za proizvodnju, trgovinu i usluge, Bjelovar</item>
    </izvorni_sadrzaj>
    <derivirana_varijabla naziv="DomainObject.Predmet.OstaliListFormatedWithAdress_1">
      <item>ASLLAN SHATRI, Matice Hrvatske 14/A, 43000 Bjelovar punomoćnik sudionika u postupku ABIAS društvo s ograničenom odgovornošću za proizvodnju, trgovinu i usluge, Bjelovar</item>
      <item>VEZIR SHATRI, Elvira Vrha 15., 51000 Kostrena punomoćnik sudionika u postupku ABIAS društvo s ograničenom odgovornošću za proizvodnju, trgovinu i usluge, Bjelovar</item>
    </derivirana_varijabla>
  </DomainObject.Predmet.OstaliListFormatedWithAdress>
  <DomainObject.Predmet.OstaliListFormatedWithAdressOIB>
    <izvorni_sadrzaj>
      <item>ASLLAN SHATRI, OIB 35311376001, Matice Hrvatske 14/A, 43000 Bjelovar punomoćnik sudionika u postupku ABIAS društvo s ograničenom odgovornošću za proizvodnju, trgovinu i usluge, Bjelovar</item>
      <item>VEZIR SHATRI, OIB 78743328638, Elvira Vrha 15., 51000 Kostrena punomoćnik sudionika u postupku ABIAS društvo s ograničenom odgovornošću za proizvodnju, trgovinu i usluge, Bjelovar</item>
    </izvorni_sadrzaj>
    <derivirana_varijabla naziv="DomainObject.Predmet.OstaliListFormatedWithAdressOIB_1">
      <item>ASLLAN SHATRI, OIB 35311376001, Matice Hrvatske 14/A, 43000 Bjelovar punomoćnik sudionika u postupku ABIAS društvo s ograničenom odgovornošću za proizvodnju, trgovinu i usluge, Bjelovar</item>
      <item>VEZIR SHATRI, OIB 78743328638, Elvira Vrha 15., 51000 Kostrena punomoćnik sudionika u postupku ABIAS društvo s ograničenom odgovornošću za proizvodnju, trgovinu i usluge, Bjelovar</item>
    </derivirana_varijabla>
  </DomainObject.Predmet.OstaliListFormatedWithAdressOIB>
  <DomainObject.Predmet.OstaliListNazivFormated>
    <izvorni_sadrzaj>
      <item>ASLLAN SHATRI</item>
      <item>VEZIR SHATRI</item>
    </izvorni_sadrzaj>
    <derivirana_varijabla naziv="DomainObject.Predmet.OstaliListNazivFormated_1">
      <item>ASLLAN SHATRI</item>
      <item>VEZIR SHATRI</item>
    </derivirana_varijabla>
  </DomainObject.Predmet.OstaliListNazivFormated>
  <DomainObject.Predmet.OstaliListNazivFormatedOIB>
    <izvorni_sadrzaj>
      <item>ASLLAN SHATRI, OIB 35311376001</item>
      <item>VEZIR SHATRI, OIB 78743328638</item>
    </izvorni_sadrzaj>
    <derivirana_varijabla naziv="DomainObject.Predmet.OstaliListNazivFormatedOIB_1">
      <item>ASLLAN SHATRI, OIB 35311376001</item>
      <item>VEZIR SHATRI, OIB 78743328638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St-107/2016-12</izvorni_sadrzaj>
    <derivirana_varijabla naziv="DomainObject.PoslovniBrojDokumenta_1">St-107/2016-12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ABIAS društvo s ograničenom odgovornošću za proizvodnju, trgovinu i usluge, Bjelovar</izvorni_sadrzaj>
    <derivirana_varijabla naziv="DomainObject.Predmet.ProtustrankaIDrugi_1">ABIAS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ABIAS društvo s ograničenom odgovornošću za proizvodnju, trgovinu i usluge, Bjelovar, OIB 22888462711, Franjevačka 12, 43000 Bjelovar</izvorni_sadrzaj>
    <derivirana_varijabla naziv="DomainObject.Predmet.ProtustrankaIDrugiAdressOIB_1">ABIAS društvo s ograničenom odgovornošću za proizvodnju, trgovinu i usluge, Bjelovar, OIB 22888462711, Franjevačka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>26. travnja 2016.</izvorni_sadrzaj>
    <derivirana_varijabla naziv="DomainObject.Predmet.OdlukaRjesenje.DatumPravomocnosti_1">26. travnja 2016.</derivirana_varijabla>
  </DomainObject.Predmet.OdlukaRjesenje.DatumPravomocnosti>
  <DomainObject.Predmet.OdlukaRjesenje.Oznaka>
    <izvorni_sadrzaj>St-107/2016-10</izvorni_sadrzaj>
    <derivirana_varijabla naziv="DomainObject.Predmet.OdlukaRjesenje.Oznaka_1">St-107/2016-10</derivirana_varijabla>
  </DomainObject.Predmet.OdlukaRjesenje.Oznaka>
  <DomainObject.Predmet.SudioniciListNaziv>
    <izvorni_sadrzaj>
      <item>FINA, RC ZAGREB, Podružnica Bjelovar</item>
      <item>ABIAS društvo s ograničenom odgovornošću za proizvodnju, trgovinu i usluge, Bjelovar</item>
      <item>ASLLAN SHATRI</item>
      <item>VEZIR SHATRI</item>
    </izvorni_sadrzaj>
    <derivirana_varijabla naziv="DomainObject.Predmet.SudioniciListNaziv_1">
      <item>FINA, RC ZAGREB, Podružnica Bjelovar</item>
      <item>ABIAS društvo s ograničenom odgovornošću za proizvodnju, trgovinu i usluge, Bjelovar</item>
      <item>ASLLAN SHATRI</item>
      <item>VEZIR SHATRI</item>
    </derivirana_varijabla>
  </DomainObject.Predmet.SudioniciListNaziv>
  <DomainObject.Predmet.SudioniciListAdressOIB>
    <izvorni_sadrzaj>
      <item>FINA, RC ZAGREB, Podružnica Bjelovar, OIB 85821130368, F. Supila 4,43000 Bjelovar</item>
      <item>ABIAS društvo s ograničenom odgovornošću za proizvodnju, trgovinu i usluge, Bjelovar, OIB 22888462711, Franjevačka 12,43000 Bjelovar</item>
      <item>ASLLAN SHATRI, OIB 35311376001, Matice Hrvatske 14/A,43000 Bjelovar</item>
      <item>VEZIR SHATRI, OIB 78743328638, Elvira Vrha 15.,51000 Kostrena</item>
    </izvorni_sadrzaj>
    <derivirana_varijabla naziv="DomainObject.Predmet.SudioniciListAdressOIB_1">
      <item>FINA, RC ZAGREB, Podružnica Bjelovar, OIB 85821130368, F. Supila 4,43000 Bjelovar</item>
      <item>ABIAS društvo s ograničenom odgovornošću za proizvodnju, trgovinu i usluge, Bjelovar, OIB 22888462711, Franjevačka 12,43000 Bjelovar</item>
      <item>ASLLAN SHATRI, OIB 35311376001, Matice Hrvatske 14/A,43000 Bjelovar</item>
      <item>VEZIR SHATRI, OIB 78743328638, Elvira Vrha 15.,51000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93EB36-3761-4670-9F25-2170923875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1838</properties:Characters>
  <properties:Lines>57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2016-10-06T08:47:00Z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St-107/2016-12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