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d38bd" w14:paraId="d9d38bd" w:rsidRDefault="00FB48F9" w:rsidP="00FB48F9" w:rsidR="00FB48F9" w:rsidRPr="00FB48F9">
      <w:pPr>
        <w15:collapsed w:val="false"/>
      </w:pPr>
      <w:bookmarkStart w:name="_GoBack" w:id="0"/>
      <w:bookmarkEnd w:id="0"/>
      <w:r w:rsidRPr="00FB48F9">
        <w:t xml:space="preserve">                 </w:t>
      </w:r>
      <w:r w:rsidRPr="00FB48F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48F9">
        <w:t xml:space="preserve">                                                            </w:t>
      </w:r>
    </w:p>
    <w:p w:rsidRDefault="00FB48F9" w:rsidP="00FB48F9" w:rsidR="00FB48F9" w:rsidRPr="00FB48F9">
      <w:r w:rsidRPr="00FB48F9">
        <w:t xml:space="preserve">    REPUBLIKA HRVATSKA </w:t>
      </w:r>
      <w:r w:rsidRPr="00FB48F9">
        <w:tab/>
      </w:r>
      <w:r w:rsidRPr="00FB48F9">
        <w:tab/>
      </w:r>
      <w:r w:rsidRPr="00FB48F9">
        <w:tab/>
      </w:r>
      <w:r w:rsidRPr="00FB48F9">
        <w:tab/>
      </w:r>
      <w:r w:rsidRPr="00FB48F9">
        <w:tab/>
      </w:r>
    </w:p>
    <w:p w:rsidRDefault="00FB48F9" w:rsidP="00FB48F9" w:rsidR="00FB48F9" w:rsidRPr="00FB48F9">
      <w:r w:rsidRPr="00FB48F9">
        <w:t>TRGOVAČKI SUD U PAZINU</w:t>
      </w:r>
    </w:p>
    <w:p w:rsidRDefault="00FB48F9" w:rsidP="00FB48F9" w:rsidR="00FB48F9" w:rsidRPr="00FB48F9">
      <w:r w:rsidRPr="00FB48F9">
        <w:t xml:space="preserve">    52000</w:t>
      </w:r>
      <w:r>
        <w:t xml:space="preserve"> PAZIN, </w:t>
      </w:r>
      <w:proofErr w:type="spellStart"/>
      <w:r>
        <w:t>Dršćevka</w:t>
      </w:r>
      <w:proofErr w:type="spellEnd"/>
      <w:r>
        <w:t xml:space="preserve"> 1 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FB48F9">
        <w:t>Posl.br.: 2 St-427/1</w:t>
      </w:r>
      <w:r>
        <w:t>6-12</w:t>
      </w:r>
    </w:p>
    <w:p w:rsidRDefault="00FB48F9" w:rsidP="00FB48F9" w:rsidR="00FB48F9" w:rsidRPr="00FB48F9">
      <w:pPr>
        <w:jc w:val="both"/>
      </w:pPr>
      <w:r w:rsidRPr="00FB48F9">
        <w:tab/>
      </w:r>
    </w:p>
    <w:p w:rsidRDefault="00FB48F9" w:rsidP="00FB48F9" w:rsidR="00FB48F9" w:rsidRPr="00FB48F9">
      <w:pPr>
        <w:jc w:val="both"/>
      </w:pPr>
    </w:p>
    <w:p w:rsidRDefault="006823BE" w:rsidP="00FB48F9" w:rsidR="00FB48F9" w:rsidRPr="00FB48F9">
      <w:pPr>
        <w:jc w:val="center"/>
      </w:pPr>
      <w:r>
        <w:t xml:space="preserve">  R E P U B L I K A  H R V A T S K A</w:t>
      </w:r>
    </w:p>
    <w:p w:rsidRDefault="00FB48F9" w:rsidP="00FB48F9" w:rsidR="00FB48F9" w:rsidRPr="00FB48F9"/>
    <w:p w:rsidRDefault="00FB48F9" w:rsidP="00FB48F9" w:rsidR="00FB48F9" w:rsidRPr="00FB48F9">
      <w:pPr>
        <w:jc w:val="center"/>
      </w:pPr>
      <w:r w:rsidRPr="00FB48F9">
        <w:t>R J E Š E NJ E</w:t>
      </w:r>
    </w:p>
    <w:p w:rsidRDefault="00FB48F9" w:rsidP="00FB48F9" w:rsidR="00FB48F9"/>
    <w:p w:rsidRDefault="00E070D0" w:rsidP="00FB48F9" w:rsidR="00E070D0" w:rsidRPr="00FB48F9"/>
    <w:p w:rsidRDefault="00FB48F9" w:rsidP="00FB48F9" w:rsidR="00FB48F9" w:rsidRPr="00FB48F9">
      <w:pPr>
        <w:jc w:val="both"/>
      </w:pPr>
      <w:r w:rsidRPr="00FB48F9">
        <w:tab/>
        <w:t xml:space="preserve">Trgovački sud u Pazinu, po sucu Adrijani Labinjan Skok, </w:t>
      </w:r>
      <w:r w:rsidR="006823BE">
        <w:t>u stečajnom postupku</w:t>
      </w:r>
      <w:r w:rsidRPr="00FB48F9">
        <w:t xml:space="preserve"> nad dužnikom POREČ G. P. d.o.o. Tar, Brajde 10, OIB: 05429191541, </w:t>
      </w:r>
      <w:r>
        <w:t>19. prosinca</w:t>
      </w:r>
      <w:r w:rsidRPr="00FB48F9">
        <w:t xml:space="preserve"> 2016. </w:t>
      </w:r>
    </w:p>
    <w:p w:rsidRDefault="00FB48F9" w:rsidP="00FB48F9" w:rsidR="00FB48F9" w:rsidRPr="00FB48F9">
      <w:pPr>
        <w:jc w:val="both"/>
      </w:pPr>
    </w:p>
    <w:p w:rsidRDefault="00FB48F9" w:rsidP="00FB48F9" w:rsidR="00FB48F9" w:rsidRPr="00FB48F9">
      <w:pPr>
        <w:jc w:val="center"/>
      </w:pPr>
      <w:r w:rsidRPr="00FB48F9">
        <w:t>r i j e š i o    j e</w:t>
      </w:r>
    </w:p>
    <w:p w:rsidRDefault="00FB48F9" w:rsidP="00FB48F9" w:rsidR="00FB48F9" w:rsidRPr="00FB48F9">
      <w:pPr>
        <w:jc w:val="center"/>
      </w:pPr>
    </w:p>
    <w:p w:rsidRDefault="006823BE" w:rsidP="006823BE" w:rsidR="006823BE">
      <w:pPr>
        <w:ind w:firstLine="720"/>
        <w:jc w:val="both"/>
      </w:pPr>
      <w:r>
        <w:t>Ukida se klauzula pravomoćnosti rješenja ovoga suda donesena pod posl.br.</w:t>
      </w:r>
      <w:r w:rsidRPr="00E14360">
        <w:t xml:space="preserve"> </w:t>
      </w:r>
      <w:r>
        <w:t xml:space="preserve">2 St-427/16-11 od 23. lipnja 2016. </w:t>
      </w:r>
    </w:p>
    <w:p w:rsidRDefault="006823BE" w:rsidP="00FB48F9" w:rsidR="006823BE" w:rsidRPr="00FB48F9">
      <w:pPr>
        <w:jc w:val="both"/>
        <w:rPr>
          <w:bCs w:val="false"/>
        </w:rPr>
      </w:pPr>
    </w:p>
    <w:p w:rsidRDefault="00FB48F9" w:rsidP="00FB48F9" w:rsidR="00FB48F9" w:rsidRPr="00FB48F9">
      <w:pPr>
        <w:jc w:val="center"/>
        <w:rPr>
          <w:bCs w:val="false"/>
        </w:rPr>
      </w:pPr>
      <w:r w:rsidRPr="00FB48F9">
        <w:t>Obrazloženje</w:t>
      </w:r>
    </w:p>
    <w:p w:rsidRDefault="00FB48F9" w:rsidP="00FB48F9" w:rsidR="00FB48F9" w:rsidRPr="00FB48F9">
      <w:pPr>
        <w:rPr>
          <w:bCs w:val="false"/>
        </w:rPr>
      </w:pPr>
    </w:p>
    <w:p w:rsidRDefault="006823BE" w:rsidP="006823BE" w:rsidR="006823BE">
      <w:pPr>
        <w:ind w:firstLine="720"/>
        <w:jc w:val="both"/>
      </w:pPr>
      <w:r>
        <w:t xml:space="preserve">Pravomoćnost </w:t>
      </w:r>
      <w:proofErr w:type="spellStart"/>
      <w:r>
        <w:t>ovosudnog</w:t>
      </w:r>
      <w:proofErr w:type="spellEnd"/>
      <w:r>
        <w:t xml:space="preserve"> rješenja posl.br. 2 St-427/16-11 od 23. lipnja 2016. omaškom je utvrđena sa danom 11. srpnja 2016. budući predmetno rješenje nije objavljeno na e-Oglasnoj ploči suda sukladno odredbi čl. 12. st. 1. Stečajnog zakona (NN 71/15)</w:t>
      </w:r>
      <w:r w:rsidR="00E070D0">
        <w:t xml:space="preserve">, pa je </w:t>
      </w:r>
      <w:r>
        <w:t xml:space="preserve"> donesena odluka kao u izreci.</w:t>
      </w:r>
    </w:p>
    <w:p w:rsidRDefault="00FB48F9" w:rsidP="00FB48F9" w:rsidR="00FB48F9"/>
    <w:p w:rsidRDefault="00E070D0" w:rsidP="00FB48F9" w:rsidR="00E070D0" w:rsidRPr="00FB48F9"/>
    <w:p w:rsidRDefault="00FB48F9" w:rsidP="00FB48F9" w:rsidR="00FB48F9" w:rsidRPr="00FB48F9">
      <w:pPr>
        <w:jc w:val="center"/>
      </w:pPr>
      <w:r>
        <w:t>U Pazinu</w:t>
      </w:r>
      <w:r w:rsidRPr="00FB48F9">
        <w:t xml:space="preserve"> </w:t>
      </w:r>
      <w:r>
        <w:t>19. prosinca</w:t>
      </w:r>
      <w:r w:rsidRPr="00FB48F9">
        <w:t xml:space="preserve"> 2016.</w:t>
      </w:r>
    </w:p>
    <w:p w:rsidRDefault="00FB48F9" w:rsidP="00FB48F9" w:rsidR="00FB48F9">
      <w:pPr>
        <w:ind w:firstLine="720" w:left="2880"/>
        <w:jc w:val="both"/>
      </w:pPr>
    </w:p>
    <w:p w:rsidRDefault="00E070D0" w:rsidP="00FB48F9" w:rsidR="00E070D0" w:rsidRPr="00FB48F9">
      <w:pPr>
        <w:ind w:firstLine="720" w:left="2880"/>
        <w:jc w:val="both"/>
      </w:pPr>
    </w:p>
    <w:p w:rsidRDefault="00FB48F9" w:rsidP="00FB48F9" w:rsidR="00FB48F9" w:rsidRPr="00FB48F9">
      <w:pPr>
        <w:ind w:firstLine="720" w:left="5652"/>
        <w:jc w:val="both"/>
      </w:pPr>
      <w:r w:rsidRPr="00FB48F9">
        <w:t xml:space="preserve">      </w:t>
      </w:r>
      <w:r w:rsidRPr="00FB48F9">
        <w:tab/>
        <w:t xml:space="preserve">Stečajni sudac </w:t>
      </w:r>
    </w:p>
    <w:p w:rsidRDefault="00FB48F9" w:rsidP="00FB48F9" w:rsidR="00FB48F9" w:rsidRPr="00FB48F9">
      <w:pPr>
        <w:ind w:left="5712"/>
        <w:jc w:val="both"/>
      </w:pPr>
      <w:r w:rsidRPr="00FB48F9">
        <w:t xml:space="preserve">        </w:t>
      </w:r>
      <w:r>
        <w:t xml:space="preserve"> </w:t>
      </w:r>
      <w:r w:rsidRPr="00FB48F9">
        <w:t>Adrijana Labinjan Skok</w:t>
      </w:r>
      <w:r w:rsidR="006823BE">
        <w:t>, v.</w:t>
      </w:r>
      <w:r w:rsidRPr="00FB48F9">
        <w:t>r.</w:t>
      </w:r>
    </w:p>
    <w:p w:rsidRDefault="00FB48F9" w:rsidP="00FB48F9" w:rsidR="00FB48F9" w:rsidRPr="00FB48F9">
      <w:pPr>
        <w:jc w:val="both"/>
      </w:pPr>
      <w:r w:rsidRPr="00FB48F9">
        <w:t xml:space="preserve">  </w:t>
      </w:r>
    </w:p>
    <w:p w:rsidRDefault="00FB48F9" w:rsidP="00FB48F9" w:rsidR="00FB48F9">
      <w:pPr>
        <w:jc w:val="both"/>
      </w:pPr>
    </w:p>
    <w:p w:rsidRDefault="00E070D0" w:rsidP="00FB48F9" w:rsidR="00E070D0" w:rsidRPr="00FB48F9">
      <w:pPr>
        <w:jc w:val="both"/>
      </w:pPr>
    </w:p>
    <w:p w:rsidRDefault="00E070D0" w:rsidP="00E070D0" w:rsidR="00E070D0">
      <w:r>
        <w:t>UPUTA O PRAVNOM LIJEKU:</w:t>
      </w:r>
    </w:p>
    <w:p w:rsidRDefault="00E070D0" w:rsidP="00E070D0" w:rsidR="00E070D0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FB48F9" w:rsidP="00FB48F9" w:rsidR="00FB48F9" w:rsidRPr="00FB48F9">
      <w:pPr>
        <w:jc w:val="both"/>
      </w:pPr>
    </w:p>
    <w:p w:rsidRDefault="00FB48F9" w:rsidP="00FB48F9" w:rsidR="00FB48F9" w:rsidRPr="00FB48F9">
      <w:pPr>
        <w:jc w:val="both"/>
      </w:pPr>
      <w:r w:rsidRPr="00FB48F9">
        <w:t>DNA:</w:t>
      </w:r>
    </w:p>
    <w:p w:rsidRDefault="00FB48F9" w:rsidP="00E070D0" w:rsidR="00E070D0">
      <w:pPr>
        <w:jc w:val="both"/>
      </w:pPr>
      <w:r w:rsidRPr="00FB48F9">
        <w:t xml:space="preserve">- mrežna stranica e-Oglasna ploča sudova </w:t>
      </w:r>
      <w:r w:rsidR="00E070D0">
        <w:t xml:space="preserve">zajedno sa rješenjem posl.br. 2 St-427/16-11 od </w:t>
      </w:r>
    </w:p>
    <w:p w:rsidRDefault="00E070D0" w:rsidP="00E070D0" w:rsidR="00500701" w:rsidRPr="00FB48F9">
      <w:pPr>
        <w:jc w:val="both"/>
      </w:pPr>
      <w:r>
        <w:t xml:space="preserve">  23.6.2016. </w:t>
      </w:r>
      <w:r w:rsidR="00FB48F9" w:rsidRPr="00FB48F9">
        <w:t>– 8 dana</w:t>
      </w:r>
    </w:p>
    <w:sectPr w:rsidSect="004523B8" w:rsidR="00500701" w:rsidRPr="00FB48F9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48F9" w:rsidP="00FB48F9" w:rsidR="00FB48F9">
      <w:r>
        <w:separator/>
      </w:r>
    </w:p>
  </w:endnote>
  <w:endnote w:id="0" w:type="continuationSeparator">
    <w:p w:rsidRDefault="00FB48F9" w:rsidP="00FB48F9" w:rsidR="00FB48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48F9" w:rsidP="00FB48F9" w:rsidR="00FB48F9">
      <w:r>
        <w:separator/>
      </w:r>
    </w:p>
  </w:footnote>
  <w:footnote w:id="0" w:type="continuationSeparator">
    <w:p w:rsidRDefault="00FB48F9" w:rsidP="00FB48F9" w:rsidR="00FB48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E070D0" w:rsidR="00ED131D" w:rsidRPr="00FB48F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Pr="00FB48F9">
          <w:t>Posl.br.: 2 St-427/16-</w:t>
        </w:r>
        <w:r w:rsidR="00FB48F9" w:rsidRPr="00FB48F9">
          <w:t>12</w:t>
        </w:r>
      </w:p>
    </w:sdtContent>
  </w:sdt>
  <w:p w:rsidRDefault="002C5573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70D0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48F9"/>
    <w:rsid w:val="002C5573"/>
    <w:rsid w:val="00554328"/>
    <w:rsid w:val="006823BE"/>
    <w:rsid w:val="00985388"/>
    <w:rsid w:val="00E070D0"/>
    <w:rsid w:val="00FB4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48F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48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B48F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48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48F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B48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B48F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55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5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5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5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5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48F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48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B48F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48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48F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B48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B48F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55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5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5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5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5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prosinca 2016.</izvorni_sadrzaj>
    <derivirana_varijabla naziv="DomainObject.Predmet.DatumRjesavanja_1">16.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St-427/2016</izvorni_sadrzaj>
    <derivirana_varijabla naziv="DomainObject.Predmet.OznakaBroj_1">St-427/2016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POREČ G. P. d.o.o. TAR</izvorni_sadrzaj>
    <derivirana_varijabla naziv="DomainObject.Predmet.ProtustrankaFormated_1">  POREČ G. P. d.o.o. TAR</derivirana_varijabla>
  </DomainObject.Predmet.ProtustrankaFormated>
  <DomainObject.Predmet.ProtustrankaFormatedOIB>
    <izvorni_sadrzaj>  POREČ G. P. d.o.o. TAR, OIB 05429191541</izvorni_sadrzaj>
    <derivirana_varijabla naziv="DomainObject.Predmet.ProtustrankaFormatedOIB_1">  POREČ G. P. d.o.o. TAR, OIB 05429191541</derivirana_varijabla>
  </DomainObject.Predmet.ProtustrankaFormatedOIB>
  <DomainObject.Predmet.ProtustrankaFormatedWithAdress>
    <izvorni_sadrzaj> POREČ G. P. d.o.o. TAR, Brajde 10, 52465 Tar</izvorni_sadrzaj>
    <derivirana_varijabla naziv="DomainObject.Predmet.ProtustrankaFormatedWithAdress_1"> POREČ G. P. d.o.o. TAR, Brajde 10, 52465 Tar</derivirana_varijabla>
  </DomainObject.Predmet.ProtustrankaFormatedWithAdress>
  <DomainObject.Predmet.ProtustrankaFormatedWithAdressOIB>
    <izvorni_sadrzaj> POREČ G. P. d.o.o. TAR, OIB 05429191541, Brajde 10, 52465 Tar</izvorni_sadrzaj>
    <derivirana_varijabla naziv="DomainObject.Predmet.ProtustrankaFormatedWithAdressOIB_1"> POREČ G. P. d.o.o. TAR, OIB 05429191541, Brajde 10, 52465 Tar</derivirana_varijabla>
  </DomainObject.Predmet.ProtustrankaFormatedWithAdressOIB>
  <DomainObject.Predmet.ProtustrankaWithAdress>
    <izvorni_sadrzaj>POREČ G. P. d.o.o. TAR Brajde 10, 52465 Tar</izvorni_sadrzaj>
    <derivirana_varijabla naziv="DomainObject.Predmet.ProtustrankaWithAdress_1">POREČ G. P. d.o.o. TAR Brajde 10, 52465 Tar</derivirana_varijabla>
  </DomainObject.Predmet.ProtustrankaWithAdress>
  <DomainObject.Predmet.ProtustrankaWithAdressOIB>
    <izvorni_sadrzaj>POREČ G. P. d.o.o. TAR, OIB 05429191541, Brajde 10, 52465 Tar</izvorni_sadrzaj>
    <derivirana_varijabla naziv="DomainObject.Predmet.ProtustrankaWithAdressOIB_1">POREČ G. P. d.o.o. TAR, OIB 05429191541, Brajde 10, 52465 Tar</derivirana_varijabla>
  </DomainObject.Predmet.ProtustrankaWithAdressOIB>
  <DomainObject.Predmet.ProtustrankaNazivFormated>
    <izvorni_sadrzaj>POREČ G. P. d.o.o. TAR</izvorni_sadrzaj>
    <derivirana_varijabla naziv="DomainObject.Predmet.ProtustrankaNazivFormated_1">POREČ G. P. d.o.o. TAR</derivirana_varijabla>
  </DomainObject.Predmet.ProtustrankaNazivFormated>
  <DomainObject.Predmet.ProtustrankaNazivFormatedOIB>
    <izvorni_sadrzaj>POREČ G. P. d.o.o. TAR, OIB 05429191541</izvorni_sadrzaj>
    <derivirana_varijabla naziv="DomainObject.Predmet.ProtustrankaNazivFormatedOIB_1">POREČ G. P. d.o.o. TAR, OIB 05429191541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6738.11</izvorni_sadrzaj>
    <derivirana_varijabla naziv="DomainObject.Predmet.TrenutnaVrijednost_1">6738.11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POREČ G. P. d.o.o. TAR</item>
    </izvorni_sadrzaj>
    <derivirana_varijabla naziv="DomainObject.Predmet.ProtuStrankaListFormated_1">
      <item>POREČ G. P. d.o.o. TAR</item>
    </derivirana_varijabla>
  </DomainObject.Predmet.ProtuStrankaListFormated>
  <DomainObject.Predmet.ProtuStrankaListFormatedOIB>
    <izvorni_sadrzaj>
      <item>POREČ G. P. d.o.o. TAR, OIB 05429191541</item>
    </izvorni_sadrzaj>
    <derivirana_varijabla naziv="DomainObject.Predmet.ProtuStrankaListFormatedOIB_1">
      <item>POREČ G. P. d.o.o. TAR, OIB 05429191541</item>
    </derivirana_varijabla>
  </DomainObject.Predmet.ProtuStrankaListFormatedOIB>
  <DomainObject.Predmet.ProtuStrankaListFormatedWithAdress>
    <izvorni_sadrzaj>
      <item>POREČ G. P. d.o.o. TAR, Brajde 10, 52465 Tar</item>
    </izvorni_sadrzaj>
    <derivirana_varijabla naziv="DomainObject.Predmet.ProtuStrankaListFormatedWithAdress_1">
      <item>POREČ G. P. d.o.o. TAR, Brajde 10, 52465 Tar</item>
    </derivirana_varijabla>
  </DomainObject.Predmet.ProtuStrankaListFormatedWithAdress>
  <DomainObject.Predmet.ProtuStrankaListFormatedWithAdressOIB>
    <izvorni_sadrzaj>
      <item>POREČ G. P. d.o.o. TAR, OIB 05429191541, Brajde 10, 52465 Tar</item>
    </izvorni_sadrzaj>
    <derivirana_varijabla naziv="DomainObject.Predmet.ProtuStrankaListFormatedWithAdressOIB_1">
      <item>POREČ G. P. d.o.o. TAR, OIB 05429191541, Brajde 10, 52465 Tar</item>
    </derivirana_varijabla>
  </DomainObject.Predmet.ProtuStrankaListFormatedWithAdressOIB>
  <DomainObject.Predmet.ProtuStrankaListNazivFormated>
    <izvorni_sadrzaj>
      <item>POREČ G. P. d.o.o. TAR</item>
    </izvorni_sadrzaj>
    <derivirana_varijabla naziv="DomainObject.Predmet.ProtuStrankaListNazivFormated_1">
      <item>POREČ G. P. d.o.o. TAR</item>
    </derivirana_varijabla>
  </DomainObject.Predmet.ProtuStrankaListNazivFormated>
  <DomainObject.Predmet.ProtuStrankaListNazivFormatedOIB>
    <izvorni_sadrzaj>
      <item>POREČ G. P. d.o.o. TAR, OIB 05429191541</item>
    </izvorni_sadrzaj>
    <derivirana_varijabla naziv="DomainObject.Predmet.ProtuStrankaListNazivFormatedOIB_1">
      <item>POREČ G. P. d.o.o. TAR, OIB 05429191541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POREČ G. P. d.o.o. TAR</izvorni_sadrzaj>
    <derivirana_varijabla naziv="DomainObject.Predmet.ProtustrankaIDrugi_1">POREČ G. P. d.o.o. TAR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POREČ G. P. d.o.o. TAR, OIB 05429191541, Brajde 10, 52465 Tar</izvorni_sadrzaj>
    <derivirana_varijabla naziv="DomainObject.Predmet.ProtustrankaIDrugiAdressOIB_1">POREČ G. P. d.o.o. TAR, OIB 05429191541, Brajde 10,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lipnja 2016.</izvorni_sadrzaj>
    <derivirana_varijabla naziv="DomainObject.Predmet.OdlukaRjesenje.DatumDonosenjaOdluke_1">23.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St-427/2016-11</izvorni_sadrzaj>
    <derivirana_varijabla naziv="DomainObject.Predmet.OdlukaRjesenje.Oznaka_1">St-427/2016-11</derivirana_varijabla>
  </DomainObject.Predmet.OdlukaRjesenje.Oznaka>
  <DomainObject.Predmet.SudioniciListNaziv>
    <izvorni_sadrzaj>
      <item>FINANCIJSKA AGENCIJA, RC RIJEKA, PODRUŽNICA PULA, PULA</item>
      <item>POREČ G. P. d.o.o. TAR</item>
    </izvorni_sadrzaj>
    <derivirana_varijabla naziv="DomainObject.Predmet.SudioniciListNaziv_1">
      <item>FINANCIJSKA AGENCIJA, RC RIJEKA, PODRUŽNICA PULA, PULA</item>
      <item>POREČ G. P. d.o.o. TAR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POREČ G. P. d.o.o. TAR, OIB 05429191541, Brajde 10,52465 Tar</item>
    </izvorni_sadrzaj>
    <derivirana_varijabla naziv="DomainObject.Predmet.SudioniciListAdressOIB_1">
      <item>FINANCIJSKA AGENCIJA, RC RIJEKA, PODRUŽNICA PULA, PULA, OIB 85821130368, Giardini 5,52100 Pula</item>
      <item>POREČ G. P. d.o.o. TAR, OIB 05429191541, Brajde 10,52465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05429191541</item>
    </izvorni_sadrzaj>
    <derivirana_varijabla naziv="DomainObject.Predmet.SudioniciListNazivOIB_1">
      <item>, OIB 85821130368</item>
      <item>, OIB 05429191541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226</properties:Words>
  <properties:Characters>1075</properties:Characters>
  <properties:Lines>45</properties:Lines>
  <properties:Paragraphs>18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2016-12-19T08:55:00Z</dcterms:created>
  <dc:creator>Jasmina Matika</dc:creator>
  <cp:lastModifiedBy>Jasmina Matika</cp:lastModifiedBy>
  <dcterms:modified xmlns:xsi="http://www.w3.org/2001/XMLSchema-instance" xsi:type="dcterms:W3CDTF">2016-12-19T09:26:00Z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