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1095" w14:paraId="f681095" w:rsidRDefault="0009005D" w:rsidP="0009005D" w:rsidR="00CA4789" w:rsidRPr="0009005D">
      <w:pPr>
        <w:overflowPunct w:val="false"/>
        <w:autoSpaceDE w:val="false"/>
        <w:autoSpaceDN w:val="false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              </w:t>
      </w:r>
      <w:r w:rsidR="00CA4789"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5023" w:rsidR="008A5023"/>
    <w:p w:rsidRDefault="0031249B" w:rsidP="0031249B" w:rsidR="0031249B" w:rsidRPr="0031249B">
      <w:pPr>
        <w:jc w:val="both"/>
        <w:rPr>
          <w:noProof w:val="false"/>
        </w:rPr>
      </w:pPr>
      <w:r w:rsidRPr="0031249B">
        <w:rPr>
          <w:noProof w:val="false"/>
        </w:rPr>
        <w:t>REPUBLIKA HRVATSKA</w:t>
      </w:r>
    </w:p>
    <w:p w:rsidRDefault="0031249B" w:rsidP="0031249B" w:rsidR="0031249B" w:rsidRPr="0031249B">
      <w:pPr>
        <w:jc w:val="both"/>
        <w:rPr>
          <w:noProof w:val="false"/>
        </w:rPr>
      </w:pPr>
      <w:r w:rsidRPr="0031249B">
        <w:rPr>
          <w:noProof w:val="false"/>
        </w:rPr>
        <w:t xml:space="preserve">TRGOVAČKI SUD U ZAGREBU                                     </w:t>
      </w:r>
      <w:r w:rsidR="00115ECD">
        <w:rPr>
          <w:noProof w:val="false"/>
        </w:rPr>
        <w:t xml:space="preserve">                     </w:t>
      </w:r>
      <w:r w:rsidR="00944F4A">
        <w:rPr>
          <w:noProof w:val="false"/>
        </w:rPr>
        <w:t>70. St-565</w:t>
      </w:r>
      <w:r w:rsidRPr="0031249B">
        <w:rPr>
          <w:noProof w:val="false"/>
        </w:rPr>
        <w:t>/20</w:t>
      </w:r>
      <w:r w:rsidR="00115ECD">
        <w:rPr>
          <w:noProof w:val="false"/>
        </w:rPr>
        <w:t>19</w:t>
      </w:r>
    </w:p>
    <w:p w:rsidRDefault="0031249B" w:rsidP="0031249B" w:rsidR="0031249B" w:rsidRPr="0031249B">
      <w:pPr>
        <w:jc w:val="both"/>
        <w:rPr>
          <w:noProof w:val="false"/>
        </w:rPr>
      </w:pPr>
      <w:r w:rsidRPr="0031249B">
        <w:rPr>
          <w:noProof w:val="false"/>
        </w:rPr>
        <w:t>Amruševa 2/II</w:t>
      </w:r>
    </w:p>
    <w:p w:rsidRDefault="0031249B" w:rsidP="0031249B" w:rsidR="0031249B" w:rsidRPr="0031249B">
      <w:pPr>
        <w:jc w:val="center"/>
        <w:rPr>
          <w:noProof w:val="false"/>
        </w:rPr>
      </w:pPr>
    </w:p>
    <w:p w:rsidRDefault="0031249B" w:rsidP="0031249B" w:rsidR="0031249B" w:rsidRPr="0031249B">
      <w:pPr>
        <w:jc w:val="center"/>
        <w:rPr>
          <w:noProof w:val="false"/>
        </w:rPr>
      </w:pPr>
      <w:r w:rsidRPr="0031249B">
        <w:rPr>
          <w:noProof w:val="false"/>
        </w:rPr>
        <w:t xml:space="preserve">U   I M E   R E P U B L I K E   H R V A T S K E </w:t>
      </w:r>
    </w:p>
    <w:p w:rsidRDefault="0031249B" w:rsidP="0031249B" w:rsidR="0031249B" w:rsidRPr="0031249B">
      <w:pPr>
        <w:jc w:val="center"/>
        <w:rPr>
          <w:noProof w:val="false"/>
        </w:rPr>
      </w:pPr>
    </w:p>
    <w:p w:rsidRDefault="0031249B" w:rsidP="0031249B" w:rsidR="0031249B" w:rsidRPr="0031249B">
      <w:pPr>
        <w:jc w:val="center"/>
        <w:rPr>
          <w:noProof w:val="false"/>
        </w:rPr>
      </w:pPr>
      <w:r w:rsidRPr="0031249B">
        <w:rPr>
          <w:noProof w:val="false"/>
        </w:rPr>
        <w:t>R J E Š E NJ E</w:t>
      </w:r>
    </w:p>
    <w:p w:rsidRDefault="0031249B" w:rsidP="0031249B" w:rsidR="0031249B" w:rsidRPr="0031249B">
      <w:pPr>
        <w:jc w:val="both"/>
        <w:rPr>
          <w:noProof w:val="false"/>
        </w:rPr>
      </w:pPr>
    </w:p>
    <w:p w:rsidRDefault="0031249B" w:rsidP="0031249B" w:rsidR="0031249B" w:rsidRPr="0031249B">
      <w:pPr>
        <w:jc w:val="both"/>
        <w:rPr>
          <w:noProof w:val="false"/>
          <w:lang w:val="pt-BR"/>
        </w:rPr>
      </w:pPr>
      <w:r w:rsidRPr="0031249B">
        <w:rPr>
          <w:noProof w:val="false"/>
        </w:rPr>
        <w:t>Trgovački sud u Zagrebu, po sucu Maji Jurovicki, kao stečajnom sucu u</w:t>
      </w:r>
      <w:r w:rsidRPr="0031249B">
        <w:rPr>
          <w:noProof w:val="false"/>
          <w:lang w:val="pt-BR"/>
        </w:rPr>
        <w:t xml:space="preserve"> stečajnom postupku nad Stečajna masa iza</w:t>
      </w:r>
      <w:r w:rsidR="00944F4A" w:rsidRPr="00944F4A">
        <w:t xml:space="preserve"> </w:t>
      </w:r>
      <w:r w:rsidR="00944F4A" w:rsidRPr="00944F4A">
        <w:rPr>
          <w:noProof w:val="false"/>
          <w:lang w:val="pt-BR"/>
        </w:rPr>
        <w:t>NOVA AUTO d.o.o.</w:t>
      </w:r>
      <w:r w:rsidR="00D1340B">
        <w:rPr>
          <w:noProof w:val="false"/>
          <w:lang w:val="pt-BR"/>
        </w:rPr>
        <w:t xml:space="preserve"> u stečaju</w:t>
      </w:r>
      <w:r w:rsidR="00944F4A" w:rsidRPr="00944F4A">
        <w:rPr>
          <w:noProof w:val="false"/>
          <w:lang w:val="pt-BR"/>
        </w:rPr>
        <w:t xml:space="preserve">, </w:t>
      </w:r>
      <w:r w:rsidR="00D1340B">
        <w:rPr>
          <w:noProof w:val="false"/>
          <w:lang w:val="pt-BR"/>
        </w:rPr>
        <w:t>OIB: 70108135876,  Jalkovec, Braće Radić 20</w:t>
      </w:r>
      <w:r w:rsidR="00944F4A" w:rsidRPr="00944F4A">
        <w:rPr>
          <w:noProof w:val="false"/>
          <w:lang w:val="pt-BR"/>
        </w:rPr>
        <w:t xml:space="preserve">, </w:t>
      </w:r>
      <w:r w:rsidR="00115ECD">
        <w:rPr>
          <w:noProof w:val="false"/>
          <w:lang w:val="pt-BR"/>
        </w:rPr>
        <w:t xml:space="preserve"> dana 25. ožujka </w:t>
      </w:r>
      <w:r w:rsidRPr="0031249B">
        <w:rPr>
          <w:noProof w:val="false"/>
          <w:lang w:val="pt-BR"/>
        </w:rPr>
        <w:t>2019.</w:t>
      </w:r>
    </w:p>
    <w:p w:rsidRDefault="00615013" w:rsidP="00615013" w:rsidR="00615013" w:rsidRPr="008A5023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8A5023">
      <w:pPr>
        <w:overflowPunct w:val="false"/>
        <w:autoSpaceDE w:val="false"/>
        <w:autoSpaceDN w:val="false"/>
        <w:jc w:val="center"/>
        <w:rPr>
          <w:noProof w:val="false"/>
        </w:rPr>
      </w:pPr>
      <w:r w:rsidRPr="008A5023">
        <w:rPr>
          <w:bCs/>
          <w:noProof w:val="false"/>
        </w:rPr>
        <w:t>r i j e š i o     j e</w:t>
      </w:r>
    </w:p>
    <w:p w:rsidRDefault="00615013" w:rsidP="00615013" w:rsidR="00615013" w:rsidRPr="008A5023">
      <w:pPr>
        <w:overflowPunct w:val="false"/>
        <w:autoSpaceDE w:val="false"/>
        <w:autoSpaceDN w:val="false"/>
        <w:jc w:val="center"/>
        <w:rPr>
          <w:noProof w:val="false"/>
        </w:rPr>
      </w:pPr>
      <w:r w:rsidRPr="008A5023">
        <w:rPr>
          <w:bCs/>
          <w:noProof w:val="false"/>
        </w:rPr>
        <w:t> </w:t>
      </w:r>
    </w:p>
    <w:p w:rsidRDefault="00F15D74" w:rsidP="00F15D74" w:rsidR="006A18AE">
      <w:pPr>
        <w:overflowPunct w:val="false"/>
        <w:autoSpaceDE w:val="false"/>
        <w:autoSpaceDN w:val="false"/>
        <w:jc w:val="both"/>
      </w:pPr>
      <w:r>
        <w:t xml:space="preserve">I       </w:t>
      </w:r>
      <w:r w:rsidR="006A18AE" w:rsidRPr="001D5467">
        <w:t xml:space="preserve">Pozivaju se vjerovnici u roku od </w:t>
      </w:r>
      <w:r w:rsidR="00A556D2" w:rsidRPr="00802A7C">
        <w:t>30</w:t>
      </w:r>
      <w:r w:rsidR="006A18AE" w:rsidRPr="00802A7C">
        <w:t xml:space="preserve"> dana</w:t>
      </w:r>
      <w:r w:rsidR="006A18AE" w:rsidRPr="001D5467">
        <w:t xml:space="preserve">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890043" w:rsidRPr="00890043">
        <w:t>Anđelko Stankus, OIB: 11168088853, Braće Radić 20, J</w:t>
      </w:r>
      <w:r w:rsidR="00A86DD2">
        <w:t>a</w:t>
      </w:r>
      <w:r w:rsidR="00890043" w:rsidRPr="00890043">
        <w:t>lkovec, Varaždin.</w:t>
      </w:r>
      <w:r w:rsidR="00890043">
        <w:t xml:space="preserve"> </w:t>
      </w:r>
    </w:p>
    <w:p w:rsidRDefault="00A2323B" w:rsidP="00F15D74" w:rsidR="00A2323B" w:rsidRPr="00392445">
      <w:pPr>
        <w:pStyle w:val="Odlomakpopisa"/>
        <w:overflowPunct w:val="false"/>
        <w:autoSpaceDE w:val="false"/>
        <w:autoSpaceDN w:val="false"/>
        <w:ind w:left="1803"/>
        <w:jc w:val="both"/>
      </w:pPr>
    </w:p>
    <w:p w:rsidRDefault="00FF1E58" w:rsidP="00F15D74" w:rsidR="006A18AE">
      <w:pPr>
        <w:jc w:val="both"/>
      </w:pPr>
      <w:r>
        <w:t>II</w:t>
      </w:r>
      <w:r w:rsidR="006A18AE">
        <w:t xml:space="preserve">. </w:t>
      </w:r>
      <w:r w:rsidR="00FD0782">
        <w:t xml:space="preserve">     </w:t>
      </w:r>
      <w:r w:rsidR="006A18AE"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F15D74" w:rsidP="00F15D74" w:rsidR="00F15D74" w:rsidRPr="001D5467">
      <w:pPr>
        <w:jc w:val="both"/>
      </w:pPr>
    </w:p>
    <w:p w:rsidRDefault="00F15D74" w:rsidP="00F15D74" w:rsidR="006A18AE">
      <w:pPr>
        <w:jc w:val="both"/>
      </w:pPr>
      <w:r>
        <w:t>II</w:t>
      </w:r>
      <w:r w:rsidR="00962ED9">
        <w:t>I</w:t>
      </w:r>
      <w:r w:rsidR="006A18AE">
        <w:t xml:space="preserve">. </w:t>
      </w:r>
      <w:r w:rsidR="006A18AE" w:rsidRPr="001D5467">
        <w:t>Pozivaju se dužnikovi dužnici da svoje obveze bez odgode ispunjavaju stečajnom upravitelju za stečajnog dužnika.</w:t>
      </w:r>
    </w:p>
    <w:p w:rsidRDefault="00F15D74" w:rsidP="00F15D74" w:rsidR="00F15D74" w:rsidRPr="001D5467">
      <w:pPr>
        <w:jc w:val="both"/>
      </w:pPr>
    </w:p>
    <w:p w:rsidRDefault="00F15D74" w:rsidP="00F15D74" w:rsidR="006A18AE">
      <w:pPr>
        <w:jc w:val="both"/>
      </w:pPr>
      <w:r>
        <w:t>IV</w:t>
      </w:r>
      <w:r w:rsidR="006A18AE">
        <w:t>.</w:t>
      </w:r>
      <w:r w:rsidR="006A18AE" w:rsidRPr="001D5467">
        <w:t xml:space="preserve"> </w:t>
      </w:r>
      <w:r w:rsidR="006A18AE">
        <w:t xml:space="preserve"> Zakazuje se</w:t>
      </w:r>
      <w:r w:rsidR="006A18AE" w:rsidRPr="001D5467">
        <w:t xml:space="preserve"> ročište vjerovnika na kojem će se ispitati prijavljene tražbine (ispitno ročište) za </w:t>
      </w:r>
      <w:r w:rsidR="006A18AE" w:rsidRPr="00F74143">
        <w:rPr>
          <w:b/>
        </w:rPr>
        <w:t>dan:</w:t>
      </w:r>
      <w:r w:rsidR="00696955">
        <w:rPr>
          <w:b/>
        </w:rPr>
        <w:t xml:space="preserve"> 10</w:t>
      </w:r>
      <w:r w:rsidR="001158FC" w:rsidRPr="00F74143">
        <w:rPr>
          <w:b/>
        </w:rPr>
        <w:t>.</w:t>
      </w:r>
      <w:r w:rsidR="00F74143" w:rsidRPr="00F74143">
        <w:rPr>
          <w:b/>
        </w:rPr>
        <w:t xml:space="preserve"> </w:t>
      </w:r>
      <w:r w:rsidR="00696955">
        <w:rPr>
          <w:b/>
        </w:rPr>
        <w:t>svibnja</w:t>
      </w:r>
      <w:r w:rsidR="006C7A27">
        <w:rPr>
          <w:b/>
        </w:rPr>
        <w:t xml:space="preserve"> 2018</w:t>
      </w:r>
      <w:r w:rsidR="00231790" w:rsidRPr="00F74143">
        <w:rPr>
          <w:b/>
        </w:rPr>
        <w:t>.</w:t>
      </w:r>
      <w:r w:rsidR="006A18AE" w:rsidRPr="00F74143">
        <w:rPr>
          <w:b/>
        </w:rPr>
        <w:t xml:space="preserve"> u </w:t>
      </w:r>
      <w:r w:rsidR="00890043">
        <w:rPr>
          <w:b/>
        </w:rPr>
        <w:t>10</w:t>
      </w:r>
      <w:r w:rsidR="001158FC" w:rsidRPr="00F74143">
        <w:rPr>
          <w:b/>
        </w:rPr>
        <w:t>,00</w:t>
      </w:r>
      <w:r w:rsidR="006A18AE" w:rsidRPr="00F74143">
        <w:rPr>
          <w:b/>
        </w:rPr>
        <w:t xml:space="preserve"> </w:t>
      </w:r>
      <w:r w:rsidR="006A18AE" w:rsidRPr="00F74143">
        <w:t>sati koje će se održati u zgradi ovog suda, Za</w:t>
      </w:r>
      <w:r w:rsidR="006C7A27">
        <w:t>greb, Petrinjska 8, soba broj 30/I</w:t>
      </w:r>
      <w:r w:rsidR="006A18AE" w:rsidRPr="00F74143">
        <w:t xml:space="preserve"> (dvorišna zgrada). </w:t>
      </w:r>
    </w:p>
    <w:p w:rsidRDefault="004A4DA8" w:rsidP="00F15D74" w:rsidR="004A4DA8" w:rsidRPr="00F74143">
      <w:pPr>
        <w:jc w:val="both"/>
        <w:rPr>
          <w:b/>
        </w:rPr>
      </w:pPr>
    </w:p>
    <w:p w:rsidRDefault="006C7A27" w:rsidP="004A4DA8" w:rsidR="00CA4789">
      <w:pPr>
        <w:jc w:val="both"/>
      </w:pPr>
      <w:r>
        <w:t>V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890043">
        <w:rPr>
          <w:b/>
        </w:rPr>
        <w:t>10</w:t>
      </w:r>
      <w:r w:rsidR="00802A7C" w:rsidRPr="00F74143">
        <w:rPr>
          <w:b/>
        </w:rPr>
        <w:t>,20</w:t>
      </w:r>
      <w:r w:rsidR="00231790" w:rsidRPr="00F74143">
        <w:rPr>
          <w:b/>
        </w:rPr>
        <w:t xml:space="preserve"> </w:t>
      </w:r>
      <w:r w:rsidR="006A18AE" w:rsidRPr="00F74143">
        <w:rPr>
          <w:b/>
        </w:rPr>
        <w:t>sati.</w:t>
      </w:r>
      <w:r w:rsidR="006A18AE" w:rsidRPr="001D5467">
        <w:t xml:space="preserve"> </w:t>
      </w:r>
    </w:p>
    <w:p w:rsidRDefault="004A4DA8" w:rsidP="00615013" w:rsidR="004A4DA8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3F10AE" w:rsidP="00865EEA" w:rsidR="001667B8">
      <w:pPr>
        <w:jc w:val="both"/>
      </w:pPr>
      <w:r>
        <w:tab/>
        <w:t xml:space="preserve">Uvidom u spis utvrđeno je </w:t>
      </w:r>
      <w:r w:rsidR="001667B8">
        <w:t xml:space="preserve">da je </w:t>
      </w:r>
      <w:r w:rsidR="00696955">
        <w:t>11. rujna 2018</w:t>
      </w:r>
      <w:r w:rsidR="000E70B0">
        <w:t xml:space="preserve">. </w:t>
      </w:r>
      <w:r w:rsidR="001667B8">
        <w:t xml:space="preserve">u stečajnom postupku nad </w:t>
      </w:r>
      <w:r w:rsidR="00890043" w:rsidRPr="00890043">
        <w:t>NOVA AUTO d.o.o., Velika Gorica, Sisačka 5, OIB: 49472635057</w:t>
      </w:r>
      <w:r w:rsidR="00F73E3B">
        <w:t xml:space="preserve"> </w:t>
      </w:r>
      <w:r w:rsidR="003A70AA">
        <w:t xml:space="preserve">otvoren </w:t>
      </w:r>
      <w:r w:rsidR="001667B8">
        <w:t xml:space="preserve"> i </w:t>
      </w:r>
      <w:r w:rsidR="003A70AA">
        <w:t xml:space="preserve">istovremeno </w:t>
      </w:r>
      <w:r w:rsidR="001667B8">
        <w:t xml:space="preserve">zaključen stečajni postupak nad navedenim dužnikom te je, potom, dužnik brisan iz sudskog registra. </w:t>
      </w:r>
    </w:p>
    <w:p w:rsidRDefault="001667B8" w:rsidP="001667B8" w:rsidR="003F10AE">
      <w:pPr>
        <w:jc w:val="both"/>
      </w:pPr>
      <w:r>
        <w:tab/>
        <w:t>Kako je u konkretnom slučaju pronađena imovina koja ulazi u stečajnu masu, sud je ocijenio da su ispunjeni uvjeti iz čl. 199. st. 1. t. 3. SZ-a za nastavak stečajnog postupka.</w:t>
      </w:r>
    </w:p>
    <w:p w:rsidRDefault="00D44FBD" w:rsidP="003F10AE" w:rsidR="003F10AE">
      <w:pPr>
        <w:jc w:val="both"/>
      </w:pPr>
      <w:r>
        <w:t xml:space="preserve">           </w:t>
      </w:r>
      <w:r w:rsidR="00865EEA">
        <w:t>P</w:t>
      </w:r>
      <w:r w:rsidR="00F73E3B">
        <w:t>odneskom od 7</w:t>
      </w:r>
      <w:r w:rsidR="003F10AE">
        <w:t xml:space="preserve">. </w:t>
      </w:r>
      <w:r w:rsidR="003A70AA">
        <w:t>siječnja</w:t>
      </w:r>
      <w:r w:rsidR="00D721B4">
        <w:t xml:space="preserve"> </w:t>
      </w:r>
      <w:r w:rsidR="00B56C63">
        <w:t>2019</w:t>
      </w:r>
      <w:r w:rsidR="003F10AE">
        <w:t xml:space="preserve">. stečajni upravitelj obavijestio je sud  kako </w:t>
      </w:r>
      <w:r w:rsidR="007A1D84">
        <w:t xml:space="preserve">je pronađena imovina koja ulazi u stečajnu masu i to </w:t>
      </w:r>
      <w:r w:rsidR="00F73E3B" w:rsidRPr="00F73E3B">
        <w:t>imovina u vrijednosti od 93.782,00 kn kao</w:t>
      </w:r>
      <w:r w:rsidR="00C633AC">
        <w:t xml:space="preserve">i </w:t>
      </w:r>
      <w:r w:rsidR="00F73E3B" w:rsidRPr="00F73E3B">
        <w:t xml:space="preserve"> da stečajni dužnik vodi postupak protiv grada Paga radi naknade </w:t>
      </w:r>
      <w:r w:rsidR="00C633AC">
        <w:t xml:space="preserve">štete u iznosu od 481.871,00 kn </w:t>
      </w:r>
      <w:r w:rsidR="00DC4C85">
        <w:t xml:space="preserve">i </w:t>
      </w:r>
      <w:r w:rsidR="003F10AE">
        <w:t xml:space="preserve">stavio prijedlog za nastavak postupka radi naknadne diobe. </w:t>
      </w:r>
    </w:p>
    <w:p w:rsidRDefault="00400F3E" w:rsidP="003F10AE" w:rsidR="00400F3E">
      <w:pPr>
        <w:jc w:val="both"/>
      </w:pPr>
    </w:p>
    <w:p w:rsidRDefault="00400F3E" w:rsidP="003F10AE" w:rsidR="00400F3E">
      <w:pPr>
        <w:jc w:val="both"/>
      </w:pPr>
    </w:p>
    <w:p w:rsidRDefault="00400F3E" w:rsidP="003F10AE" w:rsidR="00400F3E">
      <w:pPr>
        <w:jc w:val="both"/>
      </w:pPr>
    </w:p>
    <w:p w:rsidRDefault="003F10AE" w:rsidP="003F10AE" w:rsidR="003F10AE">
      <w:pPr>
        <w:jc w:val="both"/>
      </w:pPr>
      <w:r>
        <w:tab/>
        <w:t>Prema odredbi čl. 289. st. 1.toč. 1. Stečajnog zakona Stečajnog zakona (NN br. 71/15, dalje: SZ) sud će na prijedlog stečajnog upravitelja, kojeg od stečajnih vjerovnika ili po službenoj dužnosti odrediti nastavak postupka radi naknadne diobe ako se nakon završnog ročišta pronađe imovi</w:t>
      </w:r>
      <w:r w:rsidR="009536D5">
        <w:t xml:space="preserve">na koja ulazi u stečajnu masu. </w:t>
      </w:r>
    </w:p>
    <w:p w:rsidRDefault="003F10AE" w:rsidP="003F10AE" w:rsidR="003F10AE">
      <w:pPr>
        <w:jc w:val="both"/>
      </w:pPr>
      <w:r>
        <w:tab/>
        <w:t xml:space="preserve">Člankom 133. stavak 5. SZ-a propisano je kako  će u slučaju ispunjenja pretpostavki iz članka 289. stavak 1. SZ-a sud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 (članak 133. stavak 6. SZ-a). </w:t>
      </w:r>
    </w:p>
    <w:p w:rsidRDefault="003F10AE" w:rsidP="00D12CE4" w:rsidR="003F10AE">
      <w:pPr>
        <w:jc w:val="both"/>
      </w:pPr>
      <w:r>
        <w:tab/>
        <w:t xml:space="preserve">Slijedom svega naprijed navedenog, a temeljem citiranog članka 289. stavak 1.SZ-a, te članka  133. stavak 5. i 6. SZ-a </w:t>
      </w:r>
      <w:r w:rsidRPr="00D12CE4">
        <w:t>riješeno je kao pod toč. I.</w:t>
      </w:r>
    </w:p>
    <w:p w:rsidRDefault="007767FA" w:rsidP="003F10AE" w:rsidR="003F10AE">
      <w:pPr>
        <w:jc w:val="both"/>
      </w:pPr>
      <w:r>
        <w:tab/>
        <w:t>Točka II</w:t>
      </w:r>
      <w:r w:rsidR="003F10AE">
        <w:t>. rješenja utemeljena je na članku 129. stavak 1. podstavak 4.SZ-a.</w:t>
      </w:r>
    </w:p>
    <w:p w:rsidRDefault="007767FA" w:rsidP="003F10AE" w:rsidR="003F10AE">
      <w:pPr>
        <w:jc w:val="both"/>
      </w:pPr>
      <w:r>
        <w:tab/>
        <w:t>Točka II</w:t>
      </w:r>
      <w:r w:rsidR="003F10AE">
        <w:t>I. rješenja utemeljena je na članku 129. stavak 1. podstvak  5. SZ-a.</w:t>
      </w:r>
    </w:p>
    <w:p w:rsidRDefault="003F10AE" w:rsidP="003F10AE" w:rsidR="003F10AE">
      <w:pPr>
        <w:jc w:val="both"/>
      </w:pPr>
      <w:r>
        <w:tab/>
        <w:t xml:space="preserve">Točka </w:t>
      </w:r>
      <w:r w:rsidR="00523DAB">
        <w:t>IV. i V</w:t>
      </w:r>
      <w:r>
        <w:t>. utemeljene su na odredbi članka 130.stavak 1.toč. 1. i 2. SZ-a.</w:t>
      </w:r>
    </w:p>
    <w:p w:rsidRDefault="003F10AE" w:rsidP="003F10AE" w:rsidR="003F10AE">
      <w:pPr>
        <w:jc w:val="both"/>
      </w:pPr>
    </w:p>
    <w:p w:rsidRDefault="002E262A" w:rsidP="002E262A" w:rsidR="003F10AE">
      <w:pPr>
        <w:jc w:val="center"/>
      </w:pPr>
      <w:r>
        <w:t xml:space="preserve">Zagreb </w:t>
      </w:r>
      <w:r w:rsidR="0009005D" w:rsidRPr="0009005D">
        <w:t>25. ožujka 2019.</w:t>
      </w:r>
    </w:p>
    <w:p w:rsidRDefault="003F10AE" w:rsidP="003F10AE" w:rsidR="003F10AE">
      <w:pPr>
        <w:jc w:val="both"/>
      </w:pPr>
      <w:r>
        <w:t xml:space="preserve">                        </w:t>
      </w:r>
    </w:p>
    <w:p w:rsidRDefault="003F10AE" w:rsidP="003F10AE" w:rsidR="003F10AE">
      <w:pPr>
        <w:jc w:val="right"/>
      </w:pPr>
      <w:r>
        <w:t xml:space="preserve">               SUDAC:</w:t>
      </w:r>
    </w:p>
    <w:p w:rsidRDefault="003F10AE" w:rsidP="003F10AE" w:rsidR="003F10AE">
      <w:pPr>
        <w:jc w:val="right"/>
      </w:pPr>
    </w:p>
    <w:p w:rsidRDefault="003F10AE" w:rsidP="003F10AE" w:rsidR="003F10AE">
      <w:pPr>
        <w:jc w:val="right"/>
      </w:pPr>
      <w:r>
        <w:t xml:space="preserve">               Maja Jurovicki</w:t>
      </w:r>
      <w:r w:rsidR="00F5249B">
        <w:t xml:space="preserve">, v.r. </w:t>
      </w:r>
    </w:p>
    <w:p w:rsidRDefault="003F10AE" w:rsidP="003F10AE" w:rsidR="003F10AE">
      <w:pPr>
        <w:jc w:val="both"/>
      </w:pPr>
    </w:p>
    <w:p w:rsidRDefault="003F10AE" w:rsidP="003F10AE" w:rsidR="003F10AE">
      <w:pPr>
        <w:jc w:val="both"/>
      </w:pPr>
      <w:r>
        <w:t>UPUTA O PRAVNOM LIJEKU:</w:t>
      </w:r>
    </w:p>
    <w:p w:rsidRDefault="003F10AE" w:rsidP="003F10AE" w:rsidR="003F10AE">
      <w:pPr>
        <w:jc w:val="both"/>
      </w:pPr>
      <w:r>
        <w:t xml:space="preserve">Protiv ovog rješenja dopuštena je žalba.  Žalba se podnosi ovom sudu u 2 primjerka za Visoki trgovački sud RH u roku od 8 dana. </w:t>
      </w:r>
    </w:p>
    <w:p w:rsidRDefault="003F10AE" w:rsidP="003F10AE" w:rsidR="003F10AE">
      <w:pPr>
        <w:jc w:val="both"/>
      </w:pPr>
    </w:p>
    <w:p w:rsidRDefault="003F10AE" w:rsidP="003F10AE" w:rsidR="003F10AE">
      <w:pPr>
        <w:jc w:val="both"/>
      </w:pPr>
    </w:p>
    <w:p w:rsidRDefault="00F5249B" w:rsidP="004F5146" w:rsidR="00F5249B">
      <w:pPr>
        <w:jc w:val="right"/>
      </w:pPr>
      <w:r>
        <w:t>za točnost otpravka-ovlašteni službenik</w:t>
      </w:r>
    </w:p>
    <w:p w:rsidRDefault="00F5249B" w:rsidP="004F5146" w:rsidR="00F5249B">
      <w:pPr>
        <w:jc w:val="right"/>
      </w:pPr>
      <w:r>
        <w:t xml:space="preserve">Mirjana Gašparić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sectPr w:rsidSect="00F24B6E" w:rsidR="00615013" w:rsidRPr="00351FD7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8B2" w:rsidR="00C028B2">
      <w:r>
        <w:separator/>
      </w:r>
    </w:p>
  </w:endnote>
  <w:endnote w:id="0" w:type="continuationSeparator">
    <w:p w:rsidRDefault="00C028B2" w:rsidR="00C02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8B2" w:rsidR="00C028B2">
      <w:r>
        <w:separator/>
      </w:r>
    </w:p>
  </w:footnote>
  <w:footnote w:id="0" w:type="continuationSeparator">
    <w:p w:rsidRDefault="00C028B2" w:rsidR="00C02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49B">
      <w:rPr>
        <w:rStyle w:val="Brojstranice"/>
      </w:rPr>
      <w:t>2</w:t>
    </w:r>
    <w:r>
      <w:rPr>
        <w:rStyle w:val="Brojstranice"/>
      </w:rPr>
      <w:fldChar w:fldCharType="end"/>
    </w:r>
  </w:p>
  <w:p w:rsidRDefault="0024637A" w:rsidP="00EE0456" w:rsidR="007422F4" w:rsidRPr="00EE0456">
    <w:pPr>
      <w:pStyle w:val="Zaglavlje"/>
      <w:jc w:val="right"/>
    </w:pPr>
    <w:r>
      <w:t>70. St-565/2018</w:t>
    </w:r>
    <w:r w:rsidR="00C633AC"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56303925"/>
    <w:multiLevelType w:val="hybridMultilevel"/>
    <w:tmpl w:val="2BA48B3C"/>
    <w:lvl w:tplc="DE7481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7DD95484"/>
    <w:multiLevelType w:val="hybridMultilevel"/>
    <w:tmpl w:val="2854A8D4"/>
    <w:lvl w:tplc="63204192" w:ilvl="0">
      <w:start w:val="1"/>
      <w:numFmt w:val="upperRoman"/>
      <w:lvlText w:val="%1."/>
      <w:lvlJc w:val="left"/>
      <w:pPr>
        <w:ind w:hanging="1095" w:left="180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05D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E70B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5ECD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4FF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7B8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74B3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9C0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72E1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5BE8"/>
    <w:rsid w:val="0024637A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1ECC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62A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249B"/>
    <w:rsid w:val="0031421C"/>
    <w:rsid w:val="003154F6"/>
    <w:rsid w:val="0031558C"/>
    <w:rsid w:val="003163DE"/>
    <w:rsid w:val="00316FE3"/>
    <w:rsid w:val="00317280"/>
    <w:rsid w:val="0031767F"/>
    <w:rsid w:val="00317A95"/>
    <w:rsid w:val="00317E16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2445"/>
    <w:rsid w:val="00393717"/>
    <w:rsid w:val="003943AE"/>
    <w:rsid w:val="00394A30"/>
    <w:rsid w:val="003A02E8"/>
    <w:rsid w:val="003A46B5"/>
    <w:rsid w:val="003A5646"/>
    <w:rsid w:val="003A70AA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0AE"/>
    <w:rsid w:val="003F1452"/>
    <w:rsid w:val="003F355C"/>
    <w:rsid w:val="003F50B6"/>
    <w:rsid w:val="003F5B82"/>
    <w:rsid w:val="003F6553"/>
    <w:rsid w:val="003F7AAE"/>
    <w:rsid w:val="00400F3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4DA8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3DAB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04EA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433F"/>
    <w:rsid w:val="005E5358"/>
    <w:rsid w:val="005E58A5"/>
    <w:rsid w:val="005E6F08"/>
    <w:rsid w:val="005E70AA"/>
    <w:rsid w:val="005F2D23"/>
    <w:rsid w:val="005F4857"/>
    <w:rsid w:val="005F56D1"/>
    <w:rsid w:val="005F5CEE"/>
    <w:rsid w:val="005F68A5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5F8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C49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6955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2B48"/>
    <w:rsid w:val="006C3060"/>
    <w:rsid w:val="006C62C1"/>
    <w:rsid w:val="006C727E"/>
    <w:rsid w:val="006C7A27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67FA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1D84"/>
    <w:rsid w:val="007A44F3"/>
    <w:rsid w:val="007A4A5B"/>
    <w:rsid w:val="007A4BCF"/>
    <w:rsid w:val="007A4EF0"/>
    <w:rsid w:val="007A537E"/>
    <w:rsid w:val="007A55F0"/>
    <w:rsid w:val="007A742E"/>
    <w:rsid w:val="007A7734"/>
    <w:rsid w:val="007A7C7B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B66AF"/>
    <w:rsid w:val="007C1A31"/>
    <w:rsid w:val="007C38DC"/>
    <w:rsid w:val="007C50AB"/>
    <w:rsid w:val="007C59F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2A7C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6581A"/>
    <w:rsid w:val="00865EEA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0043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023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F4A"/>
    <w:rsid w:val="00951654"/>
    <w:rsid w:val="00951BEB"/>
    <w:rsid w:val="009536D5"/>
    <w:rsid w:val="00953D49"/>
    <w:rsid w:val="00955070"/>
    <w:rsid w:val="00955555"/>
    <w:rsid w:val="00957F6C"/>
    <w:rsid w:val="009604F0"/>
    <w:rsid w:val="0096074D"/>
    <w:rsid w:val="009610B2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1D0C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3F4"/>
    <w:rsid w:val="00A10A76"/>
    <w:rsid w:val="00A10D03"/>
    <w:rsid w:val="00A10EBC"/>
    <w:rsid w:val="00A11A23"/>
    <w:rsid w:val="00A130B6"/>
    <w:rsid w:val="00A141FB"/>
    <w:rsid w:val="00A1574E"/>
    <w:rsid w:val="00A15826"/>
    <w:rsid w:val="00A15AE0"/>
    <w:rsid w:val="00A169D7"/>
    <w:rsid w:val="00A16FF0"/>
    <w:rsid w:val="00A20593"/>
    <w:rsid w:val="00A21A70"/>
    <w:rsid w:val="00A22E0A"/>
    <w:rsid w:val="00A2323B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6D2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86DD2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27EF"/>
    <w:rsid w:val="00B54E08"/>
    <w:rsid w:val="00B566CB"/>
    <w:rsid w:val="00B56C63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0702"/>
    <w:rsid w:val="00BF2DB5"/>
    <w:rsid w:val="00BF483F"/>
    <w:rsid w:val="00BF7E8E"/>
    <w:rsid w:val="00C0046E"/>
    <w:rsid w:val="00C0206A"/>
    <w:rsid w:val="00C028B2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33AC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78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0D93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2CE4"/>
    <w:rsid w:val="00D1340B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4FBD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1B4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DC5"/>
    <w:rsid w:val="00DB6ED4"/>
    <w:rsid w:val="00DC0383"/>
    <w:rsid w:val="00DC0BF9"/>
    <w:rsid w:val="00DC298B"/>
    <w:rsid w:val="00DC33A4"/>
    <w:rsid w:val="00DC3BF8"/>
    <w:rsid w:val="00DC3CE8"/>
    <w:rsid w:val="00DC4C85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42F9"/>
    <w:rsid w:val="00DE5667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66E1E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7E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B7DFD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D74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249B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3E3B"/>
    <w:rsid w:val="00F74143"/>
    <w:rsid w:val="00F81F37"/>
    <w:rsid w:val="00F847E2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782"/>
    <w:rsid w:val="00FD0916"/>
    <w:rsid w:val="00FD26D4"/>
    <w:rsid w:val="00FD3DFA"/>
    <w:rsid w:val="00FD4317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E58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Podnaslov" w:type="paragraph">
    <w:name w:val="Subtitle"/>
    <w:basedOn w:val="Normal"/>
    <w:link w:val="PodnaslovChar"/>
    <w:qFormat/>
    <w:rsid w:val="00CA4789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A478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32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49B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49B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49B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49B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Podnaslov" w:type="paragraph">
    <w:name w:val="Subtitle"/>
    <w:basedOn w:val="Normal"/>
    <w:link w:val="PodnaslovChar"/>
    <w:qFormat/>
    <w:rsid w:val="00CA4789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A478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32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49B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49B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49B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49B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St-565/2019</izvorni_sadrzaj>
    <derivirana_varijabla naziv="DomainObject.Predmet.OznakaBroj_1">St-565/2019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NOVA AUTO d.o.o. za proizvodnju, trgovinu i usluge u stečaju</izvorni_sadrzaj>
    <derivirana_varijabla naziv="DomainObject.Predmet.ProtustrankaFormated_1">  Stečajna masa iza NOVA AUTO d.o.o. za proizvodnju, trgovinu i usluge u stečaju</derivirana_varijabla>
  </DomainObject.Predmet.ProtustrankaFormated>
  <DomainObject.Predmet.ProtustrankaFormatedOIB>
    <izvorni_sadrzaj>  Stečajna masa iza NOVA AUTO d.o.o. za proizvodnju, trgovinu i usluge u stečaju, OIB 70108135876</izvorni_sadrzaj>
    <derivirana_varijabla naziv="DomainObject.Predmet.ProtustrankaFormatedOIB_1">  Stečajna masa iza NOVA AUTO d.o.o. za proizvodnju, trgovinu i usluge u stečaju, OIB 70108135876</derivirana_varijabla>
  </DomainObject.Predmet.ProtustrankaFormatedOIB>
  <DomainObject.Predmet.ProtustrankaFormatedWithAdress>
    <izvorni_sadrzaj> Stečajna masa iza NOVA AUTO d.o.o. za proizvodnju, trgovinu i usluge u stečaju, Braće Radić 20, 42000 Jalkovec</izvorni_sadrzaj>
    <derivirana_varijabla naziv="DomainObject.Predmet.ProtustrankaFormatedWithAdress_1"> Stečajna masa iza NOVA AUTO d.o.o. za proizvodnju, trgovinu i usluge u stečaju, Braće Radić 20, 42000 Jalkovec</derivirana_varijabla>
  </DomainObject.Predmet.ProtustrankaFormatedWithAdress>
  <DomainObject.Predmet.ProtustrankaFormatedWithAdressOIB>
    <izvorni_sadrzaj> Stečajna masa iza NOVA AUTO d.o.o. za proizvodnju, trgovinu i usluge u stečaju, OIB 70108135876, Braće Radić 20, 42000 Jalkovec</izvorni_sadrzaj>
    <derivirana_varijabla naziv="DomainObject.Predmet.ProtustrankaFormatedWithAdressOIB_1"> Stečajna masa iza NOVA AUTO d.o.o. za proizvodnju, trgovinu i usluge u stečaju, OIB 70108135876, Braće Radić 20, 42000 Jalkovec</derivirana_varijabla>
  </DomainObject.Predmet.ProtustrankaFormatedWithAdressOIB>
  <DomainObject.Predmet.ProtustrankaWithAdress>
    <izvorni_sadrzaj>Stečajna masa iza NOVA AUTO d.o.o. za proizvodnju, trgovinu i usluge u stečaju Braće Radić 20, 42000 Jalkovec</izvorni_sadrzaj>
    <derivirana_varijabla naziv="DomainObject.Predmet.ProtustrankaWithAdress_1">Stečajna masa iza NOVA AUTO d.o.o. za proizvodnju, trgovinu i usluge u stečaju Braće Radić 20, 42000 Jalkovec</derivirana_varijabla>
  </DomainObject.Predmet.ProtustrankaWithAdress>
  <DomainObject.Predmet.ProtustrankaWithAdressOIB>
    <izvorni_sadrzaj>Stečajna masa iza NOVA AUTO d.o.o. za proizvodnju, trgovinu i usluge u stečaju, OIB 70108135876, Braće Radić 20, 42000 Jalkovec</izvorni_sadrzaj>
    <derivirana_varijabla naziv="DomainObject.Predmet.ProtustrankaWithAdressOIB_1">Stečajna masa iza NOVA AUTO d.o.o. za proizvodnju, trgovinu i usluge u stečaju, OIB 70108135876, Braće Radić 20, 42000 Jalkovec</derivirana_varijabla>
  </DomainObject.Predmet.ProtustrankaWithAdressOIB>
  <DomainObject.Predmet.ProtustrankaNazivFormated>
    <izvorni_sadrzaj>Stečajna masa iza NOVA AUTO d.o.o. za proizvodnju, trgovinu i usluge u stečaju</izvorni_sadrzaj>
    <derivirana_varijabla naziv="DomainObject.Predmet.ProtustrankaNazivFormated_1">Stečajna masa iza NOVA AUTO d.o.o. za proizvodnju, trgovinu i usluge u stečaju</derivirana_varijabla>
  </DomainObject.Predmet.ProtustrankaNazivFormated>
  <DomainObject.Predmet.ProtustrankaNazivFormatedOIB>
    <izvorni_sadrzaj>Stečajna masa iza NOVA AUTO d.o.o. za proizvodnju, trgovinu i usluge u stečaju, OIB 70108135876</izvorni_sadrzaj>
    <derivirana_varijabla naziv="DomainObject.Predmet.ProtustrankaNazivFormatedOIB_1">Stečajna masa iza NOVA AUTO d.o.o. za proizvodnju, trgovinu i usluge u stečaju, OIB 70108135876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Anđelko Stankus</izvorni_sadrzaj>
    <derivirana_varijabla naziv="DomainObject.Predmet.StrankaFormated_1">  Anđelko Stankus</derivirana_varijabla>
  </DomainObject.Predmet.StrankaFormated>
  <DomainObject.Predmet.StrankaFormatedOIB>
    <izvorni_sadrzaj>  Anđelko Stankus, OIB 11168088853</izvorni_sadrzaj>
    <derivirana_varijabla naziv="DomainObject.Predmet.StrankaFormatedOIB_1">  Anđelko Stankus, OIB 11168088853</derivirana_varijabla>
  </DomainObject.Predmet.StrankaFormatedOIB>
  <DomainObject.Predmet.StrankaFormatedWithAdress>
    <izvorni_sadrzaj> Anđelko Stankus, Braće Radića 20, 42000 Jalkovec</izvorni_sadrzaj>
    <derivirana_varijabla naziv="DomainObject.Predmet.StrankaFormatedWithAdress_1"> Anđelko Stankus, Braće Radića 20, 42000 Jalkovec</derivirana_varijabla>
  </DomainObject.Predmet.StrankaFormatedWithAdress>
  <DomainObject.Predmet.StrankaFormatedWithAdressOIB>
    <izvorni_sadrzaj> Anđelko Stankus, OIB 11168088853, Braće Radića 20, 42000 Jalkovec</izvorni_sadrzaj>
    <derivirana_varijabla naziv="DomainObject.Predmet.StrankaFormatedWithAdressOIB_1"> Anđelko Stankus, OIB 11168088853, Braće Radića 20, 42000 Jalkovec</derivirana_varijabla>
  </DomainObject.Predmet.StrankaFormatedWithAdressOIB>
  <DomainObject.Predmet.StrankaWithAdress>
    <izvorni_sadrzaj>Anđelko Stankus Braće Radića 20,42000 Jalkovec</izvorni_sadrzaj>
    <derivirana_varijabla naziv="DomainObject.Predmet.StrankaWithAdress_1">Anđelko Stankus Braće Radića 20,42000 Jalkovec</derivirana_varijabla>
  </DomainObject.Predmet.StrankaWithAdress>
  <DomainObject.Predmet.StrankaWithAdressOIB>
    <izvorni_sadrzaj>Anđelko Stankus, OIB 11168088853, Braće Radića 20,42000 Jalkovec</izvorni_sadrzaj>
    <derivirana_varijabla naziv="DomainObject.Predmet.StrankaWithAdressOIB_1">Anđelko Stankus, OIB 11168088853, Braće Radića 20,42000 Jalkovec</derivirana_varijabla>
  </DomainObject.Predmet.StrankaWithAdressOIB>
  <DomainObject.Predmet.StrankaNazivFormated>
    <izvorni_sadrzaj>Anđelko Stankus</izvorni_sadrzaj>
    <derivirana_varijabla naziv="DomainObject.Predmet.StrankaNazivFormated_1">Anđelko Stankus</derivirana_varijabla>
  </DomainObject.Predmet.StrankaNazivFormated>
  <DomainObject.Predmet.StrankaNazivFormatedOIB>
    <izvorni_sadrzaj>Anđelko Stankus, OIB 11168088853</izvorni_sadrzaj>
    <derivirana_varijabla naziv="DomainObject.Predmet.StrankaNazivFormatedOIB_1">Anđelko Stankus, OIB 11168088853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Anđelko Stankus</item>
    </izvorni_sadrzaj>
    <derivirana_varijabla naziv="DomainObject.Predmet.StrankaListFormated_1">
      <item>Anđelko Stankus</item>
    </derivirana_varijabla>
  </DomainObject.Predmet.StrankaListFormated>
  <DomainObject.Predmet.StrankaListFormatedOIB>
    <izvorni_sadrzaj>
      <item>Anđelko Stankus, OIB 11168088853</item>
    </izvorni_sadrzaj>
    <derivirana_varijabla naziv="DomainObject.Predmet.StrankaListFormatedOIB_1">
      <item>Anđelko Stankus, OIB 11168088853</item>
    </derivirana_varijabla>
  </DomainObject.Predmet.StrankaListFormatedOIB>
  <DomainObject.Predmet.StrankaListFormatedWithAdress>
    <izvorni_sadrzaj>
      <item>Anđelko Stankus, Braće Radića 20, 42000 Jalkovec</item>
    </izvorni_sadrzaj>
    <derivirana_varijabla naziv="DomainObject.Predmet.StrankaListFormatedWithAdress_1">
      <item>Anđelko Stankus, Braće Radića 20, 42000 Jalkovec</item>
    </derivirana_varijabla>
  </DomainObject.Predmet.StrankaListFormatedWithAdress>
  <DomainObject.Predmet.StrankaListFormatedWithAdressOIB>
    <izvorni_sadrzaj>
      <item>Anđelko Stankus, OIB 11168088853, Braće Radića 20, 42000 Jalkovec</item>
    </izvorni_sadrzaj>
    <derivirana_varijabla naziv="DomainObject.Predmet.StrankaListFormatedWithAdressOIB_1">
      <item>Anđelko Stankus, OIB 11168088853, Braće Radića 20, 42000 Jalkovec</item>
    </derivirana_varijabla>
  </DomainObject.Predmet.StrankaListFormatedWithAdressOIB>
  <DomainObject.Predmet.StrankaListNazivFormated>
    <izvorni_sadrzaj>
      <item>Anđelko Stankus</item>
    </izvorni_sadrzaj>
    <derivirana_varijabla naziv="DomainObject.Predmet.StrankaListNazivFormated_1">
      <item>Anđelko Stankus</item>
    </derivirana_varijabla>
  </DomainObject.Predmet.StrankaListNazivFormated>
  <DomainObject.Predmet.StrankaListNazivFormatedOIB>
    <izvorni_sadrzaj>
      <item>Anđelko Stankus, OIB 11168088853</item>
    </izvorni_sadrzaj>
    <derivirana_varijabla naziv="DomainObject.Predmet.StrankaListNazivFormatedOIB_1">
      <item>Anđelko Stankus, OIB 11168088853</item>
    </derivirana_varijabla>
  </DomainObject.Predmet.StrankaListNazivFormatedOIB>
  <DomainObject.Predmet.ProtuStrankaListFormated>
    <izvorni_sadrzaj>
      <item>Stečajna masa iza NOVA AUTO d.o.o. za proizvodnju, trgovinu i usluge u stečaju</item>
    </izvorni_sadrzaj>
    <derivirana_varijabla naziv="DomainObject.Predmet.ProtuStrankaListFormated_1">
      <item>Stečajna masa iza NOVA AUTO d.o.o. za proizvodnju, trgovinu i usluge u stečaju</item>
    </derivirana_varijabla>
  </DomainObject.Predmet.ProtuStrankaListFormated>
  <DomainObject.Predmet.ProtuStrankaListFormatedOIB>
    <izvorni_sadrzaj>
      <item>Stečajna masa iza NOVA AUTO d.o.o. za proizvodnju, trgovinu i usluge u stečaju, OIB 70108135876</item>
    </izvorni_sadrzaj>
    <derivirana_varijabla naziv="DomainObject.Predmet.ProtuStrankaListFormatedOIB_1">
      <item>Stečajna masa iza NOVA AUTO d.o.o. za proizvodnju, trgovinu i usluge u stečaju, OIB 70108135876</item>
    </derivirana_varijabla>
  </DomainObject.Predmet.ProtuStrankaListFormatedOIB>
  <DomainObject.Predmet.ProtuStrankaListFormatedWithAdress>
    <izvorni_sadrzaj>
      <item>Stečajna masa iza NOVA AUTO d.o.o. za proizvodnju, trgovinu i usluge u stečaju, Braće Radić 20, 42000 Jalkovec</item>
    </izvorni_sadrzaj>
    <derivirana_varijabla naziv="DomainObject.Predmet.ProtuStrankaListFormatedWithAdress_1">
      <item>Stečajna masa iza NOVA AUTO d.o.o. za proizvodnju, trgovinu i usluge u stečaju, Braće Radić 20, 42000 Jalkovec</item>
    </derivirana_varijabla>
  </DomainObject.Predmet.ProtuStrankaListFormatedWithAdress>
  <DomainObject.Predmet.ProtuStrankaListFormatedWithAdressOIB>
    <izvorni_sadrzaj>
      <item>Stečajna masa iza NOVA AUTO d.o.o. za proizvodnju, trgovinu i usluge u stečaju, OIB 70108135876, Braće Radić 20, 42000 Jalkovec</item>
    </izvorni_sadrzaj>
    <derivirana_varijabla naziv="DomainObject.Predmet.ProtuStrankaListFormatedWithAdressOIB_1">
      <item>Stečajna masa iza NOVA AUTO d.o.o. za proizvodnju, trgovinu i usluge u stečaju, OIB 70108135876, Braće Radić 20, 42000 Jalkovec</item>
    </derivirana_varijabla>
  </DomainObject.Predmet.ProtuStrankaListFormatedWithAdressOIB>
  <DomainObject.Predmet.ProtuStrankaListNazivFormated>
    <izvorni_sadrzaj>
      <item>Stečajna masa iza NOVA AUTO d.o.o. za proizvodnju, trgovinu i usluge u stečaju</item>
    </izvorni_sadrzaj>
    <derivirana_varijabla naziv="DomainObject.Predmet.ProtuStrankaListNazivFormated_1">
      <item>Stečajna masa iza NOVA AUTO d.o.o. za proizvodnju, trgovinu i usluge u stečaju</item>
    </derivirana_varijabla>
  </DomainObject.Predmet.ProtuStrankaListNazivFormated>
  <DomainObject.Predmet.ProtuStrankaListNazivFormatedOIB>
    <izvorni_sadrzaj>
      <item>Stečajna masa iza NOVA AUTO d.o.o. za proizvodnju, trgovinu i usluge u stečaju, OIB 70108135876</item>
    </izvorni_sadrzaj>
    <derivirana_varijabla naziv="DomainObject.Predmet.ProtuStrankaListNazivFormatedOIB_1">
      <item>Stečajna masa iza NOVA AUTO d.o.o. za proizvodnju, trgovinu i usluge u stečaju, OIB 70108135876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Anđelko Stankus</izvorni_sadrzaj>
    <derivirana_varijabla naziv="DomainObject.Predmet.StrankaIDrugi_1">Anđelko Stankus</derivirana_varijabla>
  </DomainObject.Predmet.StrankaIDrugi>
  <DomainObject.Predmet.ProtustrankaIDrugi>
    <izvorni_sadrzaj>Stečajna masa iza NOVA AUTO d.o.o. za proizvodnju, trgovinu i usluge u stečaju</izvorni_sadrzaj>
    <derivirana_varijabla naziv="DomainObject.Predmet.ProtustrankaIDrugi_1">Stečajna masa iza NOVA AUTO d.o.o. za proizvodnju, trgovinu i usluge u stečaju</derivirana_varijabla>
  </DomainObject.Predmet.ProtustrankaIDrugi>
  <DomainObject.Predmet.StrankaIDrugiAdressOIB>
    <izvorni_sadrzaj>Anđelko Stankus, OIB 11168088853, Braće Radića 20, 42000 Jalkovec</izvorni_sadrzaj>
    <derivirana_varijabla naziv="DomainObject.Predmet.StrankaIDrugiAdressOIB_1">Anđelko Stankus, OIB 11168088853, Braće Radića 20, 42000 Jalkovec</derivirana_varijabla>
  </DomainObject.Predmet.StrankaIDrugiAdressOIB>
  <DomainObject.Predmet.ProtustrankaIDrugiAdressOIB>
    <izvorni_sadrzaj>Stečajna masa iza NOVA AUTO d.o.o. za proizvodnju, trgovinu i usluge u stečaju, OIB 70108135876, Braće Radić 20, 42000 Jalkovec</izvorni_sadrzaj>
    <derivirana_varijabla naziv="DomainObject.Predmet.ProtustrankaIDrugiAdressOIB_1">Stečajna masa iza NOVA AUTO d.o.o. za proizvodnju, trgovinu i usluge u stečaju, OIB 70108135876, Braće Radić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Anđelko Stankus</item>
      <item>Stečajna masa iza NOVA AUTO d.o.o. za proizvodnju, trgovinu i usluge u stečaju</item>
    </izvorni_sadrzaj>
    <derivirana_varijabla naziv="DomainObject.Predmet.SudioniciListNaziv_1">
      <item>Anđelko Stankus</item>
      <item>Stečajna masa iza NOVA AUTO d.o.o. za proizvodnju, trgovinu i usluge u stečaju</item>
    </derivirana_varijabla>
  </DomainObject.Predmet.SudioniciListNaziv>
  <DomainObject.Predmet.SudioniciListAdressOIB>
    <izvorni_sadrzaj>
      <item>Anđelko Stankus, OIB 11168088853, Braće Radića 20,42000 Jalkovec</item>
      <item>Stečajna masa iza NOVA AUTO d.o.o. za proizvodnju, trgovinu i usluge u stečaju, OIB 70108135876, Braće Radić 20,42000 Jalkovec</item>
    </izvorni_sadrzaj>
    <derivirana_varijabla naziv="DomainObject.Predmet.SudioniciListAdressOIB_1">
      <item>Anđelko Stankus, OIB 11168088853, Braće Radića 20,42000 Jalkovec</item>
      <item>Stečajna masa iza NOVA AUTO d.o.o. za proizvodnju, trgovinu i usluge u stečaju, OIB 70108135876, Braće Radić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11168088853</item>
      <item>, OIB 70108135876</item>
    </izvorni_sadrzaj>
    <derivirana_varijabla naziv="DomainObject.Predmet.SudioniciListNazivOIB_1">
      <item>, OIB 11168088853</item>
      <item>, OIB 70108135876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33FB0-4B8E-4896-8283-397ED8B43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3138</properties:Characters>
  <properties:Lines>81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2019-03-25T11:15:00Z</dcterms:created>
  <dc:creator>galica</dc:creator>
  <cp:lastModifiedBy>Mirjana Gašparić</cp:lastModifiedBy>
  <cp:lastPrinted>2019-03-25T12:55:00Z</cp:lastPrinted>
  <dcterms:modified xmlns:xsi="http://www.w3.org/2001/XMLSchema-instance" xsi:type="dcterms:W3CDTF">2019-03-25T12:55:00Z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(St-565-19  nastavak postupka radi naknadne diobe posebno 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