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bd58" w14:paraId="041bd58" w:rsidRDefault="000C3465" w:rsidP="00443475" w:rsidR="00703041">
      <w:pPr>
        <w:tabs>
          <w:tab w:pos="7245" w:val="left"/>
        </w:tabs>
        <w:jc w:val="right"/>
        <w15:collapsed w:val="false"/>
      </w:pPr>
      <w:r>
        <w:t>6</w:t>
      </w:r>
      <w:r w:rsidR="00117977">
        <w:t xml:space="preserve"> St-</w:t>
      </w:r>
      <w:r w:rsidR="0044189B">
        <w:t>167</w:t>
      </w:r>
      <w:r w:rsidR="00632512">
        <w:t>/16-</w:t>
      </w:r>
      <w:r w:rsidR="0044189B">
        <w:t>51</w:t>
      </w:r>
    </w:p>
    <w:p w:rsidRDefault="00443475" w:rsidP="00443475" w:rsidR="00443475">
      <w:r>
        <w:rPr>
          <w:rStyle w:val="Naglaeno"/>
        </w:rPr>
        <w:t xml:space="preserve"> </w:t>
      </w:r>
      <w:r w:rsidR="00013DA4">
        <w:rPr>
          <w:rStyle w:val="Naglaeno"/>
        </w:rPr>
        <w:t xml:space="preserve">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443475" w:rsidR="00013DA4" w:rsidRPr="00443475">
      <w:r w:rsidRPr="00B82754">
        <w:rPr>
          <w:b/>
        </w:rPr>
        <w:t>REPUBLIKA HRVATSKA</w:t>
      </w:r>
    </w:p>
    <w:p w:rsidRDefault="00013DA4" w:rsidP="005E0C19" w:rsidR="0091257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07E3" w:rsidP="005E0C19" w:rsidR="009307E3">
      <w:pPr>
        <w:ind w:hanging="720" w:left="360"/>
        <w:rPr>
          <w:sz w:val="22"/>
          <w:szCs w:val="22"/>
        </w:rPr>
      </w:pP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7B6358" w:rsidP="00703041" w:rsidR="007B6358"/>
    <w:p w:rsidRDefault="009307E3" w:rsidP="00703041" w:rsidR="009307E3"/>
    <w:p w:rsidRDefault="00F40360" w:rsidP="0071436D" w:rsidR="00443475">
      <w:pPr>
        <w:ind w:firstLine="720"/>
        <w:jc w:val="both"/>
      </w:pPr>
      <w:r w:rsidRPr="00D877F2">
        <w:t xml:space="preserve">Trgovački sud u Osijeku, </w:t>
      </w:r>
      <w:r w:rsidR="000C3465">
        <w:t>po stečajnoj sutkinji Nadi Roso</w:t>
      </w:r>
      <w:r w:rsidRPr="00D877F2">
        <w:t xml:space="preserve">, u stečajnom postupku nad stečajnim dužnikom: </w:t>
      </w:r>
      <w:r w:rsidR="0044189B">
        <w:rPr>
          <w:b/>
          <w:color w:val="000000"/>
        </w:rPr>
        <w:t>AGROHOLDING d.o.o. "u stečaju" Osijek, Kapucinska 33/3, OIB: 73596716778, MBS: 030081920</w:t>
      </w:r>
      <w:r w:rsidRPr="00D877F2">
        <w:t xml:space="preserve">, dana </w:t>
      </w:r>
      <w:r w:rsidR="0044189B">
        <w:t>2. srpnja</w:t>
      </w:r>
      <w:r w:rsidR="0071436D">
        <w:t xml:space="preserve"> 2018. g.,</w:t>
      </w:r>
    </w:p>
    <w:p w:rsidRDefault="009307E3" w:rsidP="00443475" w:rsidR="009307E3" w:rsidRPr="00443475">
      <w:pPr>
        <w:ind w:firstLine="720"/>
        <w:jc w:val="both"/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 w:rsidRPr="0044189B">
      <w:pPr>
        <w:jc w:val="center"/>
      </w:pPr>
    </w:p>
    <w:p w:rsidRDefault="0044189B" w:rsidP="0044189B" w:rsidR="0044189B">
      <w:pPr>
        <w:ind w:firstLine="360"/>
        <w:jc w:val="both"/>
        <w:rPr>
          <w:bCs/>
        </w:rPr>
      </w:pPr>
      <w:r>
        <w:t>I</w:t>
      </w:r>
      <w:r>
        <w:tab/>
      </w:r>
      <w:r w:rsidR="001728D2" w:rsidRPr="0044189B">
        <w:t>Temeljem odredbe čl. 247. st. 1. i st. 3. Stečajnog zakona (NN-71/2015 i NN 104/2017), a u svezi s odredbom članka 95. Ovršnog zakona (NN-112/12, 25/13, 93/14 i 55/16) određuje se prodaja u stečajnom postupku, uz odgovarajuću primjenu pravila o ovrsi na nekretninama, nekretnin</w:t>
      </w:r>
      <w:r>
        <w:t>e</w:t>
      </w:r>
      <w:r w:rsidR="001728D2" w:rsidRPr="0044189B">
        <w:t xml:space="preserve"> u vlasništvu stečajnog dužnika </w:t>
      </w:r>
      <w:r w:rsidRPr="0044189B">
        <w:rPr>
          <w:b/>
          <w:color w:val="000000"/>
        </w:rPr>
        <w:t>AGROHOLDING d.o.o. "u stečaju" Osijek, Kapucinska 33/3, OIB: 73596716778, MBS: 030081920</w:t>
      </w:r>
      <w:r>
        <w:rPr>
          <w:bCs/>
        </w:rPr>
        <w:t xml:space="preserve"> i to:</w:t>
      </w:r>
    </w:p>
    <w:p w:rsidRDefault="0044189B" w:rsidP="0044189B" w:rsidR="0044189B">
      <w:pPr>
        <w:ind w:firstLine="360"/>
        <w:jc w:val="both"/>
      </w:pPr>
      <w:r>
        <w:rPr>
          <w:bCs/>
        </w:rPr>
        <w:t>a)</w:t>
      </w:r>
      <w:r w:rsidR="001728D2" w:rsidRPr="0044189B">
        <w:rPr>
          <w:bCs/>
        </w:rPr>
        <w:t xml:space="preserve"> </w:t>
      </w:r>
      <w:r w:rsidR="00632512" w:rsidRPr="0044189B">
        <w:t xml:space="preserve">nekretnina upisana u </w:t>
      </w:r>
      <w:r w:rsidRPr="0044189B">
        <w:rPr>
          <w:b/>
        </w:rPr>
        <w:t>zemljišnoknjižni odjel Donji Miholjac</w:t>
      </w:r>
      <w:r>
        <w:t xml:space="preserve"> Općinskog suda Osijek stalna služba Valpovo </w:t>
      </w:r>
      <w:r w:rsidRPr="0044189B">
        <w:rPr>
          <w:b/>
        </w:rPr>
        <w:t>z.k.ul. br. 3185</w:t>
      </w:r>
      <w:r>
        <w:t xml:space="preserve"> k.o. Donji Miholjac, </w:t>
      </w:r>
      <w:proofErr w:type="spellStart"/>
      <w:r w:rsidRPr="0044189B">
        <w:rPr>
          <w:b/>
        </w:rPr>
        <w:t>kč</w:t>
      </w:r>
      <w:proofErr w:type="spellEnd"/>
      <w:r w:rsidRPr="0044189B">
        <w:rPr>
          <w:b/>
        </w:rPr>
        <w:t>. br. 284/2</w:t>
      </w:r>
      <w:r>
        <w:t xml:space="preserve"> kuća broj 55 i ekonomsko dvorište u ul. Vukovarskoj ukupne površine 4653 m2 na kojoj je upisano </w:t>
      </w:r>
      <w:proofErr w:type="spellStart"/>
      <w:r>
        <w:t>razlučno</w:t>
      </w:r>
      <w:proofErr w:type="spellEnd"/>
      <w:r>
        <w:t xml:space="preserve"> pravo za korist </w:t>
      </w:r>
      <w:proofErr w:type="spellStart"/>
      <w:r>
        <w:t>Heta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 xml:space="preserve"> AG, </w:t>
      </w:r>
      <w:proofErr w:type="spellStart"/>
      <w:r>
        <w:t>Klagenfurt</w:t>
      </w:r>
      <w:proofErr w:type="spellEnd"/>
      <w:r>
        <w:t xml:space="preserve">, Republika Austrija te prava služnosti za korist Dom za starije i nemoćne osobe Moj dom </w:t>
      </w:r>
      <w:proofErr w:type="spellStart"/>
      <w:r>
        <w:t>Majdenić</w:t>
      </w:r>
      <w:proofErr w:type="spellEnd"/>
      <w:r>
        <w:t>, Donji Miholjac, Majur 8,</w:t>
      </w:r>
    </w:p>
    <w:p w:rsidRDefault="0044189B" w:rsidP="0044189B" w:rsidR="0044189B">
      <w:pPr>
        <w:ind w:firstLine="360"/>
        <w:jc w:val="both"/>
      </w:pPr>
    </w:p>
    <w:p w:rsidRDefault="0044189B" w:rsidP="0044189B" w:rsidR="0044189B">
      <w:pPr>
        <w:pStyle w:val="Odlomakpopisa"/>
        <w:numPr>
          <w:ilvl w:val="0"/>
          <w:numId w:val="9"/>
        </w:numPr>
      </w:pPr>
      <w:r>
        <w:t xml:space="preserve">upisana u </w:t>
      </w:r>
      <w:r w:rsidRPr="0044189B">
        <w:rPr>
          <w:b/>
        </w:rPr>
        <w:t>zemljišnoknjižni odjel Donji Miholjac</w:t>
      </w:r>
      <w:r>
        <w:t xml:space="preserve"> Općinskog suda Osijek stalna služba Valpovo </w:t>
      </w:r>
      <w:r w:rsidRPr="0044189B">
        <w:rPr>
          <w:b/>
        </w:rPr>
        <w:t>z.k.ul. br. 3186</w:t>
      </w:r>
      <w:r>
        <w:t xml:space="preserve"> k.o. Donji Miholjac, </w:t>
      </w:r>
      <w:proofErr w:type="spellStart"/>
      <w:r>
        <w:t>kč</w:t>
      </w:r>
      <w:proofErr w:type="spellEnd"/>
      <w:r>
        <w:t xml:space="preserve">. br. </w:t>
      </w:r>
      <w:r w:rsidRPr="0044189B">
        <w:rPr>
          <w:b/>
        </w:rPr>
        <w:t>284/3</w:t>
      </w:r>
      <w:r>
        <w:t xml:space="preserve"> tri zgrade broj 57 i ekonomsko dvorište u ul. Vukovarskoj ukupne površine 4653 m2 na kojoj je upisano </w:t>
      </w:r>
      <w:proofErr w:type="spellStart"/>
      <w:r>
        <w:t>razlučno</w:t>
      </w:r>
      <w:proofErr w:type="spellEnd"/>
      <w:r>
        <w:t xml:space="preserve"> pravo za korist </w:t>
      </w:r>
      <w:proofErr w:type="spellStart"/>
      <w:r>
        <w:t>Heta</w:t>
      </w:r>
      <w:proofErr w:type="spellEnd"/>
      <w:r>
        <w:t xml:space="preserve"> 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Resolution</w:t>
      </w:r>
      <w:proofErr w:type="spellEnd"/>
      <w:r>
        <w:t xml:space="preserve"> AG, </w:t>
      </w:r>
      <w:proofErr w:type="spellStart"/>
      <w:r>
        <w:t>Klagenfurt</w:t>
      </w:r>
      <w:proofErr w:type="spellEnd"/>
      <w:r>
        <w:t>, Republika Austrija.</w:t>
      </w:r>
    </w:p>
    <w:p w:rsidRDefault="001728D2" w:rsidP="0044189B" w:rsidR="001728D2" w:rsidRPr="00632512">
      <w:pPr>
        <w:pStyle w:val="Bezproreda"/>
        <w:ind w:firstLine="360"/>
        <w:jc w:val="both"/>
      </w:pPr>
    </w:p>
    <w:p w:rsidRDefault="00632512" w:rsidP="00632512" w:rsidR="0071436D">
      <w:pPr>
        <w:ind w:firstLine="708"/>
      </w:pPr>
      <w:r>
        <w:t>II</w:t>
      </w:r>
      <w:r>
        <w:tab/>
      </w:r>
      <w:r w:rsidR="001728D2" w:rsidRPr="00632512">
        <w:t xml:space="preserve">Utvrđena vrijednost nekretnine pod točkom I. </w:t>
      </w:r>
      <w:r w:rsidR="0044189B">
        <w:t xml:space="preserve">a) </w:t>
      </w:r>
      <w:r w:rsidR="001728D2" w:rsidRPr="00632512">
        <w:t>ovog Zaključka</w:t>
      </w:r>
      <w:r w:rsidR="0071436D" w:rsidRPr="00632512">
        <w:t xml:space="preserve"> i to za nekretninu</w:t>
      </w:r>
      <w:r w:rsidR="0071436D">
        <w:t xml:space="preserve"> upisanu u</w:t>
      </w:r>
      <w:r>
        <w:t xml:space="preserve"> </w:t>
      </w:r>
      <w:proofErr w:type="spellStart"/>
      <w:r>
        <w:t>zk</w:t>
      </w:r>
      <w:proofErr w:type="spellEnd"/>
      <w:r>
        <w:t xml:space="preserve">. odjel </w:t>
      </w:r>
      <w:r w:rsidR="0044189B">
        <w:t>Donji Miholjac</w:t>
      </w:r>
      <w:r w:rsidR="0071436D">
        <w:t xml:space="preserve">: </w:t>
      </w:r>
    </w:p>
    <w:p w:rsidRDefault="0071436D" w:rsidP="00632512" w:rsidR="001728D2">
      <w:pPr>
        <w:pStyle w:val="Tijeloteksta"/>
        <w:suppressAutoHyphens w:val="false"/>
        <w:ind w:left="720"/>
      </w:pPr>
      <w:r>
        <w:t>-</w:t>
      </w:r>
      <w:r w:rsidRPr="0071436D">
        <w:t xml:space="preserve"> </w:t>
      </w:r>
      <w:r w:rsidR="0044189B" w:rsidRPr="0044189B">
        <w:rPr>
          <w:b/>
        </w:rPr>
        <w:t>z.k.ul. br. 3185</w:t>
      </w:r>
      <w:r w:rsidR="0044189B">
        <w:t xml:space="preserve"> k.o. Donji Miholjac, </w:t>
      </w:r>
      <w:proofErr w:type="spellStart"/>
      <w:r w:rsidR="0044189B" w:rsidRPr="0044189B">
        <w:rPr>
          <w:b/>
        </w:rPr>
        <w:t>kč</w:t>
      </w:r>
      <w:proofErr w:type="spellEnd"/>
      <w:r w:rsidR="0044189B" w:rsidRPr="0044189B">
        <w:rPr>
          <w:b/>
        </w:rPr>
        <w:t>. br. 284/2</w:t>
      </w:r>
      <w:r w:rsidR="0044189B">
        <w:t xml:space="preserve"> kuća broj 55 i ekonomsko dvorište u ul. Vukovarskoj ukupne površine 4653 m2 </w:t>
      </w:r>
      <w:r w:rsidR="001728D2" w:rsidRPr="00632512">
        <w:rPr>
          <w:b/>
        </w:rPr>
        <w:t xml:space="preserve">iznosi </w:t>
      </w:r>
      <w:r w:rsidR="0044189B">
        <w:rPr>
          <w:b/>
        </w:rPr>
        <w:t>605.000,00</w:t>
      </w:r>
      <w:r w:rsidRPr="00632512">
        <w:rPr>
          <w:b/>
        </w:rPr>
        <w:t xml:space="preserve"> kn</w:t>
      </w:r>
      <w:r>
        <w:t xml:space="preserve"> </w:t>
      </w:r>
    </w:p>
    <w:p w:rsidRDefault="0044189B" w:rsidP="00632512" w:rsidR="0044189B">
      <w:pPr>
        <w:pStyle w:val="Tijeloteksta"/>
        <w:suppressAutoHyphens w:val="false"/>
        <w:ind w:left="720"/>
      </w:pPr>
    </w:p>
    <w:p w:rsidRDefault="0044189B" w:rsidP="0044189B" w:rsidR="00632512" w:rsidRPr="0044189B">
      <w:pPr>
        <w:pStyle w:val="Tijeloteksta"/>
        <w:numPr>
          <w:ilvl w:val="0"/>
          <w:numId w:val="10"/>
        </w:numPr>
        <w:suppressAutoHyphens w:val="false"/>
      </w:pPr>
      <w:r w:rsidRPr="0044189B">
        <w:rPr>
          <w:b/>
        </w:rPr>
        <w:t>z.k.ul. br. 3186</w:t>
      </w:r>
      <w:r>
        <w:t xml:space="preserve"> k.o. Donji Miholjac, </w:t>
      </w:r>
      <w:proofErr w:type="spellStart"/>
      <w:r>
        <w:t>kč</w:t>
      </w:r>
      <w:proofErr w:type="spellEnd"/>
      <w:r>
        <w:t xml:space="preserve">. br. </w:t>
      </w:r>
      <w:r w:rsidRPr="0044189B">
        <w:rPr>
          <w:b/>
        </w:rPr>
        <w:t>284/3</w:t>
      </w:r>
      <w:r>
        <w:t xml:space="preserve"> tri zgrade broj 57 i ekonomsko dvorište u ul. Vukovarskoj ukupne površine 4653 m2 </w:t>
      </w:r>
      <w:r w:rsidRPr="0044189B">
        <w:rPr>
          <w:b/>
        </w:rPr>
        <w:t>iznosi</w:t>
      </w:r>
      <w:r>
        <w:t xml:space="preserve"> </w:t>
      </w:r>
      <w:r>
        <w:rPr>
          <w:b/>
        </w:rPr>
        <w:t>560.000,00 kn</w:t>
      </w:r>
    </w:p>
    <w:p w:rsidRDefault="001728D2" w:rsidP="001728D2" w:rsidR="001728D2" w:rsidRPr="00302C43">
      <w:pPr>
        <w:jc w:val="both"/>
      </w:pPr>
    </w:p>
    <w:p w:rsidRDefault="001728D2" w:rsidP="001728D2" w:rsidR="001728D2" w:rsidRPr="00302C43">
      <w:pPr>
        <w:jc w:val="both"/>
      </w:pPr>
    </w:p>
    <w:p w:rsidRDefault="00632512" w:rsidP="00632512" w:rsidR="001728D2" w:rsidRPr="00302C43">
      <w:pPr>
        <w:ind w:firstLine="426"/>
        <w:jc w:val="both"/>
      </w:pPr>
      <w:r>
        <w:t>III</w:t>
      </w:r>
      <w:r>
        <w:tab/>
      </w:r>
      <w:r>
        <w:tab/>
      </w:r>
      <w:r w:rsidR="001728D2" w:rsidRPr="00302C43">
        <w:t>Prodaju nekretnine iz točke 1. ovog zaključka provodi Financijska agencija elektroničkom javnom dražbom. Elektronička javna dražba počinje objavom poziva Financijske agencije na sudjelovanje u elektroničkoj javnoj dražbi na mrežnim stranicama Financijske agencije kojim Financijska agencija određuje datum i vrijeme trajanja dražbe. Od objavljivanja poziva na sudjelovanje u elektroničkoj javnoj dražbi na mrežnim stranicama Financijske agencije do početka prikupljanja ponuda mora proteći najmanje šezdeset dana.</w:t>
      </w:r>
    </w:p>
    <w:p w:rsidRDefault="001728D2" w:rsidP="001728D2" w:rsidR="001728D2" w:rsidRPr="00302C43">
      <w:pPr>
        <w:pStyle w:val="Odlomakpopisa"/>
      </w:pPr>
    </w:p>
    <w:p w:rsidRDefault="00632512" w:rsidP="00632512" w:rsidR="00A30D21" w:rsidRPr="0044189B">
      <w:pPr>
        <w:ind w:firstLine="426"/>
        <w:jc w:val="both"/>
      </w:pPr>
      <w:r>
        <w:lastRenderedPageBreak/>
        <w:t>IV</w:t>
      </w:r>
      <w:r w:rsidRPr="0044189B">
        <w:tab/>
      </w:r>
      <w:r w:rsidRPr="0044189B">
        <w:tab/>
      </w:r>
      <w:r w:rsidR="001728D2" w:rsidRPr="0044189B">
        <w:rPr>
          <w:b/>
        </w:rPr>
        <w:t>Uvjeti prodaje</w:t>
      </w:r>
      <w:r w:rsidRPr="0044189B">
        <w:rPr>
          <w:b/>
        </w:rPr>
        <w:t xml:space="preserve"> u odnosu na slijedeće nekretnine</w:t>
      </w:r>
      <w:r w:rsidR="001728D2" w:rsidRPr="0044189B">
        <w:rPr>
          <w:b/>
        </w:rPr>
        <w:t>:</w:t>
      </w:r>
      <w:r w:rsidR="00A30D21" w:rsidRPr="0044189B">
        <w:rPr>
          <w:b/>
        </w:rPr>
        <w:t xml:space="preserve"> </w:t>
      </w:r>
    </w:p>
    <w:p w:rsidRDefault="00632512" w:rsidP="0044189B" w:rsidR="0044189B" w:rsidRPr="0044189B">
      <w:pPr>
        <w:ind w:firstLine="708"/>
      </w:pPr>
      <w:r w:rsidRPr="0044189B">
        <w:rPr>
          <w:iCs/>
        </w:rPr>
        <w:t xml:space="preserve"> </w:t>
      </w:r>
      <w:r w:rsidRPr="0044189B">
        <w:t xml:space="preserve">nekretnina upisana u zemljišnoknjižni odjel </w:t>
      </w:r>
      <w:r w:rsidR="0044189B" w:rsidRPr="0044189B">
        <w:t xml:space="preserve">Donji Miholjac: </w:t>
      </w:r>
    </w:p>
    <w:p w:rsidRDefault="0044189B" w:rsidP="0044189B" w:rsidR="00632512" w:rsidRPr="0044189B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44189B">
        <w:rPr>
          <w:rFonts w:cs="Times New Roman" w:hAnsi="Times New Roman" w:ascii="Times New Roman"/>
          <w:sz w:val="24"/>
          <w:szCs w:val="24"/>
        </w:rPr>
        <w:t xml:space="preserve">- </w:t>
      </w:r>
      <w:r w:rsidRPr="0044189B">
        <w:rPr>
          <w:rFonts w:cs="Times New Roman" w:hAnsi="Times New Roman" w:ascii="Times New Roman"/>
          <w:b/>
          <w:sz w:val="24"/>
          <w:szCs w:val="24"/>
        </w:rPr>
        <w:t>z.k.ul. br. 3185</w:t>
      </w:r>
      <w:r w:rsidRPr="0044189B">
        <w:rPr>
          <w:rFonts w:cs="Times New Roman" w:hAnsi="Times New Roman" w:ascii="Times New Roman"/>
          <w:sz w:val="24"/>
          <w:szCs w:val="24"/>
        </w:rPr>
        <w:t xml:space="preserve"> k.o. Donji Miholjac, </w:t>
      </w:r>
      <w:proofErr w:type="spellStart"/>
      <w:r w:rsidRPr="0044189B">
        <w:rPr>
          <w:rFonts w:cs="Times New Roman" w:hAnsi="Times New Roman" w:ascii="Times New Roman"/>
          <w:b/>
          <w:sz w:val="24"/>
          <w:szCs w:val="24"/>
        </w:rPr>
        <w:t>kč</w:t>
      </w:r>
      <w:proofErr w:type="spellEnd"/>
      <w:r w:rsidRPr="0044189B">
        <w:rPr>
          <w:rFonts w:cs="Times New Roman" w:hAnsi="Times New Roman" w:ascii="Times New Roman"/>
          <w:b/>
          <w:sz w:val="24"/>
          <w:szCs w:val="24"/>
        </w:rPr>
        <w:t>. br. 284/2</w:t>
      </w:r>
      <w:r w:rsidRPr="0044189B">
        <w:rPr>
          <w:rFonts w:cs="Times New Roman" w:hAnsi="Times New Roman" w:ascii="Times New Roman"/>
          <w:sz w:val="24"/>
          <w:szCs w:val="24"/>
        </w:rPr>
        <w:t xml:space="preserve"> kuća broj 55 i ekonomsko dvorište u ul. Vukovarskoj ukupne površine 4653 m2</w:t>
      </w:r>
      <w:r w:rsidR="00632512" w:rsidRPr="0044189B">
        <w:rPr>
          <w:rFonts w:cs="Times New Roman" w:hAnsi="Times New Roman" w:ascii="Times New Roman"/>
          <w:sz w:val="24"/>
          <w:szCs w:val="24"/>
        </w:rPr>
        <w:t>:</w:t>
      </w:r>
    </w:p>
    <w:p w:rsidRDefault="00A30D21" w:rsidP="00632512" w:rsidR="00A30D21" w:rsidRPr="0044189B">
      <w:pPr>
        <w:pStyle w:val="Odlomakpopisa"/>
      </w:pPr>
    </w:p>
    <w:p w:rsidRDefault="00A30D21" w:rsidP="00285635" w:rsidR="00A30D21">
      <w:pPr>
        <w:pStyle w:val="Odlomakpopisa"/>
        <w:numPr>
          <w:ilvl w:val="0"/>
          <w:numId w:val="2"/>
        </w:numPr>
      </w:pPr>
      <w:r w:rsidRPr="0044189B">
        <w:t>Minimalna zakonska</w:t>
      </w:r>
      <w:r>
        <w:t xml:space="preserve"> </w:t>
      </w:r>
      <w:r w:rsidR="00632512">
        <w:t>cijena ispod koje se nekretnina ne može</w:t>
      </w:r>
      <w:r>
        <w:t xml:space="preserve"> prodati: 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>
        <w:t xml:space="preserve">na prvoj javnoj dražbi ispod ¾ utvrđene vrijednosti odnosno ispod </w:t>
      </w:r>
      <w:r w:rsidR="0044189B">
        <w:t>453.750,00</w:t>
      </w:r>
      <w:r>
        <w:t xml:space="preserve"> kn;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>
        <w:t xml:space="preserve">na drugoj javnoj dražbi ispod ½ utvrđene vrijednosti odnosno ispod </w:t>
      </w:r>
      <w:r w:rsidR="0044189B">
        <w:t>302.500,00</w:t>
      </w:r>
      <w:r>
        <w:t xml:space="preserve"> kn;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trećoj</w:t>
      </w:r>
      <w:r w:rsidRPr="00632512">
        <w:t xml:space="preserve"> javnoj dražbi ispod </w:t>
      </w:r>
      <w:r>
        <w:t xml:space="preserve">¼ </w:t>
      </w:r>
      <w:r w:rsidRPr="00632512">
        <w:t xml:space="preserve"> utvrđene vrijednosti odnosno ispod </w:t>
      </w:r>
      <w:r w:rsidR="0044189B">
        <w:t>151.250,00</w:t>
      </w:r>
      <w:r w:rsidRPr="00632512">
        <w:t xml:space="preserve"> kn;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četvrtoj javnoj dražbi nekretnine se prodaji po početnoj cijeni od 1,00 kn (čl. 247 st. 6 SZ)</w:t>
      </w:r>
    </w:p>
    <w:p w:rsidRDefault="00A30D21" w:rsidP="00A30D21" w:rsidR="00A30D21">
      <w:pPr>
        <w:pStyle w:val="Odlomakpopisa"/>
      </w:pPr>
    </w:p>
    <w:p w:rsidRDefault="00A30D21" w:rsidP="00285635" w:rsidR="00A30D21">
      <w:pPr>
        <w:pStyle w:val="Odlomakpopisa"/>
        <w:numPr>
          <w:ilvl w:val="0"/>
          <w:numId w:val="2"/>
        </w:numPr>
      </w:pPr>
      <w:r>
        <w:t>Početna cijena za nadmetanje</w:t>
      </w:r>
      <w:r w:rsidR="00632512">
        <w:t>: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>
        <w:t xml:space="preserve">na prvoj javnoj dražbi </w:t>
      </w:r>
      <w:r w:rsidR="005F5458">
        <w:t xml:space="preserve">po početnoj cijeni </w:t>
      </w:r>
      <w:r>
        <w:t xml:space="preserve">¾ utvrđene vrijednosti odnosno </w:t>
      </w:r>
      <w:r w:rsidR="0044189B">
        <w:t>453.750,00</w:t>
      </w:r>
      <w:r>
        <w:t xml:space="preserve"> kn;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>
        <w:t xml:space="preserve">na drugoj javnoj dražbi </w:t>
      </w:r>
      <w:r w:rsidR="005F5458">
        <w:t>po početnoj cijeni</w:t>
      </w:r>
      <w:r>
        <w:t xml:space="preserve"> ½ utvrđene vrijednosti odnosno  </w:t>
      </w:r>
      <w:r w:rsidR="0044189B">
        <w:t>302.500,00</w:t>
      </w:r>
      <w:r>
        <w:t xml:space="preserve"> kn;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trećoj</w:t>
      </w:r>
      <w:r w:rsidRPr="00632512">
        <w:t xml:space="preserve"> javnoj dražbi </w:t>
      </w:r>
      <w:r w:rsidR="005F5458">
        <w:t>po početnoj cijeni</w:t>
      </w:r>
      <w:r w:rsidRPr="00632512">
        <w:t xml:space="preserve"> </w:t>
      </w:r>
      <w:r>
        <w:t xml:space="preserve">¼ </w:t>
      </w:r>
      <w:r w:rsidRPr="00632512">
        <w:t xml:space="preserve"> utvrđene vrijednosti odnosno </w:t>
      </w:r>
      <w:r w:rsidR="0044189B">
        <w:t>151.250,00</w:t>
      </w:r>
      <w:r w:rsidRPr="00632512">
        <w:t xml:space="preserve"> kn;</w:t>
      </w:r>
    </w:p>
    <w:p w:rsidRDefault="00632512" w:rsidP="00285635" w:rsidR="00632512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četvrtoj javnoj dražbi nekretnine se prodaji po početnoj cijeni od 1,00 kn (čl. 247 st. 6 SZ)</w:t>
      </w:r>
    </w:p>
    <w:p w:rsidRDefault="00632512" w:rsidP="00632512" w:rsidR="00632512">
      <w:pPr>
        <w:pStyle w:val="Odlomakpopisa"/>
        <w:ind w:left="786"/>
      </w:pPr>
    </w:p>
    <w:p w:rsidRDefault="00A30D21" w:rsidP="00A30D21" w:rsidR="00A30D21">
      <w:pPr>
        <w:ind w:left="426"/>
        <w:jc w:val="both"/>
      </w:pPr>
      <w:r>
        <w:t xml:space="preserve">Iznos dražbovnog koraka: </w:t>
      </w:r>
      <w:r w:rsidR="0044189B">
        <w:t>1</w:t>
      </w:r>
      <w:r>
        <w:t>.000,00 kn.</w:t>
      </w:r>
    </w:p>
    <w:p w:rsidRDefault="00A30D21" w:rsidP="00A30D21" w:rsidR="00A30D21">
      <w:pPr>
        <w:ind w:left="426"/>
        <w:jc w:val="both"/>
      </w:pPr>
      <w:r>
        <w:t>Oznaka elektroničke javne dražbe: prva</w:t>
      </w:r>
    </w:p>
    <w:p w:rsidRDefault="00A30D21" w:rsidP="00A30D21" w:rsidR="00A30D21">
      <w:pPr>
        <w:ind w:left="426"/>
        <w:jc w:val="both"/>
      </w:pPr>
      <w:r>
        <w:t>Redni broje održavanja elektroničke javne dražbe: prv</w:t>
      </w:r>
      <w:r w:rsidR="005F5458">
        <w:t>i put</w:t>
      </w:r>
    </w:p>
    <w:p w:rsidRDefault="00A30D21" w:rsidP="005F5458" w:rsidR="005F5458">
      <w:pPr>
        <w:ind w:left="426"/>
        <w:jc w:val="both"/>
      </w:pPr>
      <w:r>
        <w:t xml:space="preserve">Iznos jamčevine koju ponuditelj mora uplatiti: </w:t>
      </w:r>
      <w:r w:rsidR="0044189B">
        <w:t>60.500,00</w:t>
      </w:r>
      <w:r>
        <w:t xml:space="preserve"> kn</w:t>
      </w:r>
      <w:r w:rsidR="005F5458">
        <w:t xml:space="preserve"> (10% od utvrđene vrijednosti nekretnine)</w:t>
      </w:r>
      <w:r>
        <w:t>.</w:t>
      </w:r>
    </w:p>
    <w:p w:rsidRDefault="005F5458" w:rsidP="005F5458" w:rsidR="005F5458">
      <w:pPr>
        <w:ind w:left="426"/>
        <w:jc w:val="both"/>
      </w:pPr>
    </w:p>
    <w:p w:rsidRDefault="005F5458" w:rsidP="005F5458" w:rsidR="005F5458">
      <w:pPr>
        <w:jc w:val="both"/>
      </w:pPr>
    </w:p>
    <w:p w:rsidRDefault="005F5458" w:rsidP="005F5458" w:rsidR="005F5458">
      <w:pPr>
        <w:ind w:left="426"/>
        <w:jc w:val="both"/>
      </w:pPr>
    </w:p>
    <w:p w:rsidRDefault="005F5458" w:rsidP="00285635" w:rsidR="005F5458" w:rsidRPr="00632512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632512">
        <w:rPr>
          <w:rFonts w:cs="Times New Roman" w:hAnsi="Times New Roman" w:ascii="Times New Roman"/>
          <w:sz w:val="24"/>
          <w:szCs w:val="24"/>
        </w:rPr>
        <w:t xml:space="preserve">nekretnina upisana u zemljišnoknjižni odjel </w:t>
      </w:r>
      <w:r w:rsidR="0044189B">
        <w:rPr>
          <w:rFonts w:cs="Times New Roman" w:hAnsi="Times New Roman" w:ascii="Times New Roman"/>
          <w:sz w:val="24"/>
          <w:szCs w:val="24"/>
        </w:rPr>
        <w:t>Donji Miholjac</w:t>
      </w:r>
      <w:r w:rsidRPr="00632512">
        <w:rPr>
          <w:rFonts w:cs="Times New Roman" w:hAnsi="Times New Roman" w:ascii="Times New Roman"/>
          <w:sz w:val="24"/>
          <w:szCs w:val="24"/>
        </w:rPr>
        <w:t>:</w:t>
      </w:r>
    </w:p>
    <w:p w:rsidRDefault="005F5458" w:rsidP="005F5458" w:rsidR="005F5458" w:rsidRPr="00632512">
      <w:pPr>
        <w:pStyle w:val="Tijeloteksta"/>
        <w:suppressAutoHyphens w:val="false"/>
        <w:ind w:left="720"/>
      </w:pPr>
      <w:r w:rsidRPr="00632512">
        <w:t xml:space="preserve"> </w:t>
      </w:r>
      <w:r w:rsidR="0044189B" w:rsidRPr="0044189B">
        <w:rPr>
          <w:b/>
        </w:rPr>
        <w:t>z.k.ul. br. 3186</w:t>
      </w:r>
      <w:r w:rsidR="0044189B">
        <w:t xml:space="preserve"> k.o. Donji Miholjac, </w:t>
      </w:r>
      <w:proofErr w:type="spellStart"/>
      <w:r w:rsidR="0044189B">
        <w:t>kč</w:t>
      </w:r>
      <w:proofErr w:type="spellEnd"/>
      <w:r w:rsidR="0044189B">
        <w:t xml:space="preserve">. br. </w:t>
      </w:r>
      <w:r w:rsidR="0044189B" w:rsidRPr="0044189B">
        <w:rPr>
          <w:b/>
        </w:rPr>
        <w:t>284/3</w:t>
      </w:r>
      <w:r w:rsidR="0044189B">
        <w:t xml:space="preserve"> tri zgrade broj 57 i ekonomsko dvorište u ul. Vukovarskoj ukupne površine 4653 m2:</w:t>
      </w:r>
    </w:p>
    <w:p w:rsidRDefault="0044189B" w:rsidP="0044189B" w:rsidR="005F5458">
      <w:pPr>
        <w:pStyle w:val="Odlomakpopisa"/>
        <w:tabs>
          <w:tab w:pos="3060" w:val="left"/>
        </w:tabs>
      </w:pPr>
      <w:r>
        <w:tab/>
      </w:r>
    </w:p>
    <w:p w:rsidRDefault="005F5458" w:rsidP="00285635" w:rsidR="005F5458">
      <w:pPr>
        <w:pStyle w:val="Odlomakpopisa"/>
        <w:numPr>
          <w:ilvl w:val="0"/>
          <w:numId w:val="5"/>
        </w:numPr>
      </w:pPr>
      <w:r>
        <w:t xml:space="preserve">Minimalna zakonska cijena ispod koje se nekretnina ne može prodati: 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>
        <w:t xml:space="preserve">na prvoj javnoj dražbi ispod ¾ utvrđene vrijednosti odnosno ispod </w:t>
      </w:r>
      <w:r w:rsidR="0044189B">
        <w:t>420.000,00</w:t>
      </w:r>
      <w:r>
        <w:t xml:space="preserve">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>
        <w:t xml:space="preserve">na drugoj javnoj dražbi ispod ½ utvrđene vrijednosti odnosno ispod </w:t>
      </w:r>
      <w:r w:rsidR="0044189B">
        <w:t>280.000,00</w:t>
      </w:r>
      <w:r>
        <w:t xml:space="preserve">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trećoj</w:t>
      </w:r>
      <w:r w:rsidRPr="00632512">
        <w:t xml:space="preserve"> javnoj dražbi ispod </w:t>
      </w:r>
      <w:r>
        <w:t xml:space="preserve">¼ </w:t>
      </w:r>
      <w:r w:rsidRPr="00632512">
        <w:t xml:space="preserve"> utvrđene vrijednosti odnosno ispod </w:t>
      </w:r>
      <w:r w:rsidR="0044189B">
        <w:t>140.000,00</w:t>
      </w:r>
      <w:r w:rsidRPr="00632512">
        <w:t xml:space="preserve">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četvrtoj javnoj dražbi nekretnine se prodaji po početnoj cijeni od 1,00 kn (čl. 247 st. 6 SZ)</w:t>
      </w:r>
    </w:p>
    <w:p w:rsidRDefault="005F5458" w:rsidP="005F5458" w:rsidR="005F5458">
      <w:pPr>
        <w:pStyle w:val="Odlomakpopisa"/>
      </w:pPr>
    </w:p>
    <w:p w:rsidRDefault="005F5458" w:rsidP="00285635" w:rsidR="005F5458">
      <w:pPr>
        <w:pStyle w:val="Odlomakpopisa"/>
        <w:numPr>
          <w:ilvl w:val="0"/>
          <w:numId w:val="5"/>
        </w:numPr>
      </w:pPr>
      <w:r>
        <w:t>Početna cijena za nadmetanje: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>
        <w:t xml:space="preserve">na prvoj javnoj dražbi po početnoj cijeni ¾ utvrđene vrijednosti odnosno </w:t>
      </w:r>
      <w:r w:rsidR="0044189B">
        <w:t>420.000,00</w:t>
      </w:r>
      <w:r>
        <w:t xml:space="preserve">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>
        <w:t xml:space="preserve">na drugoj javnoj dražbi po početnoj cijeni ½ utvrđene vrijednosti odnosno  </w:t>
      </w:r>
      <w:r w:rsidR="0044189B">
        <w:t>280.000,00</w:t>
      </w:r>
      <w:r>
        <w:t xml:space="preserve">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trećoj</w:t>
      </w:r>
      <w:r w:rsidRPr="00632512">
        <w:t xml:space="preserve"> javnoj dražbi </w:t>
      </w:r>
      <w:r>
        <w:t>po početnoj cijeni</w:t>
      </w:r>
      <w:r w:rsidRPr="00632512">
        <w:t xml:space="preserve"> </w:t>
      </w:r>
      <w:r>
        <w:t xml:space="preserve">¼ </w:t>
      </w:r>
      <w:r w:rsidRPr="00632512">
        <w:t xml:space="preserve"> utvrđene vrijednosti odnosno </w:t>
      </w:r>
      <w:r w:rsidR="0044189B">
        <w:t>140.000,00</w:t>
      </w:r>
      <w:r w:rsidRPr="00632512">
        <w:t xml:space="preserve"> kn;</w:t>
      </w:r>
    </w:p>
    <w:p w:rsidRDefault="005F5458" w:rsidP="00285635" w:rsidR="005F5458">
      <w:pPr>
        <w:pStyle w:val="Odlomakpopisa"/>
        <w:numPr>
          <w:ilvl w:val="0"/>
          <w:numId w:val="3"/>
        </w:numPr>
      </w:pPr>
      <w:r w:rsidRPr="00632512">
        <w:t xml:space="preserve">na </w:t>
      </w:r>
      <w:r>
        <w:t>četvrtoj javnoj dražbi nekretnine se prodaji po početnoj cijeni od 1,00 kn (čl. 247 st. 6 SZ)</w:t>
      </w:r>
    </w:p>
    <w:p w:rsidRDefault="005F5458" w:rsidP="005F5458" w:rsidR="005F5458">
      <w:pPr>
        <w:pStyle w:val="Odlomakpopisa"/>
        <w:ind w:left="786"/>
      </w:pPr>
    </w:p>
    <w:p w:rsidRDefault="005F5458" w:rsidP="005F5458" w:rsidR="005F5458">
      <w:pPr>
        <w:ind w:left="426"/>
        <w:jc w:val="both"/>
      </w:pPr>
      <w:r>
        <w:t>Iznos dražbovnog koraka: 1.000,00 kn.</w:t>
      </w:r>
    </w:p>
    <w:p w:rsidRDefault="005F5458" w:rsidP="005F5458" w:rsidR="005F5458">
      <w:pPr>
        <w:ind w:left="426"/>
        <w:jc w:val="both"/>
      </w:pPr>
      <w:r>
        <w:t>Oznaka elektroničke javne dražbe: prva</w:t>
      </w:r>
    </w:p>
    <w:p w:rsidRDefault="005F5458" w:rsidP="005F5458" w:rsidR="005F5458">
      <w:pPr>
        <w:ind w:left="426"/>
        <w:jc w:val="both"/>
      </w:pPr>
      <w:r>
        <w:t>Redni broje održavanja elektroničke javne dražbe: prvi put</w:t>
      </w:r>
    </w:p>
    <w:p w:rsidRDefault="005F5458" w:rsidP="0044189B" w:rsidR="005F5458">
      <w:pPr>
        <w:ind w:left="426"/>
        <w:jc w:val="both"/>
      </w:pPr>
      <w:r>
        <w:t xml:space="preserve">Iznos jamčevine koju ponuditelj mora uplatiti: </w:t>
      </w:r>
      <w:r w:rsidR="0044189B">
        <w:t>56.000,00</w:t>
      </w:r>
      <w:r>
        <w:t xml:space="preserve"> kn (10% od utvrđene vrijednosti nekretnine).</w:t>
      </w:r>
    </w:p>
    <w:p w:rsidRDefault="001728D2" w:rsidP="00A30D21" w:rsidR="001728D2" w:rsidRPr="00302C43">
      <w:pPr>
        <w:jc w:val="both"/>
      </w:pPr>
    </w:p>
    <w:p w:rsidRDefault="00001E72" w:rsidP="00001E72" w:rsidR="001728D2" w:rsidRPr="00302C43">
      <w:pPr>
        <w:ind w:left="360"/>
      </w:pPr>
      <w:r>
        <w:t xml:space="preserve">V </w:t>
      </w:r>
      <w:r>
        <w:tab/>
      </w:r>
      <w:r>
        <w:tab/>
      </w:r>
      <w:r w:rsidR="001728D2" w:rsidRPr="00302C43">
        <w:t>Sve pristojbe i porez na promet nekretnine dužan je platiti kupac u skladu sa zakonom.</w:t>
      </w:r>
    </w:p>
    <w:p w:rsidRDefault="001728D2" w:rsidP="001728D2" w:rsidR="001728D2" w:rsidRPr="00302C43">
      <w:pPr>
        <w:pStyle w:val="Odlomakpopisa"/>
      </w:pPr>
    </w:p>
    <w:p w:rsidRDefault="00001E72" w:rsidP="00001E72" w:rsidR="001728D2">
      <w:pPr>
        <w:ind w:firstLine="360"/>
        <w:jc w:val="both"/>
      </w:pPr>
      <w:r>
        <w:t>VI</w:t>
      </w:r>
      <w:r>
        <w:tab/>
      </w:r>
      <w:r>
        <w:tab/>
      </w:r>
      <w:r w:rsidR="001728D2" w:rsidRPr="00302C43">
        <w:t>Kao kupci u elektroničkoj javnoj dražbi mogu sudjelovati samo osobe koje su prethodno dale jamčevinu u visini od 10% utvrđene vrijednosti nekretnine. Jamčevina se uplaćuje najkasnije zadnjeg dana objave poziva za sudjelovanje i to na poseban račun Financijske agencije u iznosu, roku i na način utvrđen u pozivu za sudjelovanje. Uplatitelj</w:t>
      </w:r>
      <w:r w:rsidR="001728D2">
        <w:t>o</w:t>
      </w:r>
      <w:r w:rsidR="001728D2" w:rsidRPr="00302C43">
        <w:t>m jamčevine smatrat će se osoba čiji je osobni identifikacijski broj (OIB) naveden u pozivu uplate (PNB).</w:t>
      </w:r>
    </w:p>
    <w:p w:rsidRDefault="004B2B7F" w:rsidP="0044189B" w:rsidR="004B2B7F" w:rsidRPr="00302C43">
      <w:pPr>
        <w:jc w:val="both"/>
      </w:pPr>
    </w:p>
    <w:p w:rsidRDefault="00001E72" w:rsidP="00BE39C6" w:rsidR="00D81DFC">
      <w:pPr>
        <w:ind w:firstLine="360"/>
        <w:jc w:val="both"/>
      </w:pPr>
      <w:r>
        <w:t>VII</w:t>
      </w:r>
      <w:r>
        <w:tab/>
      </w:r>
      <w:r>
        <w:tab/>
      </w:r>
      <w:r w:rsidR="00D81DFC" w:rsidRPr="002627F9">
        <w:t xml:space="preserve">Prvi </w:t>
      </w:r>
      <w:proofErr w:type="spellStart"/>
      <w:r w:rsidR="00D81DFC" w:rsidRPr="002627F9">
        <w:t>razlučni</w:t>
      </w:r>
      <w:proofErr w:type="spellEnd"/>
      <w:r w:rsidR="00D81DFC" w:rsidRPr="002627F9">
        <w:t xml:space="preserve"> vjerovnik u </w:t>
      </w:r>
      <w:proofErr w:type="spellStart"/>
      <w:r w:rsidR="00D81DFC" w:rsidRPr="002627F9">
        <w:t>prednosnom</w:t>
      </w:r>
      <w:proofErr w:type="spellEnd"/>
      <w:r w:rsidR="00D81DFC" w:rsidRPr="002627F9">
        <w:t xml:space="preserve"> redu može izjaviti da kupuje nekretninu i da stavlja u prijeboj svoju tražbinu s </w:t>
      </w:r>
      <w:proofErr w:type="spellStart"/>
      <w:r w:rsidR="00D81DFC" w:rsidRPr="002627F9">
        <w:t>protutražbinom</w:t>
      </w:r>
      <w:proofErr w:type="spellEnd"/>
      <w:r w:rsidR="00D81DFC" w:rsidRPr="002627F9">
        <w:t xml:space="preserve"> stečajnog dužnika po osnovi cijene u visini utvrđene vrijednosti nekretnine. </w:t>
      </w:r>
      <w:r w:rsidR="00BE39C6">
        <w:t xml:space="preserve"> </w:t>
      </w:r>
    </w:p>
    <w:p w:rsidRDefault="00D81DFC" w:rsidP="00BE39C6" w:rsidR="00D81DFC" w:rsidRPr="002627F9">
      <w:pPr>
        <w:ind w:hanging="360"/>
        <w:jc w:val="both"/>
      </w:pPr>
    </w:p>
    <w:p w:rsidRDefault="00001E72" w:rsidP="00BE39C6" w:rsidR="00D81DFC">
      <w:pPr>
        <w:ind w:firstLine="360"/>
        <w:jc w:val="both"/>
      </w:pPr>
      <w:r>
        <w:t>VIII</w:t>
      </w:r>
      <w:r>
        <w:tab/>
      </w:r>
      <w:r w:rsidR="00D81DFC" w:rsidRPr="002627F9">
        <w:t>Nekretnina navedena u točki I. ovog zaključka prodaje se po načelu „viđeno-kupljeno“, te se neće priznati naknadne pritužbe na pravne ili materijalne nedostatke iste.</w:t>
      </w:r>
    </w:p>
    <w:p w:rsidRDefault="00D81DFC" w:rsidP="00BE39C6" w:rsidR="00D81DFC" w:rsidRPr="002627F9">
      <w:pPr>
        <w:jc w:val="both"/>
      </w:pPr>
    </w:p>
    <w:p w:rsidRDefault="00001E72" w:rsidP="00BE39C6" w:rsidR="00D81DFC">
      <w:pPr>
        <w:ind w:firstLine="360"/>
        <w:jc w:val="both"/>
      </w:pPr>
      <w:r>
        <w:t>IX</w:t>
      </w:r>
      <w:r>
        <w:tab/>
      </w:r>
      <w:r>
        <w:tab/>
      </w:r>
      <w:r w:rsidR="00D81DFC" w:rsidRPr="002627F9">
        <w:t>Ponuditeljima čija ponuda nije prihvaćena Agencija će vratiti jamčevinu na temelju naloga suda za prijenos novčanih sredstava (čl. 99. st. 4. OZ).</w:t>
      </w:r>
    </w:p>
    <w:p w:rsidRDefault="00187768" w:rsidP="00BE39C6" w:rsidR="00187768" w:rsidRPr="002627F9">
      <w:pPr>
        <w:jc w:val="both"/>
      </w:pPr>
    </w:p>
    <w:p w:rsidRDefault="00001E72" w:rsidP="00BE39C6" w:rsidR="00D81DFC">
      <w:pPr>
        <w:ind w:firstLine="360"/>
        <w:jc w:val="both"/>
      </w:pPr>
      <w:r>
        <w:t>X</w:t>
      </w:r>
      <w:r>
        <w:tab/>
      </w:r>
      <w:r>
        <w:tab/>
      </w:r>
      <w:r w:rsidR="00D81DFC" w:rsidRPr="002627F9">
        <w:t xml:space="preserve">Valjanom uplatom jamčevine i </w:t>
      </w:r>
      <w:proofErr w:type="spellStart"/>
      <w:r w:rsidR="00D81DFC" w:rsidRPr="002627F9">
        <w:t>kupovnine</w:t>
      </w:r>
      <w:proofErr w:type="spellEnd"/>
      <w:r w:rsidR="00D81DFC" w:rsidRPr="002627F9">
        <w:t xml:space="preserve"> smatrat će se uplata izvršena u roku i evidentirana na računu Financijske agencije najkasnije u roku od 8 dana od isteka roka za uplatu.</w:t>
      </w:r>
    </w:p>
    <w:p w:rsidRDefault="00D81DFC" w:rsidP="00BE39C6" w:rsidR="00D81DFC" w:rsidRPr="002627F9">
      <w:pPr>
        <w:pStyle w:val="Odlomakpopisa"/>
        <w:ind w:left="360"/>
      </w:pPr>
    </w:p>
    <w:p w:rsidRDefault="00001E72" w:rsidP="00BE39C6" w:rsidR="00D81DFC">
      <w:pPr>
        <w:ind w:firstLine="360"/>
        <w:jc w:val="both"/>
      </w:pPr>
      <w:r>
        <w:t>XI</w:t>
      </w:r>
      <w:r>
        <w:tab/>
      </w:r>
      <w:r>
        <w:tab/>
      </w:r>
      <w:r w:rsidR="00D81DFC" w:rsidRPr="002627F9">
        <w:t xml:space="preserve">Kupac je dužan platiti </w:t>
      </w:r>
      <w:proofErr w:type="spellStart"/>
      <w:r w:rsidR="00D81DFC" w:rsidRPr="002627F9">
        <w:t>kupovninu</w:t>
      </w:r>
      <w:proofErr w:type="spellEnd"/>
      <w:r w:rsidR="00D81DFC" w:rsidRPr="002627F9">
        <w:t xml:space="preserve"> na poseban račun Financijske agencije otvoren za tu namjenu u roku od </w:t>
      </w:r>
      <w:r w:rsidR="00A30D21" w:rsidRPr="00001E72">
        <w:rPr>
          <w:b/>
        </w:rPr>
        <w:t>30</w:t>
      </w:r>
      <w:r w:rsidR="00D81DFC" w:rsidRPr="00001E72">
        <w:rPr>
          <w:b/>
        </w:rPr>
        <w:t xml:space="preserve"> dana od dana pravomoćnosti rješenja o dosudi</w:t>
      </w:r>
      <w:r w:rsidR="00D81DFC" w:rsidRPr="002627F9">
        <w:t>.</w:t>
      </w:r>
    </w:p>
    <w:p w:rsidRDefault="00D81DFC" w:rsidP="00BE39C6" w:rsidR="00D81DFC" w:rsidRPr="002627F9">
      <w:pPr>
        <w:pStyle w:val="Odlomakpopisa"/>
        <w:ind w:left="360"/>
      </w:pPr>
    </w:p>
    <w:p w:rsidRDefault="00001E72" w:rsidP="004E2DFE" w:rsidR="00D81DFC">
      <w:pPr>
        <w:ind w:firstLine="360"/>
        <w:jc w:val="both"/>
      </w:pPr>
      <w:r>
        <w:t>XII</w:t>
      </w:r>
      <w:r>
        <w:tab/>
      </w:r>
      <w:r>
        <w:tab/>
      </w:r>
      <w:r w:rsidR="00D81DFC" w:rsidRPr="002627F9">
        <w:t xml:space="preserve">U rješenju o dosudi će se odrediti da će se nekretnina dosuditi i kupcima koji su ponudili nižu cijenu, redom prema veličini cijene koju su ponudili, ako kupci koji su ponudili višu cijenu ne polože </w:t>
      </w:r>
      <w:proofErr w:type="spellStart"/>
      <w:r w:rsidR="00D81DFC" w:rsidRPr="002627F9">
        <w:t>kupovninu</w:t>
      </w:r>
      <w:proofErr w:type="spellEnd"/>
      <w:r w:rsidR="00D81DFC" w:rsidRPr="002627F9">
        <w:t xml:space="preserve"> u roku koji im je određen. U tom slučaju sud će donijeti posebno rješenje o dosudi svako sljedećem kupcu koji je ispunio uvjete da mu se nekretnina dosudi, u kojem rješenju će se odrediti rok za polaganje </w:t>
      </w:r>
      <w:proofErr w:type="spellStart"/>
      <w:r w:rsidR="00D81DFC" w:rsidRPr="002627F9">
        <w:t>kupovnine</w:t>
      </w:r>
      <w:proofErr w:type="spellEnd"/>
      <w:r w:rsidR="00D81DFC" w:rsidRPr="002627F9">
        <w:t xml:space="preserve">. Sud će u tom rješenju najprije oglasiti nevažećom dosudu kupcu koji je ponudio višu cijenu (čl. 103. st. 6. OZ).  </w:t>
      </w:r>
    </w:p>
    <w:p w:rsidRDefault="00D81DFC" w:rsidP="00BE39C6" w:rsidR="00D81DFC" w:rsidRPr="002627F9">
      <w:pPr>
        <w:pStyle w:val="Odlomakpopisa"/>
        <w:ind w:left="360"/>
      </w:pPr>
    </w:p>
    <w:p w:rsidRDefault="00001E72" w:rsidP="00BE39C6" w:rsidR="00D81DFC">
      <w:pPr>
        <w:ind w:firstLine="360"/>
        <w:jc w:val="both"/>
      </w:pPr>
      <w:r>
        <w:t>XIII</w:t>
      </w:r>
      <w:r>
        <w:tab/>
      </w:r>
      <w:r w:rsidR="00D81DFC" w:rsidRPr="002627F9">
        <w:t xml:space="preserve">Ako kupac u određenom roku ne položi </w:t>
      </w:r>
      <w:proofErr w:type="spellStart"/>
      <w:r w:rsidR="00D81DFC" w:rsidRPr="002627F9">
        <w:t>kupovninu</w:t>
      </w:r>
      <w:proofErr w:type="spellEnd"/>
      <w:r w:rsidR="00D81DFC" w:rsidRPr="002627F9">
        <w:t xml:space="preserve">, a ne postoje uvjeti za dosudu nekretnine kupcu koji su ponudili nižu cijenu prema odredbi čl. 103. st. 6. OZ,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="00D81DFC" w:rsidRPr="002627F9">
        <w:t>kupovnine</w:t>
      </w:r>
      <w:proofErr w:type="spellEnd"/>
      <w:r w:rsidR="00D81DFC" w:rsidRPr="002627F9">
        <w:t xml:space="preserve"> postignute na prijašnjoj dražbi i novoj prodaji. </w:t>
      </w:r>
    </w:p>
    <w:p w:rsidRDefault="00D81DFC" w:rsidP="00BE39C6" w:rsidR="00D81DFC" w:rsidRPr="002627F9">
      <w:pPr>
        <w:pStyle w:val="Odlomakpopisa"/>
        <w:ind w:left="360"/>
      </w:pPr>
    </w:p>
    <w:p w:rsidRDefault="00001E72" w:rsidP="00BE39C6" w:rsidR="00D81DFC">
      <w:pPr>
        <w:ind w:firstLine="360"/>
        <w:jc w:val="both"/>
      </w:pPr>
      <w:r>
        <w:t>XIV</w:t>
      </w:r>
      <w:r>
        <w:tab/>
      </w:r>
      <w:r w:rsidR="00D81DFC" w:rsidRPr="002627F9">
        <w:t xml:space="preserve">Nakon što kupac položi </w:t>
      </w:r>
      <w:proofErr w:type="spellStart"/>
      <w:r w:rsidR="00D81DFC" w:rsidRPr="002627F9">
        <w:t>kupovninu</w:t>
      </w:r>
      <w:proofErr w:type="spellEnd"/>
      <w:r w:rsidR="00D81DFC" w:rsidRPr="002627F9">
        <w:t xml:space="preserve"> i rješenje o dosudi postane pravomoćno sud će zaključkom odrediti predaju nekretnine kupcu, upis prava vlasništva nekretnina u zemljišnim knjigama u korist kupca i brisanje založnih prava, na kupljenim nekretninama.</w:t>
      </w:r>
    </w:p>
    <w:p w:rsidRDefault="009307E3" w:rsidP="00BE39C6" w:rsidR="009307E3" w:rsidRPr="002627F9">
      <w:pPr>
        <w:jc w:val="both"/>
      </w:pPr>
    </w:p>
    <w:p w:rsidRDefault="00001E72" w:rsidP="00BE39C6" w:rsidR="00D81DFC">
      <w:pPr>
        <w:ind w:firstLine="360"/>
        <w:jc w:val="both"/>
      </w:pPr>
      <w:r>
        <w:t>XV</w:t>
      </w:r>
      <w:r>
        <w:tab/>
      </w:r>
      <w:r>
        <w:tab/>
      </w:r>
      <w:r w:rsidR="00D81DFC" w:rsidRPr="002627F9">
        <w:t>Razgledavanje nekretnine te uvid u procjene vrijednosti iste mogu se obaviti uz prethodni dogovor sa stečajnom upravitel</w:t>
      </w:r>
      <w:r w:rsidR="00D81DFC">
        <w:t>jem</w:t>
      </w:r>
      <w:r w:rsidR="00D81DFC" w:rsidRPr="002627F9">
        <w:t xml:space="preserve"> </w:t>
      </w:r>
      <w:r w:rsidR="004E2DFE">
        <w:t xml:space="preserve">dr. sc. Ivo </w:t>
      </w:r>
      <w:proofErr w:type="spellStart"/>
      <w:r w:rsidR="004E2DFE">
        <w:t>Mijoč</w:t>
      </w:r>
      <w:proofErr w:type="spellEnd"/>
      <w:r w:rsidR="009307E3">
        <w:t xml:space="preserve"> – kontakt broj </w:t>
      </w:r>
      <w:r w:rsidR="004E2DFE">
        <w:t>099/4456-789</w:t>
      </w:r>
      <w:r w:rsidR="00765338">
        <w:t>, svakim radnim danom od 7-15 sati</w:t>
      </w:r>
      <w:r w:rsidR="009307E3">
        <w:t>.</w:t>
      </w:r>
    </w:p>
    <w:p w:rsidRDefault="009307E3" w:rsidP="00BE39C6" w:rsidR="009307E3" w:rsidRPr="0018506D">
      <w:pPr>
        <w:jc w:val="both"/>
      </w:pPr>
    </w:p>
    <w:p w:rsidRDefault="002467C0" w:rsidP="00BE39C6" w:rsidR="002467C0" w:rsidRPr="00FF1330">
      <w:pPr>
        <w:jc w:val="both"/>
      </w:pPr>
    </w:p>
    <w:p w:rsidRDefault="00A30202" w:rsidP="00A30202" w:rsidR="00A30202">
      <w:pPr>
        <w:jc w:val="center"/>
      </w:pPr>
      <w:r w:rsidRPr="00D732AB">
        <w:t xml:space="preserve">U Osijeku </w:t>
      </w:r>
      <w:r w:rsidR="004E2DFE">
        <w:t>2. srpnja</w:t>
      </w:r>
      <w:r w:rsidR="00E65667">
        <w:t xml:space="preserve"> 2018. g.</w:t>
      </w:r>
    </w:p>
    <w:p w:rsidRDefault="007B6358" w:rsidP="00A30202" w:rsidR="007B6358">
      <w:pPr>
        <w:jc w:val="both"/>
      </w:pPr>
    </w:p>
    <w:p w:rsidRDefault="004E2DFE" w:rsidP="00A30202" w:rsidR="004E2DFE">
      <w:pPr>
        <w:jc w:val="both"/>
      </w:pPr>
    </w:p>
    <w:p w:rsidRDefault="002467C0" w:rsidP="00A30202" w:rsidR="002467C0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</w:t>
      </w:r>
      <w:r w:rsidR="000C3465">
        <w:t>A SUTKINJA</w:t>
      </w:r>
      <w:r w:rsidRPr="00D732AB">
        <w:t>:</w:t>
      </w:r>
    </w:p>
    <w:p w:rsidRDefault="000C3465" w:rsidP="00A30202" w:rsidR="00A30202">
      <w:pPr>
        <w:jc w:val="both"/>
      </w:pPr>
      <w:r>
        <w:t>Danijela Sekulić</w:t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>
        <w:tab/>
      </w:r>
      <w:r w:rsidR="00A30202" w:rsidRPr="00D732AB">
        <w:t xml:space="preserve">                   </w:t>
      </w:r>
      <w:r>
        <w:t xml:space="preserve">               Nada Roso</w:t>
      </w:r>
    </w:p>
    <w:p w:rsidRDefault="00F519F8" w:rsidP="00A30202" w:rsidR="00F519F8" w:rsidRPr="00FF1330">
      <w:pPr>
        <w:jc w:val="both"/>
      </w:pPr>
    </w:p>
    <w:p w:rsidRDefault="007B6358" w:rsidP="00A30202" w:rsidR="007B6358">
      <w:pPr>
        <w:jc w:val="both"/>
      </w:pPr>
    </w:p>
    <w:p w:rsidRDefault="002467C0" w:rsidP="00A30202" w:rsidR="002467C0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>
      <w:pPr>
        <w:jc w:val="both"/>
      </w:pPr>
    </w:p>
    <w:p w:rsidRDefault="004E2DFE" w:rsidP="00A30202" w:rsidR="004E2DFE">
      <w:pPr>
        <w:jc w:val="both"/>
      </w:pPr>
    </w:p>
    <w:p w:rsidRDefault="002467C0" w:rsidP="00A30202" w:rsidR="002467C0" w:rsidRPr="00FF1330">
      <w:pPr>
        <w:jc w:val="both"/>
      </w:pPr>
    </w:p>
    <w:p w:rsidRDefault="00A30202" w:rsidP="00A30202" w:rsidR="00A30202" w:rsidRPr="00001E72">
      <w:pPr>
        <w:jc w:val="both"/>
      </w:pPr>
      <w:r>
        <w:t>D</w:t>
      </w:r>
      <w:r w:rsidR="002467C0">
        <w:t xml:space="preserve"> </w:t>
      </w:r>
      <w:r>
        <w:t>N</w:t>
      </w:r>
      <w:r w:rsidR="002467C0">
        <w:t xml:space="preserve"> </w:t>
      </w:r>
      <w:r>
        <w:t>A</w:t>
      </w:r>
      <w:r w:rsidR="002467C0">
        <w:t xml:space="preserve"> </w:t>
      </w:r>
      <w:r>
        <w:t>:</w:t>
      </w:r>
    </w:p>
    <w:p w:rsidRDefault="000C3465" w:rsidP="00285635" w:rsidR="00001E72" w:rsidRPr="00001E7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001E72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4E2DFE">
        <w:rPr>
          <w:rFonts w:cs="Times New Roman" w:hAnsi="Times New Roman" w:ascii="Times New Roman"/>
        </w:rPr>
        <w:t xml:space="preserve">dr. sc. Ivo </w:t>
      </w:r>
      <w:proofErr w:type="spellStart"/>
      <w:r w:rsidR="004E2DFE">
        <w:rPr>
          <w:rFonts w:cs="Times New Roman" w:hAnsi="Times New Roman" w:ascii="Times New Roman"/>
        </w:rPr>
        <w:t>Mijoč</w:t>
      </w:r>
      <w:proofErr w:type="spellEnd"/>
    </w:p>
    <w:p w:rsidRDefault="00C51CE7" w:rsidP="00285635" w:rsidR="00C51CE7" w:rsidRPr="00001E72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001E72">
        <w:rPr>
          <w:rFonts w:cs="Times New Roman" w:hAnsi="Times New Roman" w:ascii="Times New Roman"/>
          <w:sz w:val="24"/>
          <w:szCs w:val="24"/>
        </w:rPr>
        <w:t xml:space="preserve">FINA uz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rješenje o prodaji od </w:t>
      </w:r>
      <w:r w:rsidR="004E2DFE">
        <w:rPr>
          <w:rFonts w:cs="Times New Roman" w:hAnsi="Times New Roman" w:ascii="Times New Roman"/>
          <w:sz w:val="24"/>
          <w:szCs w:val="24"/>
        </w:rPr>
        <w:t>9.5</w:t>
      </w:r>
      <w:r w:rsidR="00001E72">
        <w:rPr>
          <w:rFonts w:cs="Times New Roman" w:hAnsi="Times New Roman" w:ascii="Times New Roman"/>
          <w:sz w:val="24"/>
          <w:szCs w:val="24"/>
        </w:rPr>
        <w:t xml:space="preserve">.2018. g. 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s potvrdom pravomoćnosti, </w:t>
      </w:r>
      <w:r w:rsidRPr="00001E72">
        <w:rPr>
          <w:rFonts w:cs="Times New Roman" w:hAnsi="Times New Roman" w:ascii="Times New Roman"/>
          <w:sz w:val="24"/>
          <w:szCs w:val="24"/>
        </w:rPr>
        <w:t>zahtjev</w:t>
      </w:r>
      <w:r w:rsidR="00001E72">
        <w:rPr>
          <w:rFonts w:cs="Times New Roman" w:hAnsi="Times New Roman" w:ascii="Times New Roman"/>
          <w:sz w:val="24"/>
          <w:szCs w:val="24"/>
        </w:rPr>
        <w:t>/obrazac za prodaju nekretnin</w:t>
      </w:r>
      <w:r w:rsidR="004E2DFE">
        <w:rPr>
          <w:rFonts w:cs="Times New Roman" w:hAnsi="Times New Roman" w:ascii="Times New Roman"/>
          <w:sz w:val="24"/>
          <w:szCs w:val="24"/>
        </w:rPr>
        <w:t>a</w:t>
      </w:r>
      <w:r w:rsidR="00454109" w:rsidRPr="00001E72">
        <w:rPr>
          <w:rFonts w:cs="Times New Roman" w:hAnsi="Times New Roman" w:ascii="Times New Roman"/>
          <w:sz w:val="24"/>
          <w:szCs w:val="24"/>
        </w:rPr>
        <w:t xml:space="preserve">, izvadak iz </w:t>
      </w:r>
      <w:proofErr w:type="spellStart"/>
      <w:r w:rsidR="00454109" w:rsidRPr="00001E72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="00454109" w:rsidRPr="00001E72">
        <w:rPr>
          <w:rFonts w:cs="Times New Roman" w:hAnsi="Times New Roman" w:ascii="Times New Roman"/>
          <w:sz w:val="24"/>
          <w:szCs w:val="24"/>
        </w:rPr>
        <w:t xml:space="preserve">. izvornik – </w:t>
      </w:r>
      <w:r w:rsidR="00001E72">
        <w:rPr>
          <w:rFonts w:cs="Times New Roman" w:hAnsi="Times New Roman" w:ascii="Times New Roman"/>
          <w:sz w:val="24"/>
          <w:szCs w:val="24"/>
        </w:rPr>
        <w:t xml:space="preserve"> </w:t>
      </w:r>
      <w:r w:rsidR="004E2DFE">
        <w:rPr>
          <w:rFonts w:cs="Times New Roman" w:hAnsi="Times New Roman" w:ascii="Times New Roman"/>
          <w:sz w:val="24"/>
          <w:szCs w:val="24"/>
        </w:rPr>
        <w:t>u spisu</w:t>
      </w:r>
    </w:p>
    <w:p w:rsidRDefault="00454109" w:rsidP="00285635" w:rsidR="00454109">
      <w:pPr>
        <w:numPr>
          <w:ilvl w:val="0"/>
          <w:numId w:val="1"/>
        </w:numPr>
        <w:jc w:val="both"/>
      </w:pPr>
      <w:r>
        <w:t xml:space="preserve">e-Oglasna ploča sudova </w:t>
      </w:r>
      <w:r w:rsidR="004E2DFE">
        <w:t>uz podnesak st. uprav. od 18.6.2018. g. s prilogom i izvješće st. uprav. od 21.6.2018. g. s prilogom – u spisu</w:t>
      </w:r>
    </w:p>
    <w:p w:rsidRDefault="00C51CE7" w:rsidP="00285635" w:rsidR="000C3465">
      <w:pPr>
        <w:numPr>
          <w:ilvl w:val="0"/>
          <w:numId w:val="1"/>
        </w:numPr>
        <w:jc w:val="both"/>
      </w:pPr>
      <w:r>
        <w:t>K-</w:t>
      </w:r>
      <w:r w:rsidR="004E2DFE">
        <w:t>1.11.</w:t>
      </w: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>
      <w:pPr>
        <w:jc w:val="both"/>
      </w:pPr>
    </w:p>
    <w:p w:rsidRDefault="009307E3" w:rsidP="009307E3" w:rsidR="009307E3" w:rsidRPr="00B03516">
      <w:pPr>
        <w:jc w:val="both"/>
      </w:pP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>
      <w:bookmarkStart w:name="_GoBack" w:id="0"/>
      <w:bookmarkEnd w:id="0"/>
    </w:p>
    <w:sectPr w:rsidSect="00940BDB" w:rsidR="00703041">
      <w:headerReference w:type="even" r:id="rId11"/>
      <w:headerReference w:type="default" r:id="rId12"/>
      <w:headerReference w:type="first" r:id="rId13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3503" w:rsidR="00903503">
      <w:r>
        <w:separator/>
      </w:r>
    </w:p>
  </w:endnote>
  <w:endnote w:id="0" w:type="continuationSeparator">
    <w:p w:rsidRDefault="00903503" w:rsidR="00903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3503" w:rsidR="00903503">
      <w:r>
        <w:separator/>
      </w:r>
    </w:p>
  </w:footnote>
  <w:footnote w:id="0" w:type="continuationSeparator">
    <w:p w:rsidRDefault="00903503" w:rsidR="009035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586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C3465" w:rsidP="00187768" w:rsidR="0028068F">
    <w:pPr>
      <w:tabs>
        <w:tab w:pos="7245" w:val="left"/>
      </w:tabs>
      <w:jc w:val="right"/>
    </w:pPr>
    <w:r>
      <w:tab/>
    </w:r>
    <w:r w:rsidR="004E2DFE" w:rsidRPr="004E2DFE">
      <w:t>6 St-167/16-51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C5B85"/>
    <w:multiLevelType w:val="hybridMultilevel"/>
    <w:tmpl w:val="821E32D6"/>
    <w:lvl w:tplc="A5AA0FCC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D61E78"/>
    <w:multiLevelType w:val="hybridMultilevel"/>
    <w:tmpl w:val="EE468C74"/>
    <w:lvl w:tplc="222A0C9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29039C3"/>
    <w:multiLevelType w:val="hybridMultilevel"/>
    <w:tmpl w:val="0C3A4BA8"/>
    <w:lvl w:tplc="A46E787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B244C4"/>
    <w:multiLevelType w:val="hybridMultilevel"/>
    <w:tmpl w:val="820EC9DA"/>
    <w:lvl w:tplc="77AEE1A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B8308EB"/>
    <w:multiLevelType w:val="hybridMultilevel"/>
    <w:tmpl w:val="72A6B6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BA275B"/>
    <w:multiLevelType w:val="hybridMultilevel"/>
    <w:tmpl w:val="99C0E82E"/>
    <w:lvl w:tplc="B3D21E38" w:ilvl="0">
      <w:start w:val="26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6CD2052C"/>
    <w:multiLevelType w:val="hybridMultilevel"/>
    <w:tmpl w:val="4A088824"/>
    <w:lvl w:tplc="1C7C3090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8">
    <w:nsid w:val="76F01D57"/>
    <w:multiLevelType w:val="hybridMultilevel"/>
    <w:tmpl w:val="E8D86D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2A417C"/>
    <w:multiLevelType w:val="hybridMultilevel"/>
    <w:tmpl w:val="387432C8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7"/>
  </w:num>
  <w:num w:numId="6">
    <w:abstractNumId w:val="8"/>
  </w:num>
  <w:num w:numId="7">
    <w:abstractNumId w:val="5"/>
  </w:num>
  <w:num w:numId="8">
    <w:abstractNumId w:val="0"/>
  </w:num>
  <w:num w:numId="9">
    <w:abstractNumId w:val="9"/>
  </w:num>
  <w:num w:numId="10">
    <w:abstractNumId w:val="6"/>
  </w:num>
  <w:numIdMacAtCleanup w:val="7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01E72"/>
    <w:rsid w:val="000112D4"/>
    <w:rsid w:val="00013DA4"/>
    <w:rsid w:val="00034C79"/>
    <w:rsid w:val="00050F42"/>
    <w:rsid w:val="00055AAB"/>
    <w:rsid w:val="00056A28"/>
    <w:rsid w:val="00064416"/>
    <w:rsid w:val="000666B1"/>
    <w:rsid w:val="000946E0"/>
    <w:rsid w:val="000A57B8"/>
    <w:rsid w:val="000A64A8"/>
    <w:rsid w:val="000B11D4"/>
    <w:rsid w:val="000C3465"/>
    <w:rsid w:val="000D032B"/>
    <w:rsid w:val="000E3517"/>
    <w:rsid w:val="00101819"/>
    <w:rsid w:val="001047DB"/>
    <w:rsid w:val="00117977"/>
    <w:rsid w:val="001221B3"/>
    <w:rsid w:val="0012370D"/>
    <w:rsid w:val="00130E08"/>
    <w:rsid w:val="00150682"/>
    <w:rsid w:val="00153578"/>
    <w:rsid w:val="001556C8"/>
    <w:rsid w:val="00160B73"/>
    <w:rsid w:val="001728D2"/>
    <w:rsid w:val="00177D27"/>
    <w:rsid w:val="00187768"/>
    <w:rsid w:val="0019087D"/>
    <w:rsid w:val="00194559"/>
    <w:rsid w:val="00197EE1"/>
    <w:rsid w:val="001B1445"/>
    <w:rsid w:val="001C245B"/>
    <w:rsid w:val="001C2BD3"/>
    <w:rsid w:val="001C3C35"/>
    <w:rsid w:val="001D2F75"/>
    <w:rsid w:val="001E20C7"/>
    <w:rsid w:val="00205A06"/>
    <w:rsid w:val="00207590"/>
    <w:rsid w:val="002078B8"/>
    <w:rsid w:val="002147D0"/>
    <w:rsid w:val="00226EC9"/>
    <w:rsid w:val="002467C0"/>
    <w:rsid w:val="00257701"/>
    <w:rsid w:val="0026331C"/>
    <w:rsid w:val="00267FBD"/>
    <w:rsid w:val="00270963"/>
    <w:rsid w:val="00272E55"/>
    <w:rsid w:val="0028068F"/>
    <w:rsid w:val="00281731"/>
    <w:rsid w:val="00285635"/>
    <w:rsid w:val="00292B96"/>
    <w:rsid w:val="002C1037"/>
    <w:rsid w:val="002C3FD9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63C6B"/>
    <w:rsid w:val="00364B41"/>
    <w:rsid w:val="0037373E"/>
    <w:rsid w:val="00376CBD"/>
    <w:rsid w:val="003C367F"/>
    <w:rsid w:val="003C5AFF"/>
    <w:rsid w:val="003C709D"/>
    <w:rsid w:val="003D2223"/>
    <w:rsid w:val="003D4CDD"/>
    <w:rsid w:val="003E14F3"/>
    <w:rsid w:val="003E2FDA"/>
    <w:rsid w:val="003E6BC2"/>
    <w:rsid w:val="003E72FA"/>
    <w:rsid w:val="003F407B"/>
    <w:rsid w:val="003F57E4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189B"/>
    <w:rsid w:val="00443475"/>
    <w:rsid w:val="00454109"/>
    <w:rsid w:val="00457310"/>
    <w:rsid w:val="00463906"/>
    <w:rsid w:val="00470AD2"/>
    <w:rsid w:val="00480626"/>
    <w:rsid w:val="00493169"/>
    <w:rsid w:val="00493E0B"/>
    <w:rsid w:val="004A5601"/>
    <w:rsid w:val="004B2B7F"/>
    <w:rsid w:val="004C39EA"/>
    <w:rsid w:val="004E2DFE"/>
    <w:rsid w:val="004F31E3"/>
    <w:rsid w:val="005443B1"/>
    <w:rsid w:val="005527A1"/>
    <w:rsid w:val="00565668"/>
    <w:rsid w:val="00565B8D"/>
    <w:rsid w:val="005821CC"/>
    <w:rsid w:val="00584E8A"/>
    <w:rsid w:val="005A7C2B"/>
    <w:rsid w:val="005B2FA6"/>
    <w:rsid w:val="005B3F18"/>
    <w:rsid w:val="005C25C3"/>
    <w:rsid w:val="005C7A9B"/>
    <w:rsid w:val="005E0C19"/>
    <w:rsid w:val="005F5458"/>
    <w:rsid w:val="00614051"/>
    <w:rsid w:val="00625848"/>
    <w:rsid w:val="00626CAF"/>
    <w:rsid w:val="00632512"/>
    <w:rsid w:val="00664027"/>
    <w:rsid w:val="00674594"/>
    <w:rsid w:val="00692DC9"/>
    <w:rsid w:val="00695E47"/>
    <w:rsid w:val="006A45FC"/>
    <w:rsid w:val="006F1D8D"/>
    <w:rsid w:val="006F3621"/>
    <w:rsid w:val="00703041"/>
    <w:rsid w:val="00706971"/>
    <w:rsid w:val="0071436D"/>
    <w:rsid w:val="00724DCF"/>
    <w:rsid w:val="00727E7B"/>
    <w:rsid w:val="00754B1E"/>
    <w:rsid w:val="007618DD"/>
    <w:rsid w:val="007625AC"/>
    <w:rsid w:val="0076395F"/>
    <w:rsid w:val="00765338"/>
    <w:rsid w:val="0078398D"/>
    <w:rsid w:val="00794B55"/>
    <w:rsid w:val="007B337C"/>
    <w:rsid w:val="007B6358"/>
    <w:rsid w:val="007B64B5"/>
    <w:rsid w:val="007C48E4"/>
    <w:rsid w:val="007D2AA0"/>
    <w:rsid w:val="007D2CC5"/>
    <w:rsid w:val="007D54B0"/>
    <w:rsid w:val="007E28B1"/>
    <w:rsid w:val="00804356"/>
    <w:rsid w:val="00807CDC"/>
    <w:rsid w:val="008102D4"/>
    <w:rsid w:val="008217C9"/>
    <w:rsid w:val="00852395"/>
    <w:rsid w:val="00860ADA"/>
    <w:rsid w:val="008658A1"/>
    <w:rsid w:val="00866566"/>
    <w:rsid w:val="008704CC"/>
    <w:rsid w:val="008834FE"/>
    <w:rsid w:val="008A3380"/>
    <w:rsid w:val="008A5403"/>
    <w:rsid w:val="008A5E28"/>
    <w:rsid w:val="008B05E8"/>
    <w:rsid w:val="008B1F96"/>
    <w:rsid w:val="008D39A0"/>
    <w:rsid w:val="008E3C7D"/>
    <w:rsid w:val="008E4836"/>
    <w:rsid w:val="00903503"/>
    <w:rsid w:val="009058C2"/>
    <w:rsid w:val="009065C0"/>
    <w:rsid w:val="00912573"/>
    <w:rsid w:val="009307E3"/>
    <w:rsid w:val="00934D1B"/>
    <w:rsid w:val="009370DB"/>
    <w:rsid w:val="00940BDB"/>
    <w:rsid w:val="00941ECC"/>
    <w:rsid w:val="00943A5D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4510"/>
    <w:rsid w:val="00A063A5"/>
    <w:rsid w:val="00A06C79"/>
    <w:rsid w:val="00A30202"/>
    <w:rsid w:val="00A30A28"/>
    <w:rsid w:val="00A30D21"/>
    <w:rsid w:val="00A30DC9"/>
    <w:rsid w:val="00A778DD"/>
    <w:rsid w:val="00A830A7"/>
    <w:rsid w:val="00AA261A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AAD"/>
    <w:rsid w:val="00B07439"/>
    <w:rsid w:val="00B24763"/>
    <w:rsid w:val="00B30FAF"/>
    <w:rsid w:val="00B332BB"/>
    <w:rsid w:val="00B408B0"/>
    <w:rsid w:val="00B40B07"/>
    <w:rsid w:val="00B40F19"/>
    <w:rsid w:val="00B44B39"/>
    <w:rsid w:val="00B464CD"/>
    <w:rsid w:val="00B55E6E"/>
    <w:rsid w:val="00B6083C"/>
    <w:rsid w:val="00B61066"/>
    <w:rsid w:val="00B80557"/>
    <w:rsid w:val="00B95AD3"/>
    <w:rsid w:val="00BA1C88"/>
    <w:rsid w:val="00BB2EBE"/>
    <w:rsid w:val="00BB7171"/>
    <w:rsid w:val="00BC2552"/>
    <w:rsid w:val="00BC2ACB"/>
    <w:rsid w:val="00BC6D3C"/>
    <w:rsid w:val="00BD59D9"/>
    <w:rsid w:val="00BD7955"/>
    <w:rsid w:val="00BE39C6"/>
    <w:rsid w:val="00BE3CD6"/>
    <w:rsid w:val="00BF0878"/>
    <w:rsid w:val="00C16F42"/>
    <w:rsid w:val="00C22DC3"/>
    <w:rsid w:val="00C44E21"/>
    <w:rsid w:val="00C478F5"/>
    <w:rsid w:val="00C51CE7"/>
    <w:rsid w:val="00C54411"/>
    <w:rsid w:val="00C55863"/>
    <w:rsid w:val="00C62369"/>
    <w:rsid w:val="00C715A0"/>
    <w:rsid w:val="00C7646D"/>
    <w:rsid w:val="00C77B7A"/>
    <w:rsid w:val="00C8014E"/>
    <w:rsid w:val="00C91DA2"/>
    <w:rsid w:val="00C93FE2"/>
    <w:rsid w:val="00CA78D3"/>
    <w:rsid w:val="00CB5006"/>
    <w:rsid w:val="00CB74D1"/>
    <w:rsid w:val="00CE4A27"/>
    <w:rsid w:val="00D11A4B"/>
    <w:rsid w:val="00D13C3E"/>
    <w:rsid w:val="00D17E6E"/>
    <w:rsid w:val="00D3268E"/>
    <w:rsid w:val="00D610AC"/>
    <w:rsid w:val="00D73539"/>
    <w:rsid w:val="00D81DFC"/>
    <w:rsid w:val="00DA3B2A"/>
    <w:rsid w:val="00DA72B0"/>
    <w:rsid w:val="00DB4D2A"/>
    <w:rsid w:val="00DC15F7"/>
    <w:rsid w:val="00DD2905"/>
    <w:rsid w:val="00DD7C2A"/>
    <w:rsid w:val="00DF58B0"/>
    <w:rsid w:val="00DF7369"/>
    <w:rsid w:val="00E0041E"/>
    <w:rsid w:val="00E012AC"/>
    <w:rsid w:val="00E02769"/>
    <w:rsid w:val="00E23467"/>
    <w:rsid w:val="00E339F3"/>
    <w:rsid w:val="00E340AB"/>
    <w:rsid w:val="00E34BE5"/>
    <w:rsid w:val="00E65667"/>
    <w:rsid w:val="00E8224E"/>
    <w:rsid w:val="00E83AC8"/>
    <w:rsid w:val="00EB4D2A"/>
    <w:rsid w:val="00EB6E57"/>
    <w:rsid w:val="00EC1387"/>
    <w:rsid w:val="00EC27FE"/>
    <w:rsid w:val="00EC6627"/>
    <w:rsid w:val="00ED7C95"/>
    <w:rsid w:val="00EE12BC"/>
    <w:rsid w:val="00F108E5"/>
    <w:rsid w:val="00F1269B"/>
    <w:rsid w:val="00F218F0"/>
    <w:rsid w:val="00F27A11"/>
    <w:rsid w:val="00F40360"/>
    <w:rsid w:val="00F441F5"/>
    <w:rsid w:val="00F519F8"/>
    <w:rsid w:val="00F66F18"/>
    <w:rsid w:val="00F67599"/>
    <w:rsid w:val="00F67DB3"/>
    <w:rsid w:val="00F82C08"/>
    <w:rsid w:val="00F91ECE"/>
    <w:rsid w:val="00F9590B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cstheme="minorBidi" w:eastAsiaTheme="minorHAnsi" w:hAnsiTheme="minorHAnsi" w:asci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558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58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8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8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8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Bezproreda" w:type="paragraph">
    <w:name w:val="No Spacing"/>
    <w:uiPriority w:val="1"/>
    <w:qFormat/>
    <w:rsid w:val="000C3465"/>
    <w:rPr>
      <w:rFonts w:asciiTheme="minorHAnsi" w:cstheme="minorBidi" w:eastAsiaTheme="minorHAnsi" w:hAnsiTheme="minorHAns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F519F8"/>
    <w:pPr>
      <w:suppressAutoHyphens/>
      <w:jc w:val="both"/>
    </w:pPr>
    <w:rPr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F519F8"/>
    <w:rPr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C558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58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8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8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8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30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71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651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126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306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36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291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656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AGROHOLDING d.o.o. za poljoprivredu, proizvodnju, trgovinu i usluge</izvorni_sadrzaj>
    <derivirana_varijabla naziv="DomainObject.Predmet.StrankaFormated_1">  AGROHOLDING d.o.o. za poljoprivredu, proizvodnju, trgovinu i usluge</derivirana_varijabla>
  </DomainObject.Predmet.StrankaFormated>
  <DomainObject.Predmet.StrankaFormatedOIB>
    <izvorni_sadrzaj>  AGROHOLDING d.o.o. za poljoprivredu, proizvodnju, trgovinu i usluge, OIB 73596716778</izvorni_sadrzaj>
    <derivirana_varijabla naziv="DomainObject.Predmet.StrankaFormatedOIB_1">  AGROHOLDING d.o.o. za poljoprivredu, proizvodnju, trgovinu i usluge, OIB 73596716778</derivirana_varijabla>
  </DomainObject.Predmet.StrankaFormatedOIB>
  <DomainObject.Predmet.StrankaFormatedWithAdress>
    <izvorni_sadrzaj> AGROHOLDING d.o.o. za poljoprivredu, proizvodnju, trgovinu i usluge, Kapucinska 33/III, 31000 Osijek</izvorni_sadrzaj>
    <derivirana_varijabla naziv="DomainObject.Predmet.StrankaFormatedWithAdress_1"> AGROHOLDING d.o.o. za poljoprivredu, proizvodnju, trgovinu i usluge, Kapucinska 33/III, 31000 Osijek</derivirana_varijabla>
  </DomainObject.Predmet.StrankaFormatedWithAdress>
  <DomainObject.Predmet.StrankaFormatedWithAdressOIB>
    <izvorni_sadrzaj> AGROHOLDING d.o.o. za poljoprivredu, proizvodnju, trgovinu i usluge, OIB 73596716778, Kapucinska 33/III, 31000 Osijek</izvorni_sadrzaj>
    <derivirana_varijabla naziv="DomainObject.Predmet.StrankaFormatedWithAdressOIB_1"> AGROHOLDING d.o.o. za poljoprivredu, proizvodnju, trgovinu i usluge, OIB 73596716778, Kapucinska 33/III, 31000 Osijek</derivirana_varijabla>
  </DomainObject.Predmet.StrankaFormatedWithAdressOIB>
  <DomainObject.Predmet.StrankaWithAdress>
    <izvorni_sadrzaj>AGROHOLDING d.o.o. za poljoprivredu, proizvodnju, trgovinu i usluge Kapucinska 33/III,31000 Osijek</izvorni_sadrzaj>
    <derivirana_varijabla naziv="DomainObject.Predmet.StrankaWithAdress_1">AGROHOLDING d.o.o. za poljoprivredu, proizvodnju, trgovinu i usluge Kapucinska 33/III,31000 Osijek</derivirana_varijabla>
  </DomainObject.Predmet.StrankaWithAdress>
  <DomainObject.Predmet.StrankaWithAdressOIB>
    <izvorni_sadrzaj>AGROHOLDING d.o.o. za poljoprivredu, proizvodnju, trgovinu i usluge, OIB 73596716778, Kapucinska 33/III,31000 Osijek</izvorni_sadrzaj>
    <derivirana_varijabla naziv="DomainObject.Predmet.StrankaWithAdressOIB_1">AGROHOLDING d.o.o. za poljoprivredu, proizvodnju, trgovinu i usluge, OIB 73596716778, Kapucinska 33/III,31000 Osijek</derivirana_varijabla>
  </DomainObject.Predmet.StrankaWithAdressOIB>
  <DomainObject.Predmet.StrankaNazivFormated>
    <izvorni_sadrzaj>AGROHOLDING d.o.o. za poljoprivredu, proizvodnju, trgovinu i usluge</izvorni_sadrzaj>
    <derivirana_varijabla naziv="DomainObject.Predmet.StrankaNazivFormated_1">AGROHOLDING d.o.o. za poljoprivredu, proizvodnju, trgovinu i usluge</derivirana_varijabla>
  </DomainObject.Predmet.StrankaNazivFormated>
  <DomainObject.Predmet.StrankaNazivFormatedOIB>
    <izvorni_sadrzaj>AGROHOLDING d.o.o. za poljoprivredu, proizvodnju, trgovinu i usluge, OIB 73596716778</izvorni_sadrzaj>
    <derivirana_varijabla naziv="DomainObject.Predmet.StrankaNazivFormatedOIB_1">AGROHOLDING d.o.o. za poljoprivredu, proizvodnju, trgovinu i usluge, OIB 73596716778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AGROHOLDING d.o.o. za poljoprivredu, proizvodnju, trgovinu i usluge</item>
    </izvorni_sadrzaj>
    <derivirana_varijabla naziv="DomainObject.Predmet.StrankaListFormated_1">
      <item>AGROHOLDING d.o.o. za poljoprivredu, proizvodnju, trgovinu i usluge</item>
    </derivirana_varijabla>
  </DomainObject.Predmet.StrankaListFormated>
  <DomainObject.Predmet.StrankaListFormatedOIB>
    <izvorni_sadrzaj>
      <item>AGROHOLDING d.o.o. za poljoprivredu, proizvodnju, trgovinu i usluge, OIB 73596716778</item>
    </izvorni_sadrzaj>
    <derivirana_varijabla naziv="DomainObject.Predmet.StrankaListFormatedOIB_1">
      <item>AGROHOLDING d.o.o. za poljoprivredu, proizvodnju, trgovinu i usluge, OIB 73596716778</item>
    </derivirana_varijabla>
  </DomainObject.Predmet.StrankaListFormatedOIB>
  <DomainObject.Predmet.StrankaListFormatedWithAdress>
    <izvorni_sadrzaj>
      <item>AGROHOLDING d.o.o. za poljoprivredu, proizvodnju, trgovinu i usluge, Kapucinska 33/III, 31000 Osijek</item>
    </izvorni_sadrzaj>
    <derivirana_varijabla naziv="DomainObject.Predmet.StrankaListFormatedWithAdress_1">
      <item>AGROHOLDING d.o.o. za poljoprivredu, proizvodnju, trgovinu i usluge, Kapucinska 33/III, 31000 Osijek</item>
    </derivirana_varijabla>
  </DomainObject.Predmet.StrankaListFormatedWithAdress>
  <DomainObject.Predmet.StrankaListFormatedWithAdressOIB>
    <izvorni_sadrzaj>
      <item>AGROHOLDING d.o.o. za poljoprivredu, proizvodnju, trgovinu i usluge, OIB 73596716778, Kapucinska 33/III, 31000 Osijek</item>
    </izvorni_sadrzaj>
    <derivirana_varijabla naziv="DomainObject.Predmet.StrankaListFormatedWithAdressOIB_1">
      <item>AGROHOLDING d.o.o. za poljoprivredu, proizvodnju, trgovinu i usluge, OIB 73596716778, Kapucinska 33/III, 31000 Osijek</item>
    </derivirana_varijabla>
  </DomainObject.Predmet.StrankaListFormatedWithAdressOIB>
  <DomainObject.Predmet.StrankaListNazivFormated>
    <izvorni_sadrzaj>
      <item>AGROHOLDING d.o.o. za poljoprivredu, proizvodnju, trgovinu i usluge</item>
    </izvorni_sadrzaj>
    <derivirana_varijabla naziv="DomainObject.Predmet.StrankaListNazivFormated_1">
      <item>AGROHOLDING d.o.o. za poljoprivredu, proizvodnju, trgovinu i usluge</item>
    </derivirana_varijabla>
  </DomainObject.Predmet.StrankaListNazivFormated>
  <DomainObject.Predmet.StrankaListNazivFormatedOIB>
    <izvorni_sadrzaj>
      <item>AGROHOLDING d.o.o. za poljoprivredu, proizvodnju, trgovinu i usluge, OIB 73596716778</item>
    </izvorni_sadrzaj>
    <derivirana_varijabla naziv="DomainObject.Predmet.StrankaListNazivFormatedOIB_1">
      <item>AGROHOLDING d.o.o. za poljoprivredu, proizvodnju, trgovinu i usluge, OIB 73596716778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AGROHOLDING d.o.o. za poljoprivredu, proizvodnju, trgovinu i usluge</izvorni_sadrzaj>
    <derivirana_varijabla naziv="DomainObject.Predmet.StrankaIDrugi_1">AGROHOLDING d.o.o. za poljoprivredu,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AGROHOLDING d.o.o. za poljoprivredu, proizvodnju, trgovinu i usluge, OIB 73596716778, Kapucinska 33/III, 31000 Osijek</izvorni_sadrzaj>
    <derivirana_varijabla naziv="DomainObject.Predmet.StrankaIDrugiAdressOIB_1">AGROHOLDING d.o.o. za poljoprivredu, proizvodnju, trgovinu i usluge, OIB 73596716778, Kapucinska 33/III,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AGROHOLDING d.o.o. za poljoprivredu, proizvodnju, trgovinu i usluge</item>
    </izvorni_sadrzaj>
    <derivirana_varijabla naziv="DomainObject.Predmet.SudioniciListNaziv_1">
      <item>AGROHOLDING d.o.o. za poljoprivredu, proizvodnju, trgovinu i usluge</item>
    </derivirana_varijabla>
  </DomainObject.Predmet.SudioniciListNaziv>
  <DomainObject.Predmet.SudioniciListAdressOIB>
    <izvorni_sadrzaj>
      <item>AGROHOLDING d.o.o. za poljoprivredu, proizvodnju, trgovinu i usluge, OIB 73596716778, Kapucinska 33/III,31000 Osijek</item>
    </izvorni_sadrzaj>
    <derivirana_varijabla naziv="DomainObject.Predmet.SudioniciListAdressOIB_1">
      <item>AGROHOLDING d.o.o. za poljoprivredu, proizvodnju, trgovinu i usluge, OIB 73596716778, Kapucinska 33/III,31000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73596716778</item>
    </izvorni_sadrzaj>
    <derivirana_varijabla naziv="DomainObject.Predmet.SudioniciListNazivOIB_1">
      <item>, OIB 73596716778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9C3B0C-4BF7-433D-9C3E-5551C4014A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5</properties:Pages>
  <properties:Words>1318</properties:Words>
  <properties:Characters>7054</properties:Characters>
  <properties:Lines>201</properties:Lines>
  <properties:Paragraphs>67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2018-07-02T12:01:00Z</dcterms:created>
  <dc:creator>Željko</dc:creator>
  <cp:lastModifiedBy>Danijela Sekulić</cp:lastModifiedBy>
  <cp:lastPrinted>2018-07-02T12:06:00Z</cp:lastPrinted>
  <dcterms:modified xmlns:xsi="http://www.w3.org/2001/XMLSchema-instance" xsi:type="dcterms:W3CDTF">2018-07-02T12:07:00Z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(AGROHOLDING - VIŠE NEKRETNINA.docx)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