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53d94" w14:paraId="1853d94" w:rsidRDefault="00B45669" w:rsidP="00B45669" w:rsidR="00B45669">
      <w:pPr>
        <w15:collapsed w:val="false"/>
      </w:pPr>
      <w:bookmarkStart w:name="_GoBack" w:id="0"/>
      <w:bookmarkEnd w:id="0"/>
      <w:r>
        <w:t xml:space="preserve">               </w:t>
      </w:r>
      <w:r>
        <w:rPr>
          <w:noProof/>
          <w:lang w:eastAsia="hr-HR"/>
        </w:rPr>
        <w:drawing>
          <wp:inline distR="0" distL="0" distB="0" distT="0">
            <wp:extent cy="713740" cx="540385"/>
            <wp:effectExtent b="0" r="0" t="0" l="0"/>
            <wp:docPr descr="cid:image001.png@01D20AB3.997C003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3740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B45669" w:rsidP="00B45669" w:rsidR="00B45669">
      <w:pPr>
        <w:spacing w:after="0"/>
      </w:pPr>
      <w:r>
        <w:rPr>
          <w:color w:val="000000"/>
        </w:rPr>
        <w:t xml:space="preserve">REPUBLIKA HRVATSKA                                                                </w:t>
      </w:r>
      <w:r>
        <w:rPr>
          <w:color w:val="000000"/>
        </w:rPr>
        <w:tab/>
        <w:t>3/St-595/2017-18</w:t>
      </w:r>
    </w:p>
    <w:p w:rsidRDefault="00B45669" w:rsidP="00B45669" w:rsidR="00B45669">
      <w:pPr>
        <w:spacing w:after="0"/>
      </w:pPr>
      <w:r>
        <w:rPr>
          <w:color w:val="000000"/>
        </w:rPr>
        <w:t xml:space="preserve">TRGOVAČKI SUD U OSIJEKU </w:t>
      </w:r>
    </w:p>
    <w:p w:rsidRDefault="00B45669" w:rsidP="00B45669" w:rsidR="00B45669">
      <w:pPr>
        <w:spacing w:after="0"/>
      </w:pPr>
      <w:r>
        <w:rPr>
          <w:color w:val="000000"/>
        </w:rPr>
        <w:t xml:space="preserve">STALNA SLUŽBA U SLAVONSKOM BRODU </w:t>
      </w:r>
    </w:p>
    <w:p w:rsidRDefault="00B45669" w:rsidP="00B45669" w:rsidR="00B45669">
      <w:pPr>
        <w:spacing w:after="0"/>
      </w:pPr>
      <w:r>
        <w:rPr>
          <w:color w:val="000000"/>
        </w:rPr>
        <w:t>Trg pobjede 13</w:t>
      </w:r>
    </w:p>
    <w:p w:rsidRDefault="00B45669" w:rsidP="00B45669" w:rsidR="00B45669">
      <w:pPr>
        <w:spacing w:after="0"/>
      </w:pPr>
      <w:r>
        <w:rPr>
          <w:color w:val="000000"/>
        </w:rPr>
        <w:t>35000 Slavonski Brod</w:t>
      </w:r>
    </w:p>
    <w:p w:rsidRDefault="00B45669" w:rsidP="00B45669" w:rsidR="00B45669">
      <w:pPr>
        <w:spacing w:after="0"/>
      </w:pPr>
    </w:p>
    <w:p w:rsidRDefault="00B45669" w:rsidP="00B45669" w:rsidR="00B45669">
      <w:pPr>
        <w:spacing w:after="0"/>
        <w:jc w:val="center"/>
        <w:rPr>
          <w:b/>
        </w:rPr>
      </w:pPr>
      <w:r>
        <w:rPr>
          <w:b/>
          <w:color w:val="000000"/>
        </w:rPr>
        <w:t>R E P U B L I K A   H R V A T S K A</w:t>
      </w:r>
    </w:p>
    <w:p w:rsidRDefault="00B45669" w:rsidP="00B45669" w:rsidR="00B45669">
      <w:pPr>
        <w:spacing w:after="0"/>
        <w:jc w:val="center"/>
        <w:rPr>
          <w:b/>
        </w:rPr>
      </w:pPr>
    </w:p>
    <w:p w:rsidRDefault="00B45669" w:rsidP="00B45669" w:rsidR="00B45669">
      <w:pPr>
        <w:spacing w:after="0"/>
        <w:jc w:val="center"/>
        <w:rPr>
          <w:b/>
        </w:rPr>
      </w:pPr>
      <w:r>
        <w:rPr>
          <w:b/>
          <w:color w:val="000000"/>
        </w:rPr>
        <w:t>R J E Š E NJ E</w:t>
      </w:r>
    </w:p>
    <w:p w:rsidRDefault="00B45669" w:rsidP="00B45669" w:rsidR="00B45669">
      <w:pPr>
        <w:spacing w:after="0"/>
      </w:pPr>
    </w:p>
    <w:p w:rsidRDefault="00B45669" w:rsidP="00B45669" w:rsidR="00B45669">
      <w:pPr>
        <w:spacing w:after="0"/>
        <w:ind w:firstLine="708"/>
        <w:jc w:val="both"/>
      </w:pPr>
      <w:r>
        <w:rPr>
          <w:color w:val="000000"/>
        </w:rP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>
        <w:rPr>
          <w:b/>
          <w:color w:val="000000"/>
        </w:rPr>
        <w:t>BADALIĆ d.o.o., Okučani, Kralja Tomislava bb, OIB: 57340544344</w:t>
      </w:r>
      <w:r>
        <w:rPr>
          <w:color w:val="000000"/>
        </w:rPr>
        <w:t>,  1. prosinca 2017.</w:t>
      </w:r>
    </w:p>
    <w:p w:rsidRDefault="00B45669" w:rsidP="00B45669" w:rsidR="00B45669">
      <w:pPr>
        <w:spacing w:after="0"/>
      </w:pPr>
    </w:p>
    <w:p w:rsidRDefault="00B45669" w:rsidP="00B45669" w:rsidR="00B45669">
      <w:pPr>
        <w:spacing w:after="0"/>
      </w:pPr>
      <w:r>
        <w:rPr>
          <w:color w:val="000000"/>
        </w:rPr>
        <w:t xml:space="preserve">                                                                         r i j e š i o   j e</w:t>
      </w:r>
    </w:p>
    <w:p w:rsidRDefault="00B45669" w:rsidP="00B45669" w:rsidR="00B45669">
      <w:pPr>
        <w:spacing w:after="0"/>
      </w:pPr>
    </w:p>
    <w:p w:rsidRDefault="00B45669" w:rsidP="00B45669" w:rsidR="00B45669">
      <w:pPr>
        <w:pStyle w:val="Odlomakpopisa"/>
        <w:numPr>
          <w:ilvl w:val="0"/>
          <w:numId w:val="2"/>
        </w:numPr>
        <w:spacing w:after="0"/>
        <w:rPr>
          <w:color w:val="000000"/>
        </w:rPr>
      </w:pPr>
      <w:r>
        <w:rPr>
          <w:color w:val="000000"/>
        </w:rPr>
        <w:t>Stavlja se van snage rješenje ovog suda 3/St-595/2017-15 od 31. kolovoza 2017.</w:t>
      </w:r>
    </w:p>
    <w:p w:rsidRDefault="00B45669" w:rsidP="00B45669" w:rsidR="00B45669">
      <w:pPr>
        <w:spacing w:after="0"/>
        <w:ind w:left="360"/>
        <w:rPr>
          <w:color w:val="000000"/>
        </w:rPr>
      </w:pPr>
    </w:p>
    <w:p w:rsidRDefault="00B45669" w:rsidP="00B45669" w:rsidR="00B45669" w:rsidRPr="00B45669">
      <w:pPr>
        <w:pStyle w:val="Odlomakpopisa"/>
        <w:numPr>
          <w:ilvl w:val="0"/>
          <w:numId w:val="2"/>
        </w:numPr>
        <w:spacing w:after="0"/>
        <w:rPr>
          <w:b/>
          <w:u w:val="single"/>
        </w:rPr>
      </w:pPr>
      <w:r w:rsidRPr="00B45669">
        <w:rPr>
          <w:color w:val="000000"/>
        </w:rPr>
        <w:t>Nalaže se Fini da zaplijenjeni iznos novčanih sr</w:t>
      </w:r>
      <w:r>
        <w:rPr>
          <w:color w:val="000000"/>
        </w:rPr>
        <w:t xml:space="preserve">edstava u iznosu od 4.825,00 kn </w:t>
      </w:r>
    </w:p>
    <w:p w:rsidRDefault="00B45669" w:rsidP="00B45669" w:rsidR="00B45669">
      <w:pPr>
        <w:pStyle w:val="Odlomakpopisa"/>
        <w:spacing w:after="0"/>
        <w:ind w:firstLine="0" w:left="1080"/>
        <w:rPr>
          <w:b/>
          <w:u w:val="single"/>
        </w:rPr>
      </w:pPr>
      <w:r>
        <w:rPr>
          <w:color w:val="000000"/>
        </w:rPr>
        <w:t xml:space="preserve">vrati na račun dužnika </w:t>
      </w:r>
      <w:r w:rsidRPr="00B45669">
        <w:rPr>
          <w:color w:val="000000"/>
        </w:rPr>
        <w:t xml:space="preserve"> </w:t>
      </w:r>
      <w:r>
        <w:rPr>
          <w:color w:val="000000"/>
        </w:rPr>
        <w:t>HR76250000911001419627 kod ADDIKO BANK d.d., Zagreb.</w:t>
      </w:r>
    </w:p>
    <w:p w:rsidRDefault="00B45669" w:rsidP="00B45669" w:rsidR="00B45669" w:rsidRPr="00B45669">
      <w:pPr>
        <w:rPr>
          <w:lang w:eastAsia="hr-HR"/>
        </w:rPr>
      </w:pPr>
    </w:p>
    <w:p w:rsidRDefault="00B45669" w:rsidP="00B45669" w:rsidR="00B45669">
      <w:pPr>
        <w:pStyle w:val="Odlomakpopisa"/>
        <w:spacing w:after="0"/>
        <w:ind w:firstLine="0" w:left="1080"/>
      </w:pPr>
      <w:r w:rsidRPr="00B45669">
        <w:rPr>
          <w:color w:val="000000"/>
        </w:rPr>
        <w:t xml:space="preserve">                                                O b r a z l o ž e n j e     </w:t>
      </w:r>
    </w:p>
    <w:p w:rsidRDefault="00B45669" w:rsidP="00B45669" w:rsidR="00B45669">
      <w:pPr>
        <w:spacing w:after="0"/>
      </w:pPr>
    </w:p>
    <w:p w:rsidRDefault="00B45669" w:rsidP="00B45669" w:rsidR="00B45669">
      <w:pPr>
        <w:spacing w:after="0"/>
        <w:ind w:firstLine="708"/>
        <w:jc w:val="both"/>
      </w:pPr>
      <w:r>
        <w:rPr>
          <w:color w:val="000000"/>
        </w:rPr>
        <w:t xml:space="preserve">Fina je pokrenula stečajni postupak nad dužnikom. U tijeku prethodnog postupak utvrđeno je uvidom u potvrdu Fine od 11.8.2017. da je otpao stečajni razlog zbog kojeg je Fina podnijela prijedlog za otvaranje stečaja , jer je utvrđeno da dužnik s tim danom više nije u blokadi.                                            </w:t>
      </w:r>
    </w:p>
    <w:p w:rsidRDefault="00B45669" w:rsidP="00B45669" w:rsidR="00B45669">
      <w:pPr>
        <w:spacing w:after="0"/>
        <w:ind w:firstLine="708"/>
        <w:jc w:val="both"/>
      </w:pPr>
      <w:r>
        <w:rPr>
          <w:color w:val="000000"/>
        </w:rPr>
        <w:t>Po čl. 128. Stečajnog zakona 71/15  utvrđeno je – ako dužnik do završetka prethodnog postupka postane sposoban za plaćanje, sud će postupak obustaviti.</w:t>
      </w:r>
    </w:p>
    <w:p w:rsidRDefault="00B45669" w:rsidP="00B45669" w:rsidR="00B45669">
      <w:pPr>
        <w:spacing w:after="0"/>
        <w:ind w:firstLine="708"/>
        <w:jc w:val="both"/>
      </w:pPr>
      <w:r>
        <w:rPr>
          <w:color w:val="000000"/>
        </w:rPr>
        <w:t>Troškove provedenog postupka u tom slučaju dužan je naknaditi dužnik.</w:t>
      </w:r>
    </w:p>
    <w:p w:rsidRDefault="00B45669" w:rsidP="00B45669" w:rsidR="00B45669">
      <w:pPr>
        <w:spacing w:after="0"/>
        <w:ind w:firstLine="708"/>
        <w:jc w:val="both"/>
      </w:pPr>
      <w:r>
        <w:rPr>
          <w:color w:val="000000"/>
        </w:rPr>
        <w:t xml:space="preserve">Čl. 6 stavak 3  SZ-a, je određeno:"  ako dužnik  namiri sve tražbine koje se mogu naplatiti  sa svih računa, smatra se da je otpao razlog nesposobnosti za plaćanje". </w:t>
      </w:r>
    </w:p>
    <w:p w:rsidRDefault="00B45669" w:rsidP="00B45669" w:rsidR="00B45669">
      <w:pPr>
        <w:spacing w:after="0"/>
      </w:pPr>
      <w:r>
        <w:rPr>
          <w:color w:val="000000"/>
        </w:rPr>
        <w:t xml:space="preserve">            Stoga je odlučeno kao u izreci rješenja te je naloženo Fini da zaplijenjena novčana sredstva umanjena za iznos troškova Fine vrati na račun stečajnog dužnika.</w:t>
      </w:r>
    </w:p>
    <w:p w:rsidRDefault="00B45669" w:rsidP="00B45669" w:rsidR="00B45669">
      <w:pPr>
        <w:spacing w:after="0"/>
      </w:pPr>
    </w:p>
    <w:p w:rsidRDefault="00B45669" w:rsidP="00B45669" w:rsidR="00B45669">
      <w:pPr>
        <w:spacing w:after="0"/>
        <w:ind w:firstLine="708"/>
      </w:pPr>
      <w:r>
        <w:rPr>
          <w:color w:val="000000"/>
        </w:rPr>
        <w:t>U Slavonskom Brodu 1. prosinca 2017.</w:t>
      </w:r>
    </w:p>
    <w:p w:rsidRDefault="00B45669" w:rsidP="00B45669" w:rsidR="00B45669">
      <w:pPr>
        <w:spacing w:after="0"/>
        <w:ind w:firstLine="708" w:left="5664"/>
      </w:pPr>
      <w:r>
        <w:rPr>
          <w:color w:val="000000"/>
        </w:rPr>
        <w:t xml:space="preserve">     Stečajna sutkinja:</w:t>
      </w:r>
    </w:p>
    <w:p w:rsidRDefault="00B45669" w:rsidP="00B45669" w:rsidR="00B45669">
      <w:pPr>
        <w:spacing w:after="0"/>
        <w:ind w:firstLine="708" w:left="5664"/>
      </w:pPr>
      <w:r>
        <w:rPr>
          <w:color w:val="000000"/>
        </w:rPr>
        <w:t xml:space="preserve"> Daniela Martini Maoduš</w:t>
      </w:r>
    </w:p>
    <w:p w:rsidRDefault="00B45669" w:rsidP="00B45669" w:rsidR="00B45669">
      <w:pPr>
        <w:spacing w:after="0"/>
      </w:pPr>
    </w:p>
    <w:p w:rsidRDefault="00B45669" w:rsidP="00B45669" w:rsidR="00B45669">
      <w:pPr>
        <w:spacing w:after="0"/>
      </w:pPr>
    </w:p>
    <w:p w:rsidRDefault="00B45669" w:rsidP="00B45669" w:rsidR="00B45669">
      <w:pPr>
        <w:spacing w:after="0"/>
      </w:pPr>
    </w:p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5A65D1"/>
    <w:multiLevelType w:val="hybridMultilevel"/>
    <w:tmpl w:val="19726D0A"/>
    <w:lvl w:tplc="B072768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BCD42DE"/>
    <w:multiLevelType w:val="hybridMultilevel"/>
    <w:tmpl w:val="6E54271C"/>
    <w:lvl w:tplc="D466DCE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669"/>
    <w:rsid w:val="00055EFB"/>
    <w:rsid w:val="005E15FD"/>
    <w:rsid w:val="00750DC0"/>
    <w:rsid w:val="00B45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566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Char" w:type="character">
    <w:name w:val="Odlomak popisa Char"/>
    <w:basedOn w:val="Zadanifontodlomka"/>
    <w:link w:val="Odlomakpopisa"/>
    <w:uiPriority w:val="99"/>
    <w:locked/>
    <w:rsid w:val="00B4566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B45669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true" w:styleId="SudSjedite" w:type="paragraph">
    <w:name w:val="Sud_Sjedište"/>
    <w:basedOn w:val="Bezproreda"/>
    <w:rsid w:val="00B4566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B45669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5669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566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566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Char" w:type="character">
    <w:name w:val="Odlomak popisa Char"/>
    <w:basedOn w:val="Zadanifontodlomka"/>
    <w:link w:val="Odlomakpopisa"/>
    <w:uiPriority w:val="99"/>
    <w:locked/>
    <w:rsid w:val="00B4566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99"/>
    <w:qFormat/>
    <w:rsid w:val="00B45669"/>
    <w:pPr>
      <w:tabs>
        <w:tab w:pos="851" w:val="left"/>
      </w:tabs>
      <w:ind w:firstLine="567"/>
      <w:jc w:val="both"/>
    </w:pPr>
    <w:rPr>
      <w:rFonts w:cs="Times New Roman" w:eastAsia="Times New Roman"/>
      <w:lang w:eastAsia="hr-HR"/>
    </w:rPr>
  </w:style>
  <w:style w:customStyle="1" w:styleId="SudSjedite" w:type="paragraph">
    <w:name w:val="Sud_Sjedište"/>
    <w:basedOn w:val="Bezproreda"/>
    <w:rsid w:val="00B45669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B45669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5669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566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50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670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174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png@01D20AB3.997C0030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2017.</izvorni_sadrzaj>
    <derivirana_varijabla naziv="DomainObject.Predmet.DatumOsnivanja_1">31.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</izvorni_sadrzaj>
    <derivirana_varijabla naziv="DomainObject.Predmet.Opis_1">čl. 110. 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St-595/2017</izvorni_sadrzaj>
    <derivirana_varijabla naziv="DomainObject.Predmet.OznakaBroj_1">St-595/2017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BADALIĆ društvo s ograničenom odgovornošću za građenje, proizvodnju, trgovinu i usluge</izvorni_sadrzaj>
    <derivirana_varijabla naziv="DomainObject.Predmet.ProtustrankaFormated_1">  BADALIĆ društvo s ograničenom odgovornošću za građenje, proizvodnju, trgovinu i usluge</derivirana_varijabla>
  </DomainObject.Predmet.ProtustrankaFormated>
  <DomainObject.Predmet.ProtustrankaFormatedOIB>
    <izvorni_sadrzaj>  BADALIĆ društvo s ograničenom odgovornošću za građenje, proizvodnju, trgovinu i usluge, OIB 57340544344</izvorni_sadrzaj>
    <derivirana_varijabla naziv="DomainObject.Predmet.ProtustrankaFormatedOIB_1">  BADALIĆ društvo s ograničenom odgovornošću za građenje, proizvodnju, trgovinu i usluge, OIB 57340544344</derivirana_varijabla>
  </DomainObject.Predmet.ProtustrankaFormatedOIB>
  <DomainObject.Predmet.ProtustrankaFormatedWithAdress>
    <izvorni_sadrzaj> BADALIĆ društvo s ograničenom odgovornošću za građenje, proizvodnju, trgovinu i usluge, Kralja Tomislava bb, 35430 Okučani</izvorni_sadrzaj>
    <derivirana_varijabla naziv="DomainObject.Predmet.ProtustrankaFormatedWithAdress_1"> BADALIĆ društvo s ograničenom odgovornošću za građenje, proizvodnju, trgovinu i usluge, Kralja Tomislava bb, 35430 Okučani</derivirana_varijabla>
  </DomainObject.Predmet.ProtustrankaFormatedWithAdress>
  <DomainObject.Predmet.ProtustrankaFormatedWithAdressOIB>
    <izvorni_sadrzaj> BADALIĆ društvo s ograničenom odgovornošću za građenje, proizvodnju, trgovinu i usluge, OIB 57340544344, Kralja Tomislava bb, 35430 Okučani</izvorni_sadrzaj>
    <derivirana_varijabla naziv="DomainObject.Predmet.ProtustrankaFormatedWithAdressOIB_1"> BADALIĆ društvo s ograničenom odgovornošću za građenje, proizvodnju, trgovinu i usluge, OIB 57340544344, Kralja Tomislava bb, 35430 Okučani</derivirana_varijabla>
  </DomainObject.Predmet.ProtustrankaFormatedWithAdressOIB>
  <DomainObject.Predmet.ProtustrankaWithAdress>
    <izvorni_sadrzaj>BADALIĆ društvo s ograničenom odgovornošću za građenje, proizvodnju, trgovinu i usluge Kralja Tomislava bb, 35430 Okučani</izvorni_sadrzaj>
    <derivirana_varijabla naziv="DomainObject.Predmet.ProtustrankaWithAdress_1">BADALIĆ društvo s ograničenom odgovornošću za građenje, proizvodnju, trgovinu i usluge Kralja Tomislava bb, 35430 Okučani</derivirana_varijabla>
  </DomainObject.Predmet.ProtustrankaWithAdress>
  <DomainObject.Predmet.ProtustrankaWithAdressOIB>
    <izvorni_sadrzaj>BADALIĆ društvo s ograničenom odgovornošću za građenje, proizvodnju, trgovinu i usluge, OIB 57340544344, Kralja Tomislava bb, 35430 Okučani</izvorni_sadrzaj>
    <derivirana_varijabla naziv="DomainObject.Predmet.ProtustrankaWithAdressOIB_1">BADALIĆ društvo s ograničenom odgovornošću za građenje, proizvodnju, trgovinu i usluge, OIB 57340544344, Kralja Tomislava bb, 35430 Okučani</derivirana_varijabla>
  </DomainObject.Predmet.ProtustrankaWithAdressOIB>
  <DomainObject.Predmet.ProtustrankaNazivFormated>
    <izvorni_sadrzaj>BADALIĆ društvo s ograničenom odgovornošću za građenje, proizvodnju, trgovinu i usluge</izvorni_sadrzaj>
    <derivirana_varijabla naziv="DomainObject.Predmet.ProtustrankaNazivFormated_1">BADALIĆ društvo s ograničenom odgovornošću za građenje, proizvodnju, trgovinu i usluge</derivirana_varijabla>
  </DomainObject.Predmet.ProtustrankaNazivFormated>
  <DomainObject.Predmet.ProtustrankaNazivFormatedOIB>
    <izvorni_sadrzaj>BADALIĆ društvo s ograničenom odgovornošću za građenje, proizvodnju, trgovinu i usluge, OIB 57340544344</izvorni_sadrzaj>
    <derivirana_varijabla naziv="DomainObject.Predmet.ProtustrankaNazivFormatedOIB_1">BADALIĆ društvo s ograničenom odgovornošću za građenje, proizvodnju, trgovinu i usluge, OIB 57340544344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60730.32</izvorni_sadrzaj>
    <derivirana_varijabla naziv="DomainObject.Predmet.TrenutnaVrijednost_1">60730.32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BADALIĆ društvo s ograničenom odgovornošću za građenje, proizvodnju, trgovinu i usluge</item>
    </izvorni_sadrzaj>
    <derivirana_varijabla naziv="DomainObject.Predmet.ProtuStrankaListFormated_1">
      <item>BADALIĆ društvo s ograničenom odgovornošću za građenje, proizvodnju, trgovinu i usluge</item>
    </derivirana_varijabla>
  </DomainObject.Predmet.ProtuStrankaListFormated>
  <DomainObject.Predmet.ProtuStrankaListFormatedOIB>
    <izvorni_sadrzaj>
      <item>BADALIĆ društvo s ograničenom odgovornošću za građenje, proizvodnju, trgovinu i usluge, OIB 57340544344</item>
    </izvorni_sadrzaj>
    <derivirana_varijabla naziv="DomainObject.Predmet.ProtuStrankaListFormatedOIB_1">
      <item>BADALIĆ društvo s ograničenom odgovornošću za građenje, proizvodnju, trgovinu i usluge, OIB 57340544344</item>
    </derivirana_varijabla>
  </DomainObject.Predmet.ProtuStrankaListFormatedOIB>
  <DomainObject.Predmet.ProtuStrankaListFormatedWithAdress>
    <izvorni_sadrzaj>
      <item>BADALIĆ društvo s ograničenom odgovornošću za građenje, proizvodnju, trgovinu i usluge, Kralja Tomislava bb, 35430 Okučani</item>
    </izvorni_sadrzaj>
    <derivirana_varijabla naziv="DomainObject.Predmet.ProtuStrankaListFormatedWithAdress_1">
      <item>BADALIĆ društvo s ograničenom odgovornošću za građenje, proizvodnju, trgovinu i usluge, Kralja Tomislava bb, 35430 Okučani</item>
    </derivirana_varijabla>
  </DomainObject.Predmet.ProtuStrankaListFormatedWithAdress>
  <DomainObject.Predmet.ProtuStrankaListFormatedWithAdressOIB>
    <izvorni_sadrzaj>
      <item>BADALIĆ društvo s ograničenom odgovornošću za građenje, proizvodnju, trgovinu i usluge, OIB 57340544344, Kralja Tomislava bb, 35430 Okučani</item>
    </izvorni_sadrzaj>
    <derivirana_varijabla naziv="DomainObject.Predmet.ProtuStrankaListFormatedWithAdressOIB_1">
      <item>BADALIĆ društvo s ograničenom odgovornošću za građenje, proizvodnju, trgovinu i usluge, OIB 57340544344, Kralja Tomislava bb, 35430 Okučani</item>
    </derivirana_varijabla>
  </DomainObject.Predmet.ProtuStrankaListFormatedWithAdressOIB>
  <DomainObject.Predmet.ProtuStrankaListNazivFormated>
    <izvorni_sadrzaj>
      <item>BADALIĆ društvo s ograničenom odgovornošću za građenje, proizvodnju, trgovinu i usluge</item>
    </izvorni_sadrzaj>
    <derivirana_varijabla naziv="DomainObject.Predmet.ProtuStrankaListNazivFormated_1">
      <item>BADALIĆ društvo s ograničenom odgovornošću za građenje, proizvodnju, trgovinu i usluge</item>
    </derivirana_varijabla>
  </DomainObject.Predmet.ProtuStrankaListNazivFormated>
  <DomainObject.Predmet.ProtuStrankaListNazivFormatedOIB>
    <izvorni_sadrzaj>
      <item>BADALIĆ društvo s ograničenom odgovornošću za građenje, proizvodnju, trgovinu i usluge, OIB 57340544344</item>
    </izvorni_sadrzaj>
    <derivirana_varijabla naziv="DomainObject.Predmet.ProtuStrankaListNazivFormatedOIB_1">
      <item>BADALIĆ društvo s ograničenom odgovornošću za građenje, proizvodnju, trgovinu i usluge, OIB 57340544344</item>
    </derivirana_varijabla>
  </DomainObject.Predmet.ProtuStrankaListNazivFormatedOIB>
  <DomainObject.Predmet.OstaliListFormated>
    <izvorni_sadrzaj>
      <item>Tomislav Badalić</item>
    </izvorni_sadrzaj>
    <derivirana_varijabla naziv="DomainObject.Predmet.OstaliListFormated_1">
      <item>Tomislav Badalić</item>
    </derivirana_varijabla>
  </DomainObject.Predmet.OstaliListFormated>
  <DomainObject.Predmet.OstaliListFormatedOIB>
    <izvorni_sadrzaj>
      <item>Tomislav Badalić, OIB 29322326570</item>
    </izvorni_sadrzaj>
    <derivirana_varijabla naziv="DomainObject.Predmet.OstaliListFormatedOIB_1">
      <item>Tomislav Badalić, OIB 29322326570</item>
    </derivirana_varijabla>
  </DomainObject.Predmet.OstaliListFormatedOIB>
  <DomainObject.Predmet.OstaliListFormatedWithAdress>
    <izvorni_sadrzaj>
      <item>Tomislav Badalić, Željanska Ulica 25, 44322 Lipovljani</item>
    </izvorni_sadrzaj>
    <derivirana_varijabla naziv="DomainObject.Predmet.OstaliListFormatedWithAdress_1">
      <item>Tomislav Badalić, Željanska Ulica 25, 44322 Lipovljani</item>
    </derivirana_varijabla>
  </DomainObject.Predmet.OstaliListFormatedWithAdress>
  <DomainObject.Predmet.OstaliListFormatedWithAdressOIB>
    <izvorni_sadrzaj>
      <item>Tomislav Badalić, OIB 29322326570, Željanska Ulica 25, 44322 Lipovljani</item>
    </izvorni_sadrzaj>
    <derivirana_varijabla naziv="DomainObject.Predmet.OstaliListFormatedWithAdressOIB_1">
      <item>Tomislav Badalić, OIB 29322326570, Željanska Ulica 25, 44322 Lipovljani</item>
    </derivirana_varijabla>
  </DomainObject.Predmet.OstaliListFormatedWithAdressOIB>
  <DomainObject.Predmet.OstaliListNazivFormated>
    <izvorni_sadrzaj>
      <item>Tomislav Badalić</item>
    </izvorni_sadrzaj>
    <derivirana_varijabla naziv="DomainObject.Predmet.OstaliListNazivFormated_1">
      <item>Tomislav Badalić</item>
    </derivirana_varijabla>
  </DomainObject.Predmet.OstaliListNazivFormated>
  <DomainObject.Predmet.OstaliListNazivFormatedOIB>
    <izvorni_sadrzaj>
      <item>Tomislav Badalić, OIB 29322326570</item>
    </izvorni_sadrzaj>
    <derivirana_varijabla naziv="DomainObject.Predmet.OstaliListNazivFormatedOIB_1">
      <item>Tomislav Badalić, OIB 29322326570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BADALIĆ društvo s ograničenom odgovornošću za građenje, proizvodnju, trgovinu i usluge</izvorni_sadrzaj>
    <derivirana_varijabla naziv="DomainObject.Predmet.ProtustrankaIDrugi_1">BADALIĆ društvo s ograničenom odgovornošću za građenje,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BADALIĆ društvo s ograničenom odgovornošću za građenje, proizvodnju, trgovinu i usluge, OIB 57340544344, Kralja Tomislava bb, 35430 Okučani</izvorni_sadrzaj>
    <derivirana_varijabla naziv="DomainObject.Predmet.ProtustrankaIDrugiAdressOIB_1">BADALIĆ društvo s ograničenom odgovornošću za građenje, proizvodnju, trgovinu i usluge, OIB 57340544344, Kralja Tomislava bb, 35430 Okučani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St-595/2017-15</izvorni_sadrzaj>
    <derivirana_varijabla naziv="DomainObject.Predmet.OdlukaRjesenje.Oznaka_1">St-595/2017-15</derivirana_varijabla>
  </DomainObject.Predmet.OdlukaRjesenje.Oznaka>
  <DomainObject.Predmet.SudioniciListNaziv>
    <izvorni_sadrzaj>
      <item>Financijska agencija</item>
      <item>BADALIĆ društvo s ograničenom odgovornošću za građenje, proizvodnju, trgovinu i usluge</item>
      <item>Tomislav Badalić</item>
    </izvorni_sadrzaj>
    <derivirana_varijabla naziv="DomainObject.Predmet.SudioniciListNaziv_1">
      <item>Financijska agencija</item>
      <item>BADALIĆ društvo s ograničenom odgovornošću za građenje, proizvodnju, trgovinu i usluge</item>
      <item>Tomislav Badalić</item>
    </derivirana_varijabla>
  </DomainObject.Predmet.SudioniciListNaziv>
  <DomainObject.Predmet.SudioniciListAdressOIB>
    <izvorni_sadrzaj>
      <item>Financijska agencija, OIB 85821130368, Ulica grada Vukovara 70,10000 Zagreb</item>
      <item>BADALIĆ društvo s ograničenom odgovornošću za građenje, proizvodnju, trgovinu i usluge, OIB 57340544344, Kralja Tomislava bb,35430 Okučani</item>
      <item>Tomislav Badalić, OIB 29322326570, Željanska Ulica 25,44322 Lipovljani</item>
    </izvorni_sadrzaj>
    <derivirana_varijabla naziv="DomainObject.Predmet.SudioniciListAdressOIB_1">
      <item>Financijska agencija, OIB 85821130368, Ulica grada Vukovara 70,10000 Zagreb</item>
      <item>BADALIĆ društvo s ograničenom odgovornošću za građenje, proizvodnju, trgovinu i usluge, OIB 57340544344, Kralja Tomislava bb,35430 Okučani</item>
      <item>Tomislav Badalić, OIB 29322326570, Željanska Ulica 25,44322 Lipovljani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57340544344</item>
      <item>, OIB 29322326570</item>
    </izvorni_sadrzaj>
    <derivirana_varijabla naziv="DomainObject.Predmet.SudioniciListNazivOIB_1">
      <item>, OIB 85821130368</item>
      <item>, OIB 57340544344</item>
      <item>, OIB 29322326570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283</properties:Words>
  <properties:Characters>1376</properties:Characters>
  <properties:Lines>44</properties:Lines>
  <properties:Paragraphs>21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2017-12-01T13:11:00Z</dcterms:created>
  <dc:creator>wsadmin</dc:creator>
  <cp:lastModifiedBy>wsadmin</cp:lastModifiedBy>
  <cp:lastPrinted>2017-12-01T13:16:00Z</cp:lastPrinted>
  <dcterms:modified xmlns:xsi="http://www.w3.org/2001/XMLSchema-instance" xsi:type="dcterms:W3CDTF">2017-12-01T13:17:00Z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