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100e" w14:paraId="d3b100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036C37">
        <w:t>182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036C37">
        <w:t>UDRUGA ISTOSPOLNO ORGIJENTIRANIH OSOBA DENIS, OIB: 66191167189, reg. broj: 21007814, Zagreb, Mrazovićeva 9,</w:t>
      </w:r>
      <w:r w:rsidR="00B116BC">
        <w:t xml:space="preserve"> </w:t>
      </w:r>
      <w:r w:rsidR="002F01CE">
        <w:t xml:space="preserve">temeljem članka 430. Stečajnog zakona („Narodne novine“ 71/15), dana </w:t>
      </w:r>
      <w:r w:rsidR="000E17DB">
        <w:t>5. rujna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0E17DB">
        <w:t xml:space="preserve">dužnikom </w:t>
      </w:r>
      <w:r w:rsidR="00036C37">
        <w:t>UDRUGA ISTOSPOLNO ORGIJENTIRANIH OSOBA DENIS, OIB: 66191167189, reg. broj: 21007814, Zagreb, Mrazovićeva 9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9C4ACC">
        <w:t>KREŠIMIR MARETIĆ, OIB:  66108961276, Zagreb, Šimuna Starčevića 7</w:t>
      </w:r>
      <w:r w:rsidR="002F01CE">
        <w:t>.</w:t>
      </w:r>
    </w:p>
    <w:p w:rsidRDefault="0040522B" w:rsidP="0040522B" w:rsidR="00036C37" w:rsidRPr="00036C37">
      <w:pPr>
        <w:pStyle w:val="Odlomakpopisa"/>
        <w:numPr>
          <w:ilvl w:val="0"/>
          <w:numId w:val="5"/>
        </w:numPr>
        <w:jc w:val="both"/>
        <w:rPr>
          <w:bCs/>
        </w:rPr>
      </w:pPr>
      <w:r w:rsidRPr="00036C37">
        <w:rPr>
          <w:bCs/>
        </w:rPr>
        <w:t xml:space="preserve">ZAKLJUČUJE SE stečajni postupak nad dužnikom </w:t>
      </w:r>
      <w:r w:rsidR="000E17DB">
        <w:t xml:space="preserve">dužnikom </w:t>
      </w:r>
      <w:r w:rsidR="00036C37">
        <w:t>UDRUGA ISTOSPOLNO ORGIJENTIRANIH OSOBA DENIS, OIB: 66191167189, reg. broj: 21007814, Zagreb, Mrazovićeva 9.</w:t>
      </w:r>
    </w:p>
    <w:p w:rsidRDefault="0040522B" w:rsidP="0040522B" w:rsidR="0040522B" w:rsidRPr="00036C37">
      <w:pPr>
        <w:pStyle w:val="Odlomakpopisa"/>
        <w:numPr>
          <w:ilvl w:val="0"/>
          <w:numId w:val="5"/>
        </w:numPr>
        <w:jc w:val="both"/>
        <w:rPr>
          <w:bCs/>
        </w:rPr>
      </w:pPr>
      <w:r w:rsidRPr="00036C37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0E17DB" w:rsidR="000E17D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036C37">
        <w:t>9</w:t>
      </w:r>
      <w:r w:rsidR="000E17DB">
        <w:t>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036C37">
        <w:t>2775</w:t>
      </w:r>
      <w:r w:rsidR="000E17DB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0E17DB">
        <w:t xml:space="preserve">dužnikom </w:t>
      </w:r>
      <w:r w:rsidR="00036C37">
        <w:t>UDRUGA ISTOSPOLNO ORGIJENTIRANIH OSOBA DENIS, OIB: 66191167189, reg. broj: 21007814, Zagreb, Mrazovićeva 9</w:t>
      </w:r>
      <w:r w:rsidR="000E17DB">
        <w:t>.</w:t>
      </w:r>
    </w:p>
    <w:p w:rsidRDefault="0040522B" w:rsidP="000E17DB" w:rsidR="00EB5FF1">
      <w:pPr>
        <w:ind w:firstLine="1416"/>
        <w:jc w:val="both"/>
      </w:pPr>
      <w:r>
        <w:t xml:space="preserve">Trgovački sud u Osijeku je dana </w:t>
      </w:r>
      <w:r w:rsidR="002F01CE">
        <w:t>1</w:t>
      </w:r>
      <w:r w:rsidR="000E17DB">
        <w:t>2</w:t>
      </w:r>
      <w:r w:rsidR="002F01CE">
        <w:t>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0E17DB">
        <w:t>1</w:t>
      </w:r>
      <w:r w:rsidR="00036C37">
        <w:t>82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E17DB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036C37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</w:t>
      </w:r>
      <w:r w:rsidR="000E17DB">
        <w:t>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75D1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0E17DB">
      <w:t>1</w:t>
    </w:r>
    <w:r w:rsidR="00036C37">
      <w:t>82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36C37"/>
    <w:rsid w:val="00052F59"/>
    <w:rsid w:val="00055123"/>
    <w:rsid w:val="00061CF6"/>
    <w:rsid w:val="00063B32"/>
    <w:rsid w:val="00095675"/>
    <w:rsid w:val="000C0CEA"/>
    <w:rsid w:val="000D49F9"/>
    <w:rsid w:val="000E17DB"/>
    <w:rsid w:val="000E5197"/>
    <w:rsid w:val="000F2F5F"/>
    <w:rsid w:val="000F501E"/>
    <w:rsid w:val="000F7B76"/>
    <w:rsid w:val="0013119A"/>
    <w:rsid w:val="001475D1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75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75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5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5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75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75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5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5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St-1182/2016</izvorni_sadrzaj>
    <derivirana_varijabla naziv="DomainObject.Predmet.OznakaBroj_1">St-1182/2016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ISTOSPOLNO ORIJENTIRANIH  OSOBA DENIS</izvorni_sadrzaj>
    <derivirana_varijabla naziv="DomainObject.Predmet.ProtustrankaFormated_1">  UDRUGA ISTOSPOLNO ORIJENTIRANIH  OSOBA DENIS</derivirana_varijabla>
  </DomainObject.Predmet.ProtustrankaFormated>
  <DomainObject.Predmet.ProtustrankaFormatedOIB>
    <izvorni_sadrzaj>  UDRUGA ISTOSPOLNO ORIJENTIRANIH  OSOBA DENIS, OIB 66191167189</izvorni_sadrzaj>
    <derivirana_varijabla naziv="DomainObject.Predmet.ProtustrankaFormatedOIB_1">  UDRUGA ISTOSPOLNO ORIJENTIRANIH  OSOBA DENIS, OIB 66191167189</derivirana_varijabla>
  </DomainObject.Predmet.ProtustrankaFormatedOIB>
  <DomainObject.Predmet.ProtustrankaFormatedWithAdress>
    <izvorni_sadrzaj> UDRUGA ISTOSPOLNO ORIJENTIRANIH  OSOBA DENIS, Mrazovićeva 9, 10000 Zagreb</izvorni_sadrzaj>
    <derivirana_varijabla naziv="DomainObject.Predmet.ProtustrankaFormatedWithAdress_1"> UDRUGA ISTOSPOLNO ORIJENTIRANIH  OSOBA DENIS, Mrazovićeva 9, 10000 Zagreb</derivirana_varijabla>
  </DomainObject.Predmet.ProtustrankaFormatedWithAdress>
  <DomainObject.Predmet.ProtustrankaFormatedWithAdressOIB>
    <izvorni_sadrzaj> UDRUGA ISTOSPOLNO ORIJENTIRANIH  OSOBA DENIS, OIB 66191167189, Mrazovićeva 9, 10000 Zagreb</izvorni_sadrzaj>
    <derivirana_varijabla naziv="DomainObject.Predmet.ProtustrankaFormatedWithAdressOIB_1"> UDRUGA ISTOSPOLNO ORIJENTIRANIH  OSOBA DENIS, OIB 66191167189, Mrazovićeva 9, 10000 Zagreb</derivirana_varijabla>
  </DomainObject.Predmet.ProtustrankaFormatedWithAdressOIB>
  <DomainObject.Predmet.ProtustrankaWithAdress>
    <izvorni_sadrzaj>UDRUGA ISTOSPOLNO ORIJENTIRANIH  OSOBA DENIS Mrazovićeva 9, 10000 Zagreb</izvorni_sadrzaj>
    <derivirana_varijabla naziv="DomainObject.Predmet.ProtustrankaWithAdress_1">UDRUGA ISTOSPOLNO ORIJENTIRANIH  OSOBA DENIS Mrazovićeva 9, 10000 Zagreb</derivirana_varijabla>
  </DomainObject.Predmet.ProtustrankaWithAdress>
  <DomainObject.Predmet.ProtustrankaWithAdressOIB>
    <izvorni_sadrzaj>UDRUGA ISTOSPOLNO ORIJENTIRANIH  OSOBA DENIS, OIB 66191167189, Mrazovićeva 9, 10000 Zagreb</izvorni_sadrzaj>
    <derivirana_varijabla naziv="DomainObject.Predmet.ProtustrankaWithAdressOIB_1">UDRUGA ISTOSPOLNO ORIJENTIRANIH  OSOBA DENIS, OIB 66191167189, Mrazovićeva 9, 10000 Zagreb</derivirana_varijabla>
  </DomainObject.Predmet.ProtustrankaWithAdressOIB>
  <DomainObject.Predmet.ProtustrankaNazivFormated>
    <izvorni_sadrzaj>UDRUGA ISTOSPOLNO ORIJENTIRANIH  OSOBA DENIS</izvorni_sadrzaj>
    <derivirana_varijabla naziv="DomainObject.Predmet.ProtustrankaNazivFormated_1">UDRUGA ISTOSPOLNO ORIJENTIRANIH  OSOBA DENIS</derivirana_varijabla>
  </DomainObject.Predmet.ProtustrankaNazivFormated>
  <DomainObject.Predmet.ProtustrankaNazivFormatedOIB>
    <izvorni_sadrzaj>UDRUGA ISTOSPOLNO ORIJENTIRANIH  OSOBA DENIS, OIB 66191167189</izvorni_sadrzaj>
    <derivirana_varijabla naziv="DomainObject.Predmet.ProtustrankaNazivFormatedOIB_1">UDRUGA ISTOSPOLNO ORIJENTIRANIH  OSOBA DENIS, OIB 66191167189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ISTOSPOLNO ORIJENTIRANIH  OSOBA DENIS</item>
    </izvorni_sadrzaj>
    <derivirana_varijabla naziv="DomainObject.Predmet.ProtuStrankaListFormated_1">
      <item>UDRUGA ISTOSPOLNO ORIJENTIRANIH  OSOBA DENIS</item>
    </derivirana_varijabla>
  </DomainObject.Predmet.ProtuStrankaListFormated>
  <DomainObject.Predmet.ProtuStrankaListFormatedOIB>
    <izvorni_sadrzaj>
      <item>UDRUGA ISTOSPOLNO ORIJENTIRANIH  OSOBA DENIS, OIB 66191167189</item>
    </izvorni_sadrzaj>
    <derivirana_varijabla naziv="DomainObject.Predmet.ProtuStrankaListFormatedOIB_1">
      <item>UDRUGA ISTOSPOLNO ORIJENTIRANIH  OSOBA DENIS, OIB 66191167189</item>
    </derivirana_varijabla>
  </DomainObject.Predmet.ProtuStrankaListFormatedOIB>
  <DomainObject.Predmet.ProtuStrankaListFormatedWithAdress>
    <izvorni_sadrzaj>
      <item>UDRUGA ISTOSPOLNO ORIJENTIRANIH  OSOBA DENIS, Mrazovićeva 9, 10000 Zagreb</item>
    </izvorni_sadrzaj>
    <derivirana_varijabla naziv="DomainObject.Predmet.ProtuStrankaListFormatedWithAdress_1">
      <item>UDRUGA ISTOSPOLNO ORIJENTIRANIH  OSOBA DENIS, Mrazovićeva 9, 10000 Zagreb</item>
    </derivirana_varijabla>
  </DomainObject.Predmet.ProtuStrankaListFormatedWithAdress>
  <DomainObject.Predmet.ProtuStrankaListFormatedWithAdressOIB>
    <izvorni_sadrzaj>
      <item>UDRUGA ISTOSPOLNO ORIJENTIRANIH  OSOBA DENIS, OIB 66191167189, Mrazovićeva 9, 10000 Zagreb</item>
    </izvorni_sadrzaj>
    <derivirana_varijabla naziv="DomainObject.Predmet.ProtuStrankaListFormatedWithAdressOIB_1">
      <item>UDRUGA ISTOSPOLNO ORIJENTIRANIH  OSOBA DENIS, OIB 66191167189, Mrazovićeva 9, 10000 Zagreb</item>
    </derivirana_varijabla>
  </DomainObject.Predmet.ProtuStrankaListFormatedWithAdressOIB>
  <DomainObject.Predmet.ProtuStrankaListNazivFormated>
    <izvorni_sadrzaj>
      <item>UDRUGA ISTOSPOLNO ORIJENTIRANIH  OSOBA DENIS</item>
    </izvorni_sadrzaj>
    <derivirana_varijabla naziv="DomainObject.Predmet.ProtuStrankaListNazivFormated_1">
      <item>UDRUGA ISTOSPOLNO ORIJENTIRANIH  OSOBA DENIS</item>
    </derivirana_varijabla>
  </DomainObject.Predmet.ProtuStrankaListNazivFormated>
  <DomainObject.Predmet.ProtuStrankaListNazivFormatedOIB>
    <izvorni_sadrzaj>
      <item>UDRUGA ISTOSPOLNO ORIJENTIRANIH  OSOBA DENIS, OIB 66191167189</item>
    </izvorni_sadrzaj>
    <derivirana_varijabla naziv="DomainObject.Predmet.ProtuStrankaListNazivFormatedOIB_1">
      <item>UDRUGA ISTOSPOLNO ORIJENTIRANIH  OSOBA DENIS, OIB 66191167189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ISTOSPOLNO ORIJENTIRANIH  OSOBA DENIS</izvorni_sadrzaj>
    <derivirana_varijabla naziv="DomainObject.Predmet.ProtustrankaIDrugi_1">UDRUGA ISTOSPOLNO ORIJENTIRANIH  OSOBA DENIS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ISTOSPOLNO ORIJENTIRANIH  OSOBA DENIS, OIB 66191167189, Mrazovićeva 9, 10000 Zagreb</izvorni_sadrzaj>
    <derivirana_varijabla naziv="DomainObject.Predmet.ProtustrankaIDrugiAdressOIB_1">UDRUGA ISTOSPOLNO ORIJENTIRANIH  OSOBA DENIS, OIB 66191167189, Mrazovićeva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ISTOSPOLNO ORIJENTIRANIH  OSOBA DENIS</item>
      <item>FINA Regionalni centar Zagreb</item>
    </izvorni_sadrzaj>
    <derivirana_varijabla naziv="DomainObject.Predmet.SudioniciListNaziv_1">
      <item>UDRUGA ISTOSPOLNO ORIJENTIRANIH  OSOBA DENIS</item>
      <item>FINA Regionalni centar Zagreb</item>
    </derivirana_varijabla>
  </DomainObject.Predmet.SudioniciListNaziv>
  <DomainObject.Predmet.SudioniciListAdressOIB>
    <izvorni_sadrzaj>
      <item>UDRUGA ISTOSPOLNO ORIJENTIRANIH  OSOBA DENIS, OIB 66191167189, Mrazovićeva 9,10000 Zagreb</item>
      <item>FINA Regionalni centar Zagreb, OIB 85821130368, Trg svibanjskih žrtava 1995. br. 1,10000 Zagreb</item>
    </izvorni_sadrzaj>
    <derivirana_varijabla naziv="DomainObject.Predmet.SudioniciListAdressOIB_1">
      <item>UDRUGA ISTOSPOLNO ORIJENTIRANIH  OSOBA DENIS, OIB 66191167189, Mrazovićeva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66191167189</item>
      <item>, OIB 85821130368</item>
    </izvorni_sadrzaj>
    <derivirana_varijabla naziv="DomainObject.Predmet.SudioniciListNazivOIB_1">
      <item>, OIB 66191167189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EF304-1BEF-472A-8683-50938C971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2464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2016-09-05T09:34:00Z</dcterms:created>
  <dc:creator>korisnik</dc:creator>
  <cp:lastModifiedBy>Snježana Andrijanić</cp:lastModifiedBy>
  <cp:lastPrinted>2016-09-05T09:34:00Z</cp:lastPrinted>
  <dcterms:modified xmlns:xsi="http://www.w3.org/2001/XMLSchema-instance" xsi:type="dcterms:W3CDTF">2016-09-06T11:24:00Z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