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94f6" w14:paraId="9c194f6" w:rsidRDefault="00CF1788" w:rsidP="00CF1788" w:rsidR="00CF1788">
      <w:pPr>
        <w:jc w:val="right"/>
        <w15:collapsed w:val="false"/>
      </w:pPr>
      <w:r>
        <w:t xml:space="preserve">        7- St-314/2015-2.</w:t>
      </w:r>
    </w:p>
    <w:p w:rsidRDefault="00CF1788" w:rsidP="00CF1788" w:rsidR="00CF1788">
      <w:pPr>
        <w:jc w:val="center"/>
      </w:pPr>
      <w:r>
        <w:rPr>
          <w:b/>
        </w:rPr>
        <w:t>O G L A S</w:t>
      </w:r>
    </w:p>
    <w:p w:rsidRDefault="00CF1788" w:rsidP="00CF1788" w:rsidR="00CF1788">
      <w:pPr>
        <w:jc w:val="both"/>
      </w:pPr>
      <w:r>
        <w:t xml:space="preserve">TRGOVAČKI SUD U BJELOVARU, u skraćenom stečajnom postupku nad stečajnim dužnikom BJELOVARSKI SERVIS zadruga za uslužne djelatnosti iz Bjelovara, Mihanovićeva 8/c, OIB:17007322249, koji se vodi kod ovog suda pod poslovnim brojem St-314/2015, temeljem odredbe čl.430., 431. i 434. Stečajnog zakona (Narodne novine broj 71/15), objavljuje: </w:t>
      </w:r>
    </w:p>
    <w:p w:rsidRDefault="00CF1788" w:rsidP="00CF1788" w:rsidR="00CF1788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574.068,55 kuna, u koji iznos je uračunata kamata i naknada Financijske agencije za provedbu ovrhe na novčanim sredstvima.</w:t>
      </w:r>
    </w:p>
    <w:p w:rsidRDefault="00CF1788" w:rsidP="00CF1788" w:rsidR="00CF1788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Irena Dlaka iz Bjelovara, Baranjska 5, OIB:41240406728, da u roku od 15 dana od objave oglasa na mrežnoj stranici e-Oglasna ploča Trgovačkog suda u Bjelovaru podnese sudu javnobilježnički ovjerovljeni popis imovine i obveza na propisanom obrascu.</w:t>
      </w:r>
    </w:p>
    <w:p w:rsidRDefault="00CF1788" w:rsidP="00CF1788" w:rsidR="00CF1788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CF1788" w:rsidP="00CF1788" w:rsidR="00CF1788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CF1788" w:rsidP="00CF1788" w:rsidR="00CF1788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CF1788" w:rsidP="00CF1788" w:rsidR="00CF178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CF1788" w:rsidP="00CF1788" w:rsidR="00CF178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CF1788" w:rsidP="00CF1788" w:rsidR="00CF1788">
      <w:pPr>
        <w:jc w:val="both"/>
      </w:pPr>
      <w:proofErr w:type="spellStart"/>
      <w:r>
        <w:t>Rj</w:t>
      </w:r>
      <w:proofErr w:type="spellEnd"/>
      <w:r>
        <w:t>.</w:t>
      </w:r>
    </w:p>
    <w:p w:rsidRDefault="00CF1788" w:rsidP="00CF1788" w:rsidR="00CF1788">
      <w:pPr>
        <w:jc w:val="both"/>
      </w:pPr>
      <w:r>
        <w:t>Dna:putem e-oglasne ploče suda</w:t>
      </w:r>
    </w:p>
    <w:p w:rsidRDefault="00CF1788" w:rsidP="00CF1788" w:rsidR="00CF1788">
      <w:pPr>
        <w:jc w:val="both"/>
      </w:pPr>
      <w:r>
        <w:t>Kal.45 dana</w:t>
      </w:r>
    </w:p>
    <w:p w:rsidRDefault="00CF1788" w:rsidP="00CF1788" w:rsidR="00CF1788">
      <w:pPr>
        <w:jc w:val="both"/>
      </w:pPr>
      <w:r>
        <w:t>U Bj.30.11.2015.g.</w:t>
      </w:r>
    </w:p>
    <w:p w:rsidRDefault="00CF1788" w:rsidP="00CF1788" w:rsidR="00CF1788">
      <w:pPr>
        <w:jc w:val="both"/>
      </w:pPr>
    </w:p>
    <w:p w:rsidRDefault="00CF1788" w:rsidP="00CF1788" w:rsidR="00CF1788"/>
    <w:p w:rsidRDefault="00CF1788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88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72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St-314/2015-2</izvorni_sadrzaj>
    <derivirana_varijabla naziv="DomainObject.Oznaka_1">St-314/2015-2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St-314/2015</izvorni_sadrzaj>
    <derivirana_varijabla naziv="DomainObject.Predmet.OznakaBroj_1">St-314/2015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BJELOVARSKI SERVIS zadruga za uslužne djelatnosti, Bjelovar</izvorni_sadrzaj>
    <derivirana_varijabla naziv="DomainObject.Predmet.ProtustrankaFormated_1">  BJELOVARSKI SERVIS zadruga za uslužne djelatnosti, Bjelovar</derivirana_varijabla>
  </DomainObject.Predmet.ProtustrankaFormated>
  <DomainObject.Predmet.ProtustrankaFormatedOIB>
    <izvorni_sadrzaj>  BJELOVARSKI SERVIS zadruga za uslužne djelatnosti, Bjelovar, OIB 17007322249</izvorni_sadrzaj>
    <derivirana_varijabla naziv="DomainObject.Predmet.ProtustrankaFormatedOIB_1">  BJELOVARSKI SERVIS zadruga za uslužne djelatnosti, Bjelovar, OIB 17007322249</derivirana_varijabla>
  </DomainObject.Predmet.ProtustrankaFormatedOIB>
  <DomainObject.Predmet.ProtustrankaFormatedWithAdress>
    <izvorni_sadrzaj> BJELOVARSKI SERVIS zadruga za uslužne djelatnosti, Bjelovar, Mihanovićeva 8/c, 43000 Bjelovar</izvorni_sadrzaj>
    <derivirana_varijabla naziv="DomainObject.Predmet.ProtustrankaFormatedWithAdress_1"> BJELOVARSKI SERVIS zadruga za uslužne djelatnosti, Bjelovar, Mihanovićeva 8/c, 43000 Bjelovar</derivirana_varijabla>
  </DomainObject.Predmet.ProtustrankaFormatedWithAdress>
  <DomainObject.Predmet.ProtustrankaFormatedWithAdressOIB>
    <izvorni_sadrzaj> BJELOVARSKI SERVIS zadruga za uslužne djelatnosti, Bjelovar, OIB 17007322249, Mihanovićeva 8/c, 43000 Bjelovar</izvorni_sadrzaj>
    <derivirana_varijabla naziv="DomainObject.Predmet.ProtustrankaFormatedWithAdressOIB_1"> BJELOVARSKI SERVIS zadruga za uslužne djelatnosti, Bjelovar, OIB 17007322249, Mihanovićeva 8/c, 43000 Bjelovar</derivirana_varijabla>
  </DomainObject.Predmet.ProtustrankaFormatedWithAdressOIB>
  <DomainObject.Predmet.ProtustrankaWithAdress>
    <izvorni_sadrzaj>BJELOVARSKI SERVIS zadruga za uslužne djelatnosti, Bjelovar Mihanovićeva 8/c, 43000 Bjelovar</izvorni_sadrzaj>
    <derivirana_varijabla naziv="DomainObject.Predmet.ProtustrankaWithAdress_1">BJELOVARSKI SERVIS zadruga za uslužne djelatnosti, Bjelovar Mihanovićeva 8/c, 43000 Bjelovar</derivirana_varijabla>
  </DomainObject.Predmet.ProtustrankaWithAdress>
  <DomainObject.Predmet.ProtustrankaWithAdressOIB>
    <izvorni_sadrzaj>BJELOVARSKI SERVIS zadruga za uslužne djelatnosti, Bjelovar, OIB 17007322249, Mihanovićeva 8/c, 43000 Bjelovar</izvorni_sadrzaj>
    <derivirana_varijabla naziv="DomainObject.Predmet.ProtustrankaWithAdressOIB_1">BJELOVARSKI SERVIS zadruga za uslužne djelatnosti, Bjelovar, OIB 17007322249, Mihanovićeva 8/c, 43000 Bjelovar</derivirana_varijabla>
  </DomainObject.Predmet.ProtustrankaWithAdressOIB>
  <DomainObject.Predmet.ProtustrankaNazivFormated>
    <izvorni_sadrzaj>BJELOVARSKI SERVIS zadruga za uslužne djelatnosti, Bjelovar</izvorni_sadrzaj>
    <derivirana_varijabla naziv="DomainObject.Predmet.ProtustrankaNazivFormated_1">BJELOVARSKI SERVIS zadruga za uslužne djelatnosti, Bjelovar</derivirana_varijabla>
  </DomainObject.Predmet.ProtustrankaNazivFormated>
  <DomainObject.Predmet.ProtustrankaNazivFormatedOIB>
    <izvorni_sadrzaj>BJELOVARSKI SERVIS zadruga za uslužne djelatnosti, Bjelovar, OIB 17007322249</izvorni_sadrzaj>
    <derivirana_varijabla naziv="DomainObject.Predmet.ProtustrankaNazivFormatedOIB_1">BJELOVARSKI SERVIS zadruga za uslužne djelatnosti, Bjelovar, OIB 17007322249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BJELOVARSKI SERVIS zadruga za uslužne djelatnosti, Bjelovar</item>
    </izvorni_sadrzaj>
    <derivirana_varijabla naziv="DomainObject.Predmet.ProtuStrankaListFormated_1">
      <item>BJELOVARSKI SERVIS zadruga za uslužne djelatnosti, Bjelovar</item>
    </derivirana_varijabla>
  </DomainObject.Predmet.ProtuStrankaListFormated>
  <DomainObject.Predmet.ProtuStrankaListFormatedOIB>
    <izvorni_sadrzaj>
      <item>BJELOVARSKI SERVIS zadruga za uslužne djelatnosti, Bjelovar, OIB 17007322249</item>
    </izvorni_sadrzaj>
    <derivirana_varijabla naziv="DomainObject.Predmet.ProtuStrankaListFormatedOIB_1">
      <item>BJELOVARSKI SERVIS zadruga za uslužne djelatnosti, Bjelovar, OIB 17007322249</item>
    </derivirana_varijabla>
  </DomainObject.Predmet.ProtuStrankaListFormatedOIB>
  <DomainObject.Predmet.ProtuStrankaListFormatedWithAdress>
    <izvorni_sadrzaj>
      <item>BJELOVARSKI SERVIS zadruga za uslužne djelatnosti, Bjelovar, Mihanovićeva 8/c, 43000 Bjelovar</item>
    </izvorni_sadrzaj>
    <derivirana_varijabla naziv="DomainObject.Predmet.ProtuStrankaListFormatedWithAdress_1">
      <item>BJELOVARSKI SERVIS zadruga za uslužne djelatnosti, Bjelovar, Mihanovićeva 8/c, 43000 Bjelovar</item>
    </derivirana_varijabla>
  </DomainObject.Predmet.ProtuStrankaListFormatedWithAdress>
  <DomainObject.Predmet.ProtuStrankaListFormatedWithAdressOIB>
    <izvorni_sadrzaj>
      <item>BJELOVARSKI SERVIS zadruga za uslužne djelatnosti, Bjelovar, OIB 17007322249, Mihanovićeva 8/c, 43000 Bjelovar</item>
    </izvorni_sadrzaj>
    <derivirana_varijabla naziv="DomainObject.Predmet.ProtuStrankaListFormatedWithAdressOIB_1">
      <item>BJELOVARSKI SERVIS zadruga za uslužne djelatnosti, Bjelovar, OIB 17007322249, Mihanovićeva 8/c, 43000 Bjelovar</item>
    </derivirana_varijabla>
  </DomainObject.Predmet.ProtuStrankaListFormatedWithAdressOIB>
  <DomainObject.Predmet.ProtuStrankaListNazivFormated>
    <izvorni_sadrzaj>
      <item>BJELOVARSKI SERVIS zadruga za uslužne djelatnosti, Bjelovar</item>
    </izvorni_sadrzaj>
    <derivirana_varijabla naziv="DomainObject.Predmet.ProtuStrankaListNazivFormated_1">
      <item>BJELOVARSKI SERVIS zadruga za uslužne djelatnosti, Bjelovar</item>
    </derivirana_varijabla>
  </DomainObject.Predmet.ProtuStrankaListNazivFormated>
  <DomainObject.Predmet.ProtuStrankaListNazivFormatedOIB>
    <izvorni_sadrzaj>
      <item>BJELOVARSKI SERVIS zadruga za uslužne djelatnosti, Bjelovar, OIB 17007322249</item>
    </izvorni_sadrzaj>
    <derivirana_varijabla naziv="DomainObject.Predmet.ProtuStrankaListNazivFormatedOIB_1">
      <item>BJELOVARSKI SERVIS zadruga za uslužne djelatnosti, Bjelovar, OIB 17007322249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St-314/2015-2</izvorni_sadrzaj>
    <derivirana_varijabla naziv="DomainObject.PoslovniBrojDokumenta_1">St-314/2015-2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BJELOVARSKI SERVIS zadruga za uslužne djelatnosti, Bjelovar</izvorni_sadrzaj>
    <derivirana_varijabla naziv="DomainObject.Predmet.ProtustrankaIDrugi_1">BJELOVARSKI SERVIS zadruga za uslužne djelatnosti,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BJELOVARSKI SERVIS zadruga za uslužne djelatnosti, Bjelovar, OIB 17007322249, Mihanovićeva 8/c, 43000 Bjelovar</izvorni_sadrzaj>
    <derivirana_varijabla naziv="DomainObject.Predmet.ProtustrankaIDrugiAdressOIB_1">BJELOVARSKI SERVIS zadruga za uslužne djelatnosti, Bjelovar, OIB 17007322249, Mihanovićeva 8/c,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BJELOVARSKI SERVIS zadruga za uslužne djelatnosti, Bjelovar</item>
    </izvorni_sadrzaj>
    <derivirana_varijabla naziv="DomainObject.Predmet.SudioniciListNaziv_1">
      <item>FINA, RC ZAGREB, Podružnica Bjelovar</item>
      <item>BJELOVARSKI SERVIS zadruga za uslužne djelatnosti, Bjelovar</item>
    </derivirana_varijabla>
  </DomainObject.Predmet.SudioniciListNaziv>
  <DomainObject.Predmet.SudioniciListAdressOIB>
    <izvorni_sadrzaj>
      <item>FINA, RC ZAGREB, Podružnica Bjelovar, OIB 85821130368, F. Supila 4,43000 Bjelovar</item>
      <item>BJELOVARSKI SERVIS zadruga za uslužne djelatnosti, Bjelovar, OIB 17007322249, Mihanovićeva 8/c,43000 Bjelovar</item>
    </izvorni_sadrzaj>
    <derivirana_varijabla naziv="DomainObject.Predmet.SudioniciListAdressOIB_1">
      <item>FINA, RC ZAGREB, Podružnica Bjelovar, OIB 85821130368, F. Supila 4,43000 Bjelovar</item>
      <item>BJELOVARSKI SERVIS zadruga za uslužne djelatnosti, Bjelovar, OIB 17007322249, Mihanovićeva 8/c,43000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02E84-43CD-476F-9E73-C8E9291EB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1669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