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8a75" w14:paraId="f128a75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>40 Sp-</w:t>
      </w:r>
      <w:r w:rsidR="008B11C0">
        <w:t>25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47698C">
        <w:t>Snježana Kalem iz Zagreba, Dobronićeva ulica 8, OIB: 10087970651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7698C">
        <w:t>Snježana Kalem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47698C">
        <w:t>25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Sp-</w:t>
      </w:r>
      <w:r w:rsidR="0047698C">
        <w:t>25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>Za točnost otpravka-ovlašteni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364D6"/>
    <w:rsid w:val="0025696E"/>
    <w:rsid w:val="0028138F"/>
    <w:rsid w:val="00345DC8"/>
    <w:rsid w:val="00373BFC"/>
    <w:rsid w:val="0047698C"/>
    <w:rsid w:val="004906B8"/>
    <w:rsid w:val="00587190"/>
    <w:rsid w:val="005F25C8"/>
    <w:rsid w:val="00655EB8"/>
    <w:rsid w:val="00755B50"/>
    <w:rsid w:val="00762CF6"/>
    <w:rsid w:val="00844133"/>
    <w:rsid w:val="0085059B"/>
    <w:rsid w:val="008B11C0"/>
    <w:rsid w:val="00916D74"/>
    <w:rsid w:val="00964593"/>
    <w:rsid w:val="00A8023C"/>
    <w:rsid w:val="00AB43D4"/>
    <w:rsid w:val="00AF527E"/>
    <w:rsid w:val="00CC2ED4"/>
    <w:rsid w:val="00D55022"/>
    <w:rsid w:val="00D668E3"/>
    <w:rsid w:val="00D9798B"/>
    <w:rsid w:val="00DA2D58"/>
    <w:rsid w:val="00E04448"/>
    <w:rsid w:val="00E06252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62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6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62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6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Kalem</izvorni_sadrzaj>
    <derivirana_varijabla naziv="DomainObject.Predmet.StrankaFormated_1">  Snježana Kalem</derivirana_varijabla>
  </DomainObject.Predmet.StrankaFormated>
  <DomainObject.Predmet.StrankaFormatedOIB>
    <izvorni_sadrzaj>  Snježana Kalem, OIB 10087970651</izvorni_sadrzaj>
    <derivirana_varijabla naziv="DomainObject.Predmet.StrankaFormatedOIB_1">  Snježana Kalem, OIB 10087970651</derivirana_varijabla>
  </DomainObject.Predmet.StrankaFormatedOIB>
  <DomainObject.Predmet.StrankaFormatedWithAdress>
    <izvorni_sadrzaj> Snježana Kalem, Dobronićeva Ulica 8, 10000 Zagreb</izvorni_sadrzaj>
    <derivirana_varijabla naziv="DomainObject.Predmet.StrankaFormatedWithAdress_1"> Snježana Kalem, Dobronićeva Ulica 8, 10000 Zagreb</derivirana_varijabla>
  </DomainObject.Predmet.StrankaFormatedWithAdress>
  <DomainObject.Predmet.StrankaFormatedWithAdressOIB>
    <izvorni_sadrzaj> Snježana Kalem, OIB 10087970651, Dobronićeva Ulica 8, 10000 Zagreb</izvorni_sadrzaj>
    <derivirana_varijabla naziv="DomainObject.Predmet.StrankaFormatedWithAdressOIB_1"> Snježana Kalem, OIB 10087970651, Dobronićeva Ulica 8, 10000 Zagreb</derivirana_varijabla>
  </DomainObject.Predmet.StrankaFormatedWithAdressOIB>
  <DomainObject.Predmet.StrankaWithAdress>
    <izvorni_sadrzaj>Snježana Kalem Dobronićeva Ulica 8,10000 Zagreb</izvorni_sadrzaj>
    <derivirana_varijabla naziv="DomainObject.Predmet.StrankaWithAdress_1">Snježana Kalem Dobronićeva Ulica 8,10000 Zagreb</derivirana_varijabla>
  </DomainObject.Predmet.StrankaWithAdress>
  <DomainObject.Predmet.StrankaWithAdressOIB>
    <izvorni_sadrzaj>Snježana Kalem, OIB 10087970651, Dobronićeva Ulica 8,10000 Zagreb</izvorni_sadrzaj>
    <derivirana_varijabla naziv="DomainObject.Predmet.StrankaWithAdressOIB_1">Snježana Kalem, OIB 10087970651, Dobronićeva Ulica 8,10000 Zagreb</derivirana_varijabla>
  </DomainObject.Predmet.StrankaWithAdressOIB>
  <DomainObject.Predmet.StrankaNazivFormated>
    <izvorni_sadrzaj>Snježana Kalem</izvorni_sadrzaj>
    <derivirana_varijabla naziv="DomainObject.Predmet.StrankaNazivFormated_1">Snježana Kalem</derivirana_varijabla>
  </DomainObject.Predmet.StrankaNazivFormated>
  <DomainObject.Predmet.StrankaNazivFormatedOIB>
    <izvorni_sadrzaj>Snježana Kalem, OIB 10087970651</izvorni_sadrzaj>
    <derivirana_varijabla naziv="DomainObject.Predmet.StrankaNazivFormatedOIB_1">Snježana Kalem, OIB 10087970651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Snježana Kalem</item>
    </izvorni_sadrzaj>
    <derivirana_varijabla naziv="DomainObject.Predmet.StrankaListFormated_1">
      <item>Snježana Kalem</item>
    </derivirana_varijabla>
  </DomainObject.Predmet.StrankaListFormated>
  <DomainObject.Predmet.StrankaListFormatedOIB>
    <izvorni_sadrzaj>
      <item>Snježana Kalem, OIB 10087970651</item>
    </izvorni_sadrzaj>
    <derivirana_varijabla naziv="DomainObject.Predmet.StrankaListFormatedOIB_1">
      <item>Snježana Kalem, OIB 10087970651</item>
    </derivirana_varijabla>
  </DomainObject.Predmet.StrankaListFormatedOIB>
  <DomainObject.Predmet.StrankaListFormatedWithAdress>
    <izvorni_sadrzaj>
      <item>Snježana Kalem, Dobronićeva Ulica 8, 10000 Zagreb</item>
    </izvorni_sadrzaj>
    <derivirana_varijabla naziv="DomainObject.Predmet.StrankaListFormatedWithAdress_1">
      <item>Snježana Kalem, Dobronićeva Ulica 8, 10000 Zagreb</item>
    </derivirana_varijabla>
  </DomainObject.Predmet.StrankaListFormatedWithAdress>
  <DomainObject.Predmet.StrankaListFormatedWithAdressOIB>
    <izvorni_sadrzaj>
      <item>Snježana Kalem, OIB 10087970651, Dobronićeva Ulica 8, 10000 Zagreb</item>
    </izvorni_sadrzaj>
    <derivirana_varijabla naziv="DomainObject.Predmet.StrankaListFormatedWithAdressOIB_1">
      <item>Snježana Kalem, OIB 10087970651, Dobronićeva Ulica 8, 10000 Zagreb</item>
    </derivirana_varijabla>
  </DomainObject.Predmet.StrankaListFormatedWithAdressOIB>
  <DomainObject.Predmet.StrankaListNazivFormated>
    <izvorni_sadrzaj>
      <item>Snježana Kalem</item>
    </izvorni_sadrzaj>
    <derivirana_varijabla naziv="DomainObject.Predmet.StrankaListNazivFormated_1">
      <item>Snježana Kalem</item>
    </derivirana_varijabla>
  </DomainObject.Predmet.StrankaListNazivFormated>
  <DomainObject.Predmet.StrankaListNazivFormatedOIB>
    <izvorni_sadrzaj>
      <item>Snježana Kalem, OIB 10087970651</item>
    </izvorni_sadrzaj>
    <derivirana_varijabla naziv="DomainObject.Predmet.StrankaListNazivFormatedOIB_1">
      <item>Snježana Kalem, OIB 10087970651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Kalem</izvorni_sadrzaj>
    <derivirana_varijabla naziv="DomainObject.Predmet.StrankaIDrugi_1">Snježana Kalem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Kalem, OIB 10087970651, Dobronićeva Ulica 8, 10000 Zagreb</izvorni_sadrzaj>
    <derivirana_varijabla naziv="DomainObject.Predmet.StrankaIDrugiAdressOIB_1">Snježana Kalem, OIB 10087970651, Dobronićeva Ulica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Kalem</item>
    </izvorni_sadrzaj>
    <derivirana_varijabla naziv="DomainObject.Predmet.SudioniciListNaziv_1">
      <item>Snježana Kalem</item>
    </derivirana_varijabla>
  </DomainObject.Predmet.SudioniciListNaziv>
  <DomainObject.Predmet.SudioniciListAdressOIB>
    <izvorni_sadrzaj>
      <item>Snježana Kalem, OIB 10087970651, Dobronićeva Ulica 8,10000 Zagreb</item>
    </izvorni_sadrzaj>
    <derivirana_varijabla naziv="DomainObject.Predmet.SudioniciListAdressOIB_1">
      <item>Snježana Kalem, OIB 10087970651, Dobronićeva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10087970651</item>
    </izvorni_sadrzaj>
    <derivirana_varijabla naziv="DomainObject.Predmet.SudioniciListNazivOIB_1">
      <item>, OIB 10087970651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1408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2017-02-10T07:16:00Z</dcterms:created>
  <dc:creator>Korisnik</dc:creator>
  <cp:lastModifiedBy>Barbara Sirovica</cp:lastModifiedBy>
  <cp:lastPrinted>2017-02-10T07:15:00Z</cp:lastPrinted>
  <dcterms:modified xmlns:xsi="http://www.w3.org/2001/XMLSchema-instance" xsi:type="dcterms:W3CDTF">2017-02-10T07:16:00Z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