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42108" w14:paraId="c742108" w:rsidRDefault="00241E74" w:rsidR="00EE20BB" w:rsidRPr="002821A4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76CA" w:rsidRPr="003276CA">
        <w:rPr>
          <w:b/>
        </w:rPr>
        <w:t xml:space="preserve"> </w:t>
      </w:r>
      <w:r w:rsidR="003276CA">
        <w:rPr>
          <w:b/>
        </w:rPr>
        <w:tab/>
      </w:r>
      <w:r w:rsidR="003276CA">
        <w:rPr>
          <w:b/>
        </w:rPr>
        <w:tab/>
      </w:r>
      <w:r w:rsidR="003276CA">
        <w:rPr>
          <w:b/>
        </w:rPr>
        <w:tab/>
      </w:r>
      <w:r w:rsidR="003276CA">
        <w:rPr>
          <w:b/>
        </w:rPr>
        <w:tab/>
      </w:r>
      <w:r w:rsidR="003276CA">
        <w:rPr>
          <w:b/>
        </w:rPr>
        <w:tab/>
      </w:r>
      <w:r w:rsidR="003276CA">
        <w:rPr>
          <w:b/>
        </w:rPr>
        <w:tab/>
      </w:r>
      <w:r w:rsidR="003276CA">
        <w:rPr>
          <w:b/>
        </w:rPr>
        <w:tab/>
        <w:t xml:space="preserve">     </w:t>
      </w:r>
    </w:p>
    <w:p w:rsidRDefault="00D7449C" w:rsidR="00D7449C" w:rsidRPr="00FF711C">
      <w:pPr>
        <w:rPr>
          <w:b/>
        </w:rPr>
      </w:pPr>
      <w:r w:rsidRPr="00FF711C">
        <w:rPr>
          <w:b/>
        </w:rPr>
        <w:t>REPUBLIKA HRVATSKA</w:t>
      </w:r>
    </w:p>
    <w:p w:rsidRDefault="00D7449C" w:rsidR="00D7449C" w:rsidRPr="00FF711C">
      <w:pPr>
        <w:rPr>
          <w:b/>
        </w:rPr>
      </w:pPr>
      <w:r w:rsidRPr="00FF711C">
        <w:rPr>
          <w:b/>
        </w:rPr>
        <w:t>TRGOVAČKI SUD U OSIJEKU</w:t>
      </w:r>
    </w:p>
    <w:p w:rsidRDefault="00D7449C" w:rsidP="00E90E07" w:rsidR="00D7449C" w:rsidRPr="00FF711C">
      <w:pPr>
        <w:rPr>
          <w:b/>
        </w:rPr>
      </w:pPr>
      <w:r w:rsidRPr="00FF711C">
        <w:rPr>
          <w:b/>
        </w:rPr>
        <w:t>STALNA SLUŽBA</w:t>
      </w:r>
      <w:r w:rsidR="00237F98">
        <w:rPr>
          <w:b/>
        </w:rPr>
        <w:t xml:space="preserve"> </w:t>
      </w:r>
      <w:r w:rsidR="00E90E07">
        <w:rPr>
          <w:b/>
        </w:rPr>
        <w:t>U SLAVONSKOM BRODU</w:t>
      </w:r>
    </w:p>
    <w:p w:rsidRDefault="00EB249F" w:rsidR="004D740D">
      <w:pPr>
        <w:rPr>
          <w:b/>
        </w:rPr>
      </w:pPr>
      <w:r>
        <w:rPr>
          <w:b/>
        </w:rPr>
        <w:t>Trg pobjede 13</w:t>
      </w:r>
      <w:r w:rsidR="00D7449C" w:rsidRPr="00FF711C">
        <w:rPr>
          <w:b/>
        </w:rPr>
        <w:tab/>
      </w:r>
      <w:r w:rsidR="00D7449C">
        <w:tab/>
      </w:r>
      <w:r w:rsidR="00D7449C">
        <w:tab/>
      </w:r>
      <w:r w:rsidR="00D7449C">
        <w:tab/>
      </w:r>
      <w:r w:rsidR="00D7449C">
        <w:tab/>
      </w:r>
      <w:r w:rsidR="00D7449C">
        <w:tab/>
      </w:r>
      <w:r w:rsidR="00F4655D">
        <w:rPr>
          <w:b/>
        </w:rPr>
        <w:t xml:space="preserve">         </w:t>
      </w:r>
    </w:p>
    <w:p w:rsidRDefault="00490FEA" w:rsidR="00490FEA">
      <w:pPr>
        <w:rPr>
          <w:b/>
        </w:rPr>
      </w:pPr>
      <w:r>
        <w:rPr>
          <w:b/>
        </w:rPr>
        <w:t>Slavonski Brod</w:t>
      </w:r>
    </w:p>
    <w:p w:rsidRDefault="00A60E5E" w:rsidR="00A60E5E">
      <w:pPr>
        <w:rPr>
          <w:b/>
        </w:rPr>
      </w:pPr>
    </w:p>
    <w:p w:rsidRDefault="003276CA" w:rsidR="003276CA">
      <w:pPr>
        <w:rPr>
          <w:b/>
        </w:rPr>
      </w:pPr>
    </w:p>
    <w:p w:rsidRDefault="007634B6" w:rsidP="007634B6" w:rsidR="007634B6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634B6" w:rsidP="007634B6" w:rsidR="007634B6" w:rsidRPr="0048761C">
      <w:pPr>
        <w:jc w:val="center"/>
        <w:rPr>
          <w:b/>
        </w:rPr>
      </w:pPr>
    </w:p>
    <w:p w:rsidRDefault="007634B6" w:rsidP="007634B6" w:rsidR="007634B6" w:rsidRPr="0048761C">
      <w:pPr>
        <w:jc w:val="center"/>
        <w:rPr>
          <w:b/>
        </w:rPr>
      </w:pPr>
      <w:r w:rsidRPr="0048761C">
        <w:rPr>
          <w:b/>
        </w:rPr>
        <w:t>R</w:t>
      </w:r>
      <w:r>
        <w:rPr>
          <w:b/>
        </w:rPr>
        <w:t xml:space="preserve"> </w:t>
      </w:r>
      <w:r w:rsidRPr="0048761C">
        <w:rPr>
          <w:b/>
        </w:rPr>
        <w:t>J</w:t>
      </w:r>
      <w:r>
        <w:rPr>
          <w:b/>
        </w:rPr>
        <w:t xml:space="preserve"> </w:t>
      </w:r>
      <w:r w:rsidRPr="0048761C">
        <w:rPr>
          <w:b/>
        </w:rPr>
        <w:t>E</w:t>
      </w:r>
      <w:r>
        <w:rPr>
          <w:b/>
        </w:rPr>
        <w:t xml:space="preserve"> </w:t>
      </w:r>
      <w:r w:rsidRPr="0048761C">
        <w:rPr>
          <w:b/>
        </w:rPr>
        <w:t>Š</w:t>
      </w:r>
      <w:r>
        <w:rPr>
          <w:b/>
        </w:rPr>
        <w:t xml:space="preserve"> </w:t>
      </w:r>
      <w:r w:rsidRPr="0048761C">
        <w:rPr>
          <w:b/>
        </w:rPr>
        <w:t>E</w:t>
      </w:r>
      <w:r>
        <w:rPr>
          <w:b/>
        </w:rPr>
        <w:t xml:space="preserve"> </w:t>
      </w:r>
      <w:r w:rsidRPr="0048761C">
        <w:rPr>
          <w:b/>
        </w:rPr>
        <w:t>N</w:t>
      </w:r>
      <w:r>
        <w:rPr>
          <w:b/>
        </w:rPr>
        <w:t xml:space="preserve"> </w:t>
      </w:r>
      <w:r w:rsidRPr="0048761C">
        <w:rPr>
          <w:b/>
        </w:rPr>
        <w:t>J</w:t>
      </w:r>
      <w:r>
        <w:rPr>
          <w:b/>
        </w:rPr>
        <w:t xml:space="preserve"> </w:t>
      </w:r>
      <w:r w:rsidRPr="0048761C">
        <w:rPr>
          <w:b/>
        </w:rPr>
        <w:t>E</w:t>
      </w:r>
    </w:p>
    <w:p w:rsidRDefault="007634B6" w:rsidP="007634B6" w:rsidR="007634B6"/>
    <w:p w:rsidRDefault="007634B6" w:rsidP="007634B6" w:rsidR="007634B6" w:rsidRPr="00AA7765">
      <w:pPr>
        <w:ind w:firstLine="1440"/>
        <w:jc w:val="both"/>
      </w:pPr>
      <w:r>
        <w:t xml:space="preserve">TRGOVAČKI SUD U OSIJEKU, STALNA SLUŽBA U SLAVONSKOM BRODU, po stečajnoj sutkinji Mirni Vujčić, postupajući po zahtjevu Financijske agencije, Regionalnog centra Osijek, Podružnice Slavonski Brod za provedbu skraćenog stečajnog postupka nad stečajnim dužnikom  </w:t>
      </w:r>
      <w:r w:rsidRPr="003628D1">
        <w:t>EXTRA PLIN društvo s ograničenom odgovornošću za usluge i trgovinu, skraćena tvrtka: EXTRA PLIN  d.o.o., Nova Gradiška, Ljudevita Gaja 89, OIB 16171855345</w:t>
      </w:r>
      <w:r w:rsidRPr="00CE7E52">
        <w:t>,</w:t>
      </w:r>
      <w:r>
        <w:t xml:space="preserve"> </w:t>
      </w:r>
      <w:r w:rsidR="00AB25FA">
        <w:t xml:space="preserve">kojeg zastupa punomoćnik Dragomir Urban, odvjetnik iz Nove Gradiške, </w:t>
      </w:r>
      <w:r>
        <w:t xml:space="preserve"> dana 31. kolovoza 2018. godine</w:t>
      </w:r>
    </w:p>
    <w:p w:rsidRDefault="003276CA" w:rsidR="003276CA" w:rsidRPr="00C647EA"/>
    <w:p w:rsidRDefault="004D740D" w:rsidP="004D740D" w:rsidR="00D7449C" w:rsidRPr="00C647EA">
      <w:pPr>
        <w:jc w:val="center"/>
      </w:pPr>
      <w:r w:rsidRPr="00C647EA">
        <w:t xml:space="preserve">r i j e š i o  </w:t>
      </w:r>
      <w:r w:rsidR="00D7449C" w:rsidRPr="00C647EA">
        <w:t xml:space="preserve"> </w:t>
      </w:r>
      <w:r w:rsidRPr="00C647EA">
        <w:t xml:space="preserve"> </w:t>
      </w:r>
      <w:r w:rsidR="00D7449C" w:rsidRPr="00C647EA">
        <w:t>je</w:t>
      </w:r>
    </w:p>
    <w:p w:rsidRDefault="00D7449C" w:rsidP="004D740D" w:rsidR="00D7449C" w:rsidRPr="00C647EA">
      <w:pPr>
        <w:jc w:val="center"/>
      </w:pPr>
    </w:p>
    <w:p w:rsidRDefault="00526549" w:rsidP="00E90E07" w:rsidR="00D7449C" w:rsidRPr="00C647EA">
      <w:pPr>
        <w:jc w:val="both"/>
      </w:pPr>
      <w:r w:rsidRPr="00C647EA">
        <w:tab/>
      </w:r>
      <w:r w:rsidRPr="00C647EA">
        <w:tab/>
      </w:r>
      <w:r w:rsidR="0008739D" w:rsidRPr="00C647EA">
        <w:t xml:space="preserve"> </w:t>
      </w:r>
      <w:r w:rsidR="00A45D23" w:rsidRPr="00C647EA">
        <w:t xml:space="preserve">Zahtjev </w:t>
      </w:r>
      <w:r w:rsidR="00A4211E" w:rsidRPr="00C647EA">
        <w:t xml:space="preserve">za </w:t>
      </w:r>
      <w:r w:rsidR="00963737" w:rsidRPr="00C647EA">
        <w:t>provedbu skraćenog</w:t>
      </w:r>
      <w:r w:rsidR="00530708" w:rsidRPr="00C647EA">
        <w:t xml:space="preserve"> </w:t>
      </w:r>
      <w:r w:rsidR="00D7449C" w:rsidRPr="00C647EA">
        <w:t>stečajnog post</w:t>
      </w:r>
      <w:r w:rsidR="004D740D" w:rsidRPr="00C647EA">
        <w:t>u</w:t>
      </w:r>
      <w:r w:rsidR="00E90E07" w:rsidRPr="00C647EA">
        <w:t xml:space="preserve">pka nad stečajnim </w:t>
      </w:r>
      <w:r w:rsidR="00D7449C" w:rsidRPr="00C647EA">
        <w:t>dužnikom</w:t>
      </w:r>
      <w:r w:rsidR="005E6CB1" w:rsidRPr="00C647EA">
        <w:t xml:space="preserve"> </w:t>
      </w:r>
      <w:r w:rsidR="000E0B74" w:rsidRPr="000E0B74">
        <w:t>EXTRA PLIN društvo s ograničenom odgovornošću za usluge i trgovinu, skraćena tvrtka: EXTRA PLIN  d.o.o., Nova Gradiška, Ljudevita Gaja 89, OIB 16171855345</w:t>
      </w:r>
      <w:r w:rsidR="000E0B74">
        <w:t xml:space="preserve"> </w:t>
      </w:r>
      <w:r w:rsidR="008B3F80">
        <w:t xml:space="preserve"> </w:t>
      </w:r>
      <w:r w:rsidR="002821A4" w:rsidRPr="00C647EA">
        <w:t xml:space="preserve">s e    </w:t>
      </w:r>
      <w:r w:rsidR="00FE61E5" w:rsidRPr="00C647EA">
        <w:t>o</w:t>
      </w:r>
      <w:r w:rsidR="002821A4" w:rsidRPr="00C647EA">
        <w:t xml:space="preserve"> </w:t>
      </w:r>
      <w:r w:rsidR="00FE61E5" w:rsidRPr="00C647EA">
        <w:t>d</w:t>
      </w:r>
      <w:r w:rsidR="002821A4" w:rsidRPr="00C647EA">
        <w:t xml:space="preserve"> </w:t>
      </w:r>
      <w:r w:rsidR="00FE61E5" w:rsidRPr="00C647EA">
        <w:t>b</w:t>
      </w:r>
      <w:r w:rsidR="002821A4" w:rsidRPr="00C647EA">
        <w:t xml:space="preserve"> </w:t>
      </w:r>
      <w:r w:rsidR="00FE61E5" w:rsidRPr="00C647EA">
        <w:t>a</w:t>
      </w:r>
      <w:r w:rsidR="002821A4" w:rsidRPr="00C647EA">
        <w:t xml:space="preserve"> </w:t>
      </w:r>
      <w:r w:rsidR="00FE61E5" w:rsidRPr="00C647EA">
        <w:t>c</w:t>
      </w:r>
      <w:r w:rsidR="002821A4" w:rsidRPr="00C647EA">
        <w:t xml:space="preserve"> </w:t>
      </w:r>
      <w:r w:rsidR="00FE61E5" w:rsidRPr="00C647EA">
        <w:t>u</w:t>
      </w:r>
      <w:r w:rsidR="002821A4" w:rsidRPr="00C647EA">
        <w:t xml:space="preserve"> </w:t>
      </w:r>
      <w:r w:rsidR="00FE61E5" w:rsidRPr="00C647EA">
        <w:t>j</w:t>
      </w:r>
      <w:r w:rsidR="002821A4" w:rsidRPr="00C647EA">
        <w:t xml:space="preserve"> e.</w:t>
      </w:r>
    </w:p>
    <w:p w:rsidRDefault="0008739D" w:rsidP="00D70F97" w:rsidR="00663BC3" w:rsidRPr="001178A6">
      <w:r w:rsidRPr="001178A6">
        <w:tab/>
      </w:r>
      <w:r w:rsidRPr="001178A6">
        <w:tab/>
      </w:r>
      <w:r w:rsidR="00D91DB4" w:rsidRPr="001178A6">
        <w:t xml:space="preserve"> </w:t>
      </w:r>
    </w:p>
    <w:p w:rsidRDefault="00D7449C" w:rsidP="004D740D" w:rsidR="00D7449C" w:rsidRPr="001178A6">
      <w:pPr>
        <w:jc w:val="center"/>
      </w:pPr>
      <w:r w:rsidRPr="001178A6">
        <w:t>Obrazloženje</w:t>
      </w:r>
    </w:p>
    <w:p w:rsidRDefault="00D7449C" w:rsidR="00D7449C" w:rsidRPr="00D7449C"/>
    <w:p w:rsidRDefault="00D7449C" w:rsidP="000A6939" w:rsidR="00B16F03">
      <w:pPr>
        <w:jc w:val="both"/>
      </w:pPr>
      <w:r w:rsidRPr="00D7449C">
        <w:tab/>
      </w:r>
      <w:r w:rsidRPr="00D7449C">
        <w:tab/>
        <w:t>F</w:t>
      </w:r>
      <w:r w:rsidR="004D740D">
        <w:t>inancijska agencija</w:t>
      </w:r>
      <w:r w:rsidR="00663BC3">
        <w:t>,</w:t>
      </w:r>
      <w:r w:rsidR="00793E55">
        <w:t xml:space="preserve"> </w:t>
      </w:r>
      <w:r w:rsidR="00702C1F">
        <w:t xml:space="preserve">Regionalni centar </w:t>
      </w:r>
      <w:r w:rsidR="00F7077E">
        <w:t>Osijek</w:t>
      </w:r>
      <w:r w:rsidR="00C647EA">
        <w:t xml:space="preserve"> Podružnica </w:t>
      </w:r>
      <w:r w:rsidR="00F7077E">
        <w:t>Slavonski Brod</w:t>
      </w:r>
      <w:r w:rsidRPr="00D7449C">
        <w:t xml:space="preserve"> </w:t>
      </w:r>
      <w:r w:rsidR="00CC3C24">
        <w:t xml:space="preserve">dana </w:t>
      </w:r>
      <w:r w:rsidR="00F7077E">
        <w:t>04. lipnja 2018</w:t>
      </w:r>
      <w:r w:rsidR="00CC3C24">
        <w:t xml:space="preserve">. godine </w:t>
      </w:r>
      <w:r w:rsidRPr="00D7449C">
        <w:t>podnijela j</w:t>
      </w:r>
      <w:r w:rsidR="00CC3C24">
        <w:t xml:space="preserve">e </w:t>
      </w:r>
      <w:r w:rsidR="00963737">
        <w:t>zahtjev</w:t>
      </w:r>
      <w:r w:rsidRPr="00D7449C">
        <w:t xml:space="preserve"> za </w:t>
      </w:r>
      <w:r w:rsidR="00963737">
        <w:t>provedbu</w:t>
      </w:r>
      <w:r w:rsidRPr="00D7449C">
        <w:t xml:space="preserve"> s</w:t>
      </w:r>
      <w:r w:rsidR="008249FA">
        <w:t xml:space="preserve">kraćenog </w:t>
      </w:r>
      <w:r w:rsidR="00963737">
        <w:t>s</w:t>
      </w:r>
      <w:r w:rsidRPr="00D7449C">
        <w:t xml:space="preserve">tečajnog postupka </w:t>
      </w:r>
      <w:r w:rsidR="00663BC3">
        <w:t>nad stečajnim dužnikom naved</w:t>
      </w:r>
      <w:r w:rsidR="00B16F03">
        <w:t>e</w:t>
      </w:r>
      <w:r w:rsidR="00663BC3">
        <w:t>nim</w:t>
      </w:r>
      <w:r w:rsidRPr="00D7449C">
        <w:t xml:space="preserve"> u </w:t>
      </w:r>
      <w:r w:rsidR="00C31AE1">
        <w:t>izreci rješenja sukladno odredbi</w:t>
      </w:r>
      <w:r w:rsidR="000E3FAE">
        <w:t xml:space="preserve"> čl. </w:t>
      </w:r>
      <w:r w:rsidR="00101357">
        <w:t>429</w:t>
      </w:r>
      <w:r w:rsidR="002821A4">
        <w:t>. st. 1</w:t>
      </w:r>
      <w:r w:rsidR="00D52EF6">
        <w:t>.</w:t>
      </w:r>
      <w:r w:rsidR="00FB0C01">
        <w:t xml:space="preserve"> Stečajnog zakona ( dalje SZ,  NN 71/15</w:t>
      </w:r>
      <w:r w:rsidR="00ED1315">
        <w:t xml:space="preserve"> i 104/17</w:t>
      </w:r>
      <w:r w:rsidR="00FB0C01">
        <w:t>).</w:t>
      </w:r>
    </w:p>
    <w:p w:rsidRDefault="00CC3C24" w:rsidP="009F594E" w:rsidR="009F594E">
      <w:pPr>
        <w:jc w:val="both"/>
      </w:pPr>
      <w:r>
        <w:t xml:space="preserve"> </w:t>
      </w:r>
      <w:r>
        <w:tab/>
      </w:r>
      <w:r>
        <w:tab/>
      </w:r>
      <w:r w:rsidR="00E21A32">
        <w:t>Odredbom</w:t>
      </w:r>
      <w:r w:rsidR="004F008F">
        <w:t xml:space="preserve"> čl. 428. SZ-a propis</w:t>
      </w:r>
      <w:r w:rsidR="00E21A32">
        <w:t>ano je</w:t>
      </w:r>
      <w:r w:rsidR="004F008F">
        <w:t xml:space="preserve"> da će sud provest</w:t>
      </w:r>
      <w:r w:rsidR="00E21A32">
        <w:t>i</w:t>
      </w:r>
      <w:r w:rsidR="004F008F">
        <w:t xml:space="preserve"> skraćeni stečajni postupak nad pravnom osobom ako su ispunjene sljedeće pretpostavke i to ako nema zaposlenih, ako u Očevidniku redoslijeda osnova za plaćanje ima evidentirane neizvršene osnove za plaćanje u neprekinutom razdoblju od 120 dana te ako nisu ispunjene pretpostavke za pokretanje drugog postupka radi brisanja iz sudskog registra.</w:t>
      </w:r>
    </w:p>
    <w:p w:rsidRDefault="005E6CB1" w:rsidP="009F594E" w:rsidR="00C31AE1">
      <w:pPr>
        <w:ind w:firstLine="720"/>
        <w:jc w:val="both"/>
      </w:pPr>
      <w:r>
        <w:t xml:space="preserve"> </w:t>
      </w:r>
      <w:r>
        <w:tab/>
      </w:r>
      <w:r w:rsidR="00E90E07">
        <w:t>Nastavno tome</w:t>
      </w:r>
      <w:r w:rsidR="00C31AE1">
        <w:t xml:space="preserve"> objavljen je oglas</w:t>
      </w:r>
      <w:r w:rsidR="003276CA">
        <w:t xml:space="preserve"> sukladno odredbi čl. 430. SZ-a</w:t>
      </w:r>
      <w:r w:rsidR="00C31AE1">
        <w:t xml:space="preserve"> kojim je pozvan zakonski zastupnik dužnika u roku od 15 dana dostaviti javnobilježnički ovjerovljeni popis imovine i obveza dužnika te su pozvani vjerovnici da n</w:t>
      </w:r>
      <w:r w:rsidR="00F26776">
        <w:t>ajkasnije u roku od 45 dana o</w:t>
      </w:r>
      <w:r w:rsidR="00C31AE1">
        <w:t>d dana objave oglasa na mrežnoj stranici e-Oglasna ploča sudova predlože otvaranje stečajnog p</w:t>
      </w:r>
      <w:r w:rsidR="00F26776">
        <w:t xml:space="preserve">ostupka nad stečajnim </w:t>
      </w:r>
      <w:r w:rsidR="00C31AE1">
        <w:t>dužnik</w:t>
      </w:r>
      <w:r w:rsidR="00F26776">
        <w:t>om</w:t>
      </w:r>
      <w:r w:rsidR="00C31AE1">
        <w:t xml:space="preserve"> i solidarno uplate predujam u </w:t>
      </w:r>
      <w:r w:rsidR="00C31AE1">
        <w:lastRenderedPageBreak/>
        <w:t xml:space="preserve">iznosu od 10.000,00 kn za pokriće troškova postupka, a oglas je javno objavljen </w:t>
      </w:r>
      <w:r w:rsidR="00F26776">
        <w:t xml:space="preserve">na mrežnoj stranici e-Oglasna ploča sudova </w:t>
      </w:r>
      <w:r w:rsidR="002E250D">
        <w:t xml:space="preserve">dana </w:t>
      </w:r>
      <w:r w:rsidR="00F23C53">
        <w:t>15. lipnja 2018</w:t>
      </w:r>
      <w:r w:rsidR="00C31AE1">
        <w:t>. godine.</w:t>
      </w:r>
    </w:p>
    <w:p w:rsidRDefault="00357149" w:rsidP="00357149" w:rsidR="00BF2954">
      <w:pPr>
        <w:jc w:val="both"/>
      </w:pPr>
      <w:r>
        <w:t xml:space="preserve"> </w:t>
      </w:r>
      <w:r>
        <w:tab/>
      </w:r>
      <w:r>
        <w:tab/>
      </w:r>
      <w:r w:rsidR="000E6670">
        <w:t>I</w:t>
      </w:r>
      <w:r w:rsidR="002E250D">
        <w:t xml:space="preserve">z zahtjeva za provedbu skraćenog stečajnog postupka proizlazi da dužnik na dan </w:t>
      </w:r>
      <w:r w:rsidR="0004444C">
        <w:t>31. svibnja 2018</w:t>
      </w:r>
      <w:r w:rsidR="002E250D">
        <w:t xml:space="preserve">. godine u Očevidniku redoslijeda osnova za plaćanje ima evidentirane neizvršene osnove za plaćanje u ukupnom iznosu od </w:t>
      </w:r>
      <w:r w:rsidR="0004444C">
        <w:t>43.999,81</w:t>
      </w:r>
      <w:r w:rsidR="002E250D">
        <w:t xml:space="preserve"> Kn</w:t>
      </w:r>
      <w:r w:rsidR="00600082">
        <w:t>, te nema zaposlenih osoba.</w:t>
      </w:r>
    </w:p>
    <w:p w:rsidRDefault="00BF2954" w:rsidP="00357149" w:rsidR="00BF2954">
      <w:pPr>
        <w:jc w:val="both"/>
      </w:pPr>
      <w:r>
        <w:t xml:space="preserve"> </w:t>
      </w:r>
      <w:r>
        <w:tab/>
      </w:r>
      <w:r>
        <w:tab/>
        <w:t xml:space="preserve">Član uprave dužnika dostavio je popis imovine iz kojeg je vidljivo da dužnik ima imovinu koja se sastoji od pokretnina i tražbina, a provjerom u računovodstvu suda utvrđeno je da nije uplaćen predujam za pokriće troškova postupka. </w:t>
      </w:r>
    </w:p>
    <w:p w:rsidRDefault="00287740" w:rsidP="00015180" w:rsidR="002E250D">
      <w:pPr>
        <w:jc w:val="both"/>
      </w:pPr>
      <w:r>
        <w:t xml:space="preserve"> </w:t>
      </w:r>
      <w:r>
        <w:tab/>
      </w:r>
      <w:r>
        <w:tab/>
        <w:t>Stečajni dužnik po punomoćniku očitovao se da je podmirio svoje obveze prema vjerovnicima i dostavio Očevidnik o redoslijedu plaćanja sa obračunatom kamatom Financijske agencije od 30. kolovoza 2018. godine iz koje</w:t>
      </w:r>
      <w:r w:rsidR="00A93BF1">
        <w:t>g</w:t>
      </w:r>
      <w:r>
        <w:t xml:space="preserve"> proizlazi da dužnik nema </w:t>
      </w:r>
      <w:r w:rsidR="00B27297">
        <w:t>evidentirane neizvršene osnove za plaćanje. I službenom provjerom utvrđeno je da u Očevidniku redoslijeda</w:t>
      </w:r>
      <w:r w:rsidR="00EF2805">
        <w:t xml:space="preserve"> osnova za plaćanje</w:t>
      </w:r>
      <w:r w:rsidR="00751BBD">
        <w:t xml:space="preserve"> dužnik na dan 31. kolovoza 2018. godine nema nepodmirenih osnova za plaćanje jer pretraga ne daje rezultata.</w:t>
      </w:r>
      <w:r w:rsidR="00015180">
        <w:t xml:space="preserve"> </w:t>
      </w:r>
      <w:r w:rsidR="00015180">
        <w:tab/>
      </w:r>
      <w:r w:rsidR="00015180">
        <w:tab/>
      </w:r>
    </w:p>
    <w:p w:rsidRDefault="00357149" w:rsidP="000A6939" w:rsidR="00015180">
      <w:pPr>
        <w:jc w:val="both"/>
      </w:pPr>
      <w:r>
        <w:t xml:space="preserve"> </w:t>
      </w:r>
      <w:r>
        <w:tab/>
      </w:r>
      <w:r>
        <w:tab/>
      </w:r>
      <w:r w:rsidR="00871D6C">
        <w:t xml:space="preserve">Stoga, sukladno stavu sudske prakse, </w:t>
      </w:r>
      <w:r w:rsidR="004F008F">
        <w:t>nisu</w:t>
      </w:r>
      <w:r w:rsidR="00D7449C" w:rsidRPr="00D7449C">
        <w:t xml:space="preserve"> </w:t>
      </w:r>
      <w:r w:rsidR="004F008F">
        <w:t>ispunjene</w:t>
      </w:r>
      <w:r w:rsidR="00D7449C" w:rsidRPr="00D7449C">
        <w:t xml:space="preserve"> zakonsk</w:t>
      </w:r>
      <w:r w:rsidR="004F008F">
        <w:t>e pretpostavke</w:t>
      </w:r>
      <w:r w:rsidR="00D7449C" w:rsidRPr="00D7449C">
        <w:t xml:space="preserve"> iz odredbe </w:t>
      </w:r>
      <w:r w:rsidR="004F008F">
        <w:t xml:space="preserve">čl. 428. </w:t>
      </w:r>
      <w:r w:rsidR="00A57A11">
        <w:t xml:space="preserve">SZ-a </w:t>
      </w:r>
      <w:r w:rsidR="004F008F">
        <w:t>za provođenje skraćenog stečajnog</w:t>
      </w:r>
      <w:r w:rsidR="001F63E2">
        <w:t xml:space="preserve"> postupka u ovoj pravnoj stvari</w:t>
      </w:r>
      <w:r w:rsidR="004245F9">
        <w:t>,</w:t>
      </w:r>
      <w:r w:rsidR="00E90E07">
        <w:t xml:space="preserve"> jer </w:t>
      </w:r>
      <w:r w:rsidR="00A00ECE">
        <w:t>u vrijeme</w:t>
      </w:r>
      <w:r w:rsidR="00E90E07">
        <w:t xml:space="preserve"> odlučivanja </w:t>
      </w:r>
      <w:r w:rsidR="007F47C5">
        <w:t xml:space="preserve"> o zahtjevu za provedbu skraćenog stečajnog postupka </w:t>
      </w:r>
      <w:r w:rsidR="00E90E07">
        <w:t xml:space="preserve">dužnik </w:t>
      </w:r>
      <w:r w:rsidR="007F47C5">
        <w:t>više nema evidentirane neizvršene osnove za plaćanje u neprekinutom razdoblju od 120 dana,</w:t>
      </w:r>
      <w:r w:rsidR="00A57A11">
        <w:t xml:space="preserve"> pa je uz poziv na citiran</w:t>
      </w:r>
      <w:r w:rsidR="004245F9">
        <w:t>u</w:t>
      </w:r>
      <w:r w:rsidR="00A57A11">
        <w:t xml:space="preserve"> </w:t>
      </w:r>
      <w:r w:rsidR="003276CA">
        <w:t xml:space="preserve">zakonsku </w:t>
      </w:r>
      <w:r w:rsidR="00A57A11">
        <w:t>odredb</w:t>
      </w:r>
      <w:r w:rsidR="004245F9">
        <w:t xml:space="preserve">u </w:t>
      </w:r>
      <w:r w:rsidR="00A57A11">
        <w:t>odlučeno kao u izreci rješenja.</w:t>
      </w:r>
    </w:p>
    <w:p w:rsidRDefault="00642D1D" w:rsidP="004F008F" w:rsidR="000A6939">
      <w:pPr>
        <w:ind w:firstLine="720" w:left="2160"/>
        <w:jc w:val="both"/>
      </w:pPr>
      <w:r w:rsidRPr="00A61845">
        <w:rPr>
          <w:b/>
        </w:rPr>
        <w:t xml:space="preserve">                                                         </w:t>
      </w:r>
    </w:p>
    <w:p w:rsidRDefault="000A6939" w:rsidP="000A6939" w:rsidR="000A6939">
      <w:pPr>
        <w:jc w:val="both"/>
      </w:pPr>
      <w:r>
        <w:tab/>
      </w:r>
      <w:r>
        <w:tab/>
        <w:t>U Slavonskom Brodu</w:t>
      </w:r>
      <w:r w:rsidR="005E6CB1">
        <w:t>,</w:t>
      </w:r>
      <w:r w:rsidR="004F008F">
        <w:t xml:space="preserve"> </w:t>
      </w:r>
      <w:r w:rsidR="008B3F80">
        <w:t>31. kolovoza</w:t>
      </w:r>
      <w:r w:rsidR="00643EB9">
        <w:t xml:space="preserve"> 2018.</w:t>
      </w:r>
      <w:r>
        <w:t xml:space="preserve"> godine</w:t>
      </w:r>
    </w:p>
    <w:p w:rsidRDefault="00494C90" w:rsidP="000A6939" w:rsidR="00494C90">
      <w:pPr>
        <w:jc w:val="both"/>
      </w:pPr>
    </w:p>
    <w:p w:rsidRDefault="00257755" w:rsidP="000A6939" w:rsidR="000A693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3D4A68">
        <w:t xml:space="preserve">   </w:t>
      </w:r>
      <w:r w:rsidR="00A00ECE">
        <w:t xml:space="preserve">        </w:t>
      </w:r>
      <w:r w:rsidR="003D4A68">
        <w:t xml:space="preserve"> </w:t>
      </w:r>
      <w:r w:rsidR="005E7D71">
        <w:t xml:space="preserve"> </w:t>
      </w:r>
      <w:r w:rsidR="000A6939">
        <w:t>Sutkinja</w:t>
      </w:r>
    </w:p>
    <w:p w:rsidRDefault="003D4A68" w:rsidP="00C647EA" w:rsidR="00A5220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E90E07">
        <w:t xml:space="preserve"> </w:t>
      </w:r>
      <w:r w:rsidR="00BA5B96">
        <w:t xml:space="preserve">  </w:t>
      </w:r>
      <w:r w:rsidR="00A00ECE">
        <w:t xml:space="preserve">        </w:t>
      </w:r>
      <w:r w:rsidR="00E90E07">
        <w:t xml:space="preserve"> </w:t>
      </w:r>
      <w:r>
        <w:t xml:space="preserve"> </w:t>
      </w:r>
      <w:r w:rsidR="000A6939">
        <w:t xml:space="preserve">Mirna </w:t>
      </w:r>
      <w:r w:rsidR="00B50617">
        <w:t>Vujčić</w:t>
      </w:r>
    </w:p>
    <w:p w:rsidRDefault="00FE5F97" w:rsidP="000A6939" w:rsidR="00FE5F97">
      <w:pPr>
        <w:jc w:val="both"/>
      </w:pPr>
      <w:r>
        <w:t xml:space="preserve">                                                                                </w:t>
      </w:r>
    </w:p>
    <w:p w:rsidRDefault="00DE65F7" w:rsidP="00DE65F7" w:rsidR="00DE65F7" w:rsidRPr="00DE65F7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</w:t>
      </w:r>
      <w:r w:rsidRPr="00DE65F7">
        <w:rPr>
          <w:b/>
          <w:sz w:val="20"/>
          <w:szCs w:val="20"/>
        </w:rPr>
        <w:t xml:space="preserve"> </w:t>
      </w:r>
      <w:r w:rsidRPr="0031681F">
        <w:rPr>
          <w:b/>
          <w:sz w:val="20"/>
          <w:szCs w:val="20"/>
        </w:rPr>
        <w:t>O</w:t>
      </w:r>
      <w:r w:rsidRPr="00DE65F7">
        <w:rPr>
          <w:b/>
          <w:sz w:val="20"/>
          <w:szCs w:val="20"/>
        </w:rPr>
        <w:t xml:space="preserve"> </w:t>
      </w:r>
      <w:r w:rsidRPr="0031681F">
        <w:rPr>
          <w:b/>
          <w:sz w:val="20"/>
          <w:szCs w:val="20"/>
        </w:rPr>
        <w:t>PRAVNOM</w:t>
      </w:r>
      <w:r w:rsidRPr="00DE65F7">
        <w:rPr>
          <w:b/>
          <w:sz w:val="20"/>
          <w:szCs w:val="20"/>
        </w:rPr>
        <w:t xml:space="preserve"> </w:t>
      </w:r>
      <w:r w:rsidRPr="0031681F">
        <w:rPr>
          <w:b/>
          <w:sz w:val="20"/>
          <w:szCs w:val="20"/>
        </w:rPr>
        <w:t>LIJEKU</w:t>
      </w:r>
    </w:p>
    <w:p w:rsidRDefault="00DE65F7" w:rsidP="00DE65F7" w:rsidR="00DE65F7" w:rsidRPr="0082781A">
      <w:pPr>
        <w:rPr>
          <w:sz w:val="20"/>
          <w:szCs w:val="20"/>
        </w:rPr>
      </w:pPr>
      <w:r w:rsidRPr="0082781A">
        <w:rPr>
          <w:sz w:val="20"/>
          <w:szCs w:val="20"/>
        </w:rPr>
        <w:t>Protiv ovog rješenja dopuštena je žalba u roku od osam dana</w:t>
      </w:r>
    </w:p>
    <w:p w:rsidRDefault="00DE65F7" w:rsidP="00DE65F7" w:rsidR="00DE65F7" w:rsidRPr="0082781A">
      <w:pPr>
        <w:rPr>
          <w:sz w:val="20"/>
          <w:szCs w:val="20"/>
        </w:rPr>
      </w:pPr>
      <w:r w:rsidRPr="0082781A">
        <w:rPr>
          <w:sz w:val="20"/>
          <w:szCs w:val="20"/>
        </w:rPr>
        <w:t xml:space="preserve"> po isteku osmog dana od dana objave rješenja na mrežnoj stranici</w:t>
      </w:r>
    </w:p>
    <w:p w:rsidRDefault="00DE65F7" w:rsidP="00DE65F7" w:rsidR="00DE65F7" w:rsidRPr="0082781A">
      <w:pPr>
        <w:rPr>
          <w:sz w:val="20"/>
          <w:szCs w:val="20"/>
        </w:rPr>
      </w:pPr>
      <w:r w:rsidRPr="0082781A">
        <w:rPr>
          <w:sz w:val="20"/>
          <w:szCs w:val="20"/>
        </w:rPr>
        <w:t xml:space="preserve"> e-Oglasna ploča sudova. Žalba se podnosi  Visokom trgovačkom </w:t>
      </w:r>
    </w:p>
    <w:p w:rsidRDefault="00DE65F7" w:rsidP="00EC7EE3" w:rsidR="00EC7EE3">
      <w:r w:rsidRPr="0082781A">
        <w:rPr>
          <w:sz w:val="20"/>
          <w:szCs w:val="20"/>
        </w:rPr>
        <w:t>sudu u Zagrebu  putem ovoga suda  u tri  primjerka.</w:t>
      </w:r>
    </w:p>
    <w:p w:rsidRDefault="00644235" w:rsidP="00EC7EE3" w:rsidR="00644235" w:rsidRPr="00DE65F7"/>
    <w:p w:rsidRDefault="00BC3F7E" w:rsidP="004C2C91" w:rsidR="003276CA">
      <w:pPr>
        <w:jc w:val="both"/>
      </w:pPr>
      <w:r>
        <w:t>DNA:</w:t>
      </w:r>
    </w:p>
    <w:p w:rsidRDefault="003276CA" w:rsidP="004C2C91" w:rsidR="003276CA">
      <w:pPr>
        <w:jc w:val="both"/>
      </w:pPr>
      <w:r>
        <w:t>1. Rješenje nepravomoćno</w:t>
      </w:r>
    </w:p>
    <w:p w:rsidRDefault="003276CA" w:rsidP="00BC3F7E" w:rsidR="00A57A11">
      <w:r>
        <w:t xml:space="preserve">2. Rješenje </w:t>
      </w:r>
      <w:r w:rsidR="004C2C91">
        <w:t xml:space="preserve">objaviti na </w:t>
      </w:r>
      <w:r w:rsidR="004879EE">
        <w:t xml:space="preserve">mrežnoj stranici </w:t>
      </w:r>
      <w:r w:rsidR="00901509">
        <w:t>e-O</w:t>
      </w:r>
      <w:r w:rsidR="00A57A11">
        <w:t>glasn</w:t>
      </w:r>
      <w:r w:rsidR="004879EE">
        <w:t>a</w:t>
      </w:r>
      <w:r w:rsidR="00A57A11">
        <w:t xml:space="preserve"> ploč</w:t>
      </w:r>
      <w:r w:rsidR="004879EE">
        <w:t>a sudova</w:t>
      </w:r>
      <w:r>
        <w:t>,</w:t>
      </w:r>
      <w:r w:rsidR="00A57A11">
        <w:t xml:space="preserve"> </w:t>
      </w:r>
    </w:p>
    <w:p w:rsidRDefault="003276CA" w:rsidP="00BC3F7E" w:rsidR="003276CA">
      <w:r>
        <w:t xml:space="preserve">te </w:t>
      </w:r>
      <w:r w:rsidR="004C2C91">
        <w:t>dostaviti</w:t>
      </w:r>
      <w:r>
        <w:t>:</w:t>
      </w:r>
    </w:p>
    <w:p w:rsidRDefault="00BC3F7E" w:rsidP="00BC3F7E" w:rsidR="003276CA">
      <w:r>
        <w:t xml:space="preserve"> </w:t>
      </w:r>
      <w:r w:rsidR="003276CA">
        <w:t xml:space="preserve">- dužniku </w:t>
      </w:r>
      <w:r w:rsidR="00A94502">
        <w:t>po punomoćniku</w:t>
      </w:r>
    </w:p>
    <w:p w:rsidRDefault="003276CA" w:rsidP="00BC3F7E" w:rsidR="003276CA">
      <w:r>
        <w:t>3. Kalendar 15 dana</w:t>
      </w:r>
    </w:p>
    <w:p w:rsidRDefault="00D57C04" w:rsidP="00A57A11" w:rsidR="00BC3F7E" w:rsidRPr="00D7449C">
      <w:r>
        <w:t xml:space="preserve">  </w:t>
      </w:r>
    </w:p>
    <w:p w:rsidRDefault="00D54398" w:rsidP="00574156" w:rsidR="00D54398" w:rsidRPr="00D7449C">
      <w:pPr>
        <w:jc w:val="both"/>
      </w:pPr>
    </w:p>
    <w:p w:rsidRDefault="00913773" w:rsidR="00913773" w:rsidRPr="00D7449C"/>
    <w:sectPr w:rsidSect="00EE20BB" w:rsidR="00913773" w:rsidRPr="00D7449C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05FD" w:rsidR="00EC05FD">
      <w:r>
        <w:separator/>
      </w:r>
    </w:p>
  </w:endnote>
  <w:endnote w:id="0" w:type="continuationSeparator">
    <w:p w:rsidRDefault="00EC05FD" w:rsidR="00EC0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05FD" w:rsidR="00EC05FD">
      <w:r>
        <w:separator/>
      </w:r>
    </w:p>
  </w:footnote>
  <w:footnote w:id="0" w:type="continuationSeparator">
    <w:p w:rsidRDefault="00EC05FD" w:rsidR="00EC05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67B" w:rsidP="00477443" w:rsidR="007426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267B" w:rsidR="007426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67B" w:rsidP="00477443" w:rsidR="007426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18E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A5136A" w:rsidP="00A5136A" w:rsidR="00A5136A" w:rsidRPr="00A5136A">
    <w:pPr>
      <w:pStyle w:val="Zaglavlje"/>
      <w:jc w:val="right"/>
    </w:pPr>
    <w:r w:rsidRPr="00A5136A">
      <w:rPr>
        <w:b/>
      </w:rPr>
      <w:t>Broj: 7/St-898/2018-7</w:t>
    </w:r>
  </w:p>
  <w:p w:rsidRDefault="0074267B" w:rsidP="00A5136A" w:rsidR="0074267B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077E" w:rsidP="00F7077E" w:rsidR="00F7077E">
    <w:pPr>
      <w:pStyle w:val="Zaglavlje"/>
      <w:jc w:val="right"/>
    </w:pPr>
    <w:r w:rsidRPr="00F7077E">
      <w:rPr>
        <w:b/>
      </w:rPr>
      <w:t>Broj: 7/St-</w:t>
    </w:r>
    <w:r>
      <w:rPr>
        <w:b/>
      </w:rPr>
      <w:t>898/2018-</w:t>
    </w:r>
    <w:r w:rsidR="00A5136A">
      <w:rPr>
        <w:b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49C"/>
    <w:rsid w:val="00015180"/>
    <w:rsid w:val="00020841"/>
    <w:rsid w:val="00043761"/>
    <w:rsid w:val="000439BB"/>
    <w:rsid w:val="0004444C"/>
    <w:rsid w:val="000457C9"/>
    <w:rsid w:val="00065C9F"/>
    <w:rsid w:val="00073985"/>
    <w:rsid w:val="00077FDB"/>
    <w:rsid w:val="0008739D"/>
    <w:rsid w:val="000A6939"/>
    <w:rsid w:val="000C0A69"/>
    <w:rsid w:val="000C7C6C"/>
    <w:rsid w:val="000D6DA1"/>
    <w:rsid w:val="000E0B74"/>
    <w:rsid w:val="000E136B"/>
    <w:rsid w:val="000E3FAE"/>
    <w:rsid w:val="000E6670"/>
    <w:rsid w:val="00101357"/>
    <w:rsid w:val="001178A6"/>
    <w:rsid w:val="00135405"/>
    <w:rsid w:val="00165A78"/>
    <w:rsid w:val="00197D16"/>
    <w:rsid w:val="001A737E"/>
    <w:rsid w:val="001B0BB8"/>
    <w:rsid w:val="001B23D2"/>
    <w:rsid w:val="001C4A0A"/>
    <w:rsid w:val="001D232A"/>
    <w:rsid w:val="001F63E2"/>
    <w:rsid w:val="0020383B"/>
    <w:rsid w:val="00204908"/>
    <w:rsid w:val="00233B19"/>
    <w:rsid w:val="00233F55"/>
    <w:rsid w:val="00237F98"/>
    <w:rsid w:val="00241E74"/>
    <w:rsid w:val="00257755"/>
    <w:rsid w:val="002821A4"/>
    <w:rsid w:val="00287740"/>
    <w:rsid w:val="002A17CC"/>
    <w:rsid w:val="002B296F"/>
    <w:rsid w:val="002B4492"/>
    <w:rsid w:val="002C0AAD"/>
    <w:rsid w:val="002E250D"/>
    <w:rsid w:val="002F531F"/>
    <w:rsid w:val="002F7C31"/>
    <w:rsid w:val="003132C9"/>
    <w:rsid w:val="003171DC"/>
    <w:rsid w:val="00317708"/>
    <w:rsid w:val="003276CA"/>
    <w:rsid w:val="00357149"/>
    <w:rsid w:val="0037621A"/>
    <w:rsid w:val="003765F4"/>
    <w:rsid w:val="00395C77"/>
    <w:rsid w:val="003A7D3B"/>
    <w:rsid w:val="003B2DA6"/>
    <w:rsid w:val="003B4230"/>
    <w:rsid w:val="003B54ED"/>
    <w:rsid w:val="003C0573"/>
    <w:rsid w:val="003C6DEB"/>
    <w:rsid w:val="003D2EDE"/>
    <w:rsid w:val="003D4968"/>
    <w:rsid w:val="003D4A68"/>
    <w:rsid w:val="003D4DDE"/>
    <w:rsid w:val="003F234A"/>
    <w:rsid w:val="00404372"/>
    <w:rsid w:val="004245F9"/>
    <w:rsid w:val="00424DA6"/>
    <w:rsid w:val="004426C7"/>
    <w:rsid w:val="004574C0"/>
    <w:rsid w:val="00457519"/>
    <w:rsid w:val="00457AE5"/>
    <w:rsid w:val="00471982"/>
    <w:rsid w:val="00471D27"/>
    <w:rsid w:val="004747D4"/>
    <w:rsid w:val="00477443"/>
    <w:rsid w:val="004879EE"/>
    <w:rsid w:val="00490FEA"/>
    <w:rsid w:val="00494C90"/>
    <w:rsid w:val="004C2C91"/>
    <w:rsid w:val="004D740D"/>
    <w:rsid w:val="004F008F"/>
    <w:rsid w:val="004F58ED"/>
    <w:rsid w:val="00513346"/>
    <w:rsid w:val="00526549"/>
    <w:rsid w:val="00530708"/>
    <w:rsid w:val="005418FF"/>
    <w:rsid w:val="00545102"/>
    <w:rsid w:val="005571F8"/>
    <w:rsid w:val="00574156"/>
    <w:rsid w:val="005947A5"/>
    <w:rsid w:val="005B3385"/>
    <w:rsid w:val="005D3CB3"/>
    <w:rsid w:val="005E282B"/>
    <w:rsid w:val="005E6CB1"/>
    <w:rsid w:val="005E7D71"/>
    <w:rsid w:val="005F7A79"/>
    <w:rsid w:val="00600082"/>
    <w:rsid w:val="00642D1D"/>
    <w:rsid w:val="00643EB9"/>
    <w:rsid w:val="00644235"/>
    <w:rsid w:val="00663A63"/>
    <w:rsid w:val="00663BC3"/>
    <w:rsid w:val="00683A68"/>
    <w:rsid w:val="00702C1F"/>
    <w:rsid w:val="0074267B"/>
    <w:rsid w:val="00751BBD"/>
    <w:rsid w:val="00761711"/>
    <w:rsid w:val="007634B6"/>
    <w:rsid w:val="00793E55"/>
    <w:rsid w:val="007F47C5"/>
    <w:rsid w:val="008035BB"/>
    <w:rsid w:val="0081441E"/>
    <w:rsid w:val="008249FA"/>
    <w:rsid w:val="00827044"/>
    <w:rsid w:val="0082781A"/>
    <w:rsid w:val="00844F67"/>
    <w:rsid w:val="00846E4B"/>
    <w:rsid w:val="00850352"/>
    <w:rsid w:val="00871D6C"/>
    <w:rsid w:val="0087244D"/>
    <w:rsid w:val="008753F2"/>
    <w:rsid w:val="008A5174"/>
    <w:rsid w:val="008B0C18"/>
    <w:rsid w:val="008B36C9"/>
    <w:rsid w:val="008B3F80"/>
    <w:rsid w:val="008B545B"/>
    <w:rsid w:val="008F1A04"/>
    <w:rsid w:val="00901509"/>
    <w:rsid w:val="00913773"/>
    <w:rsid w:val="0091503A"/>
    <w:rsid w:val="009341DE"/>
    <w:rsid w:val="009344EA"/>
    <w:rsid w:val="00952819"/>
    <w:rsid w:val="00963737"/>
    <w:rsid w:val="00966DC7"/>
    <w:rsid w:val="0097332D"/>
    <w:rsid w:val="00992F99"/>
    <w:rsid w:val="009973C7"/>
    <w:rsid w:val="009A119D"/>
    <w:rsid w:val="009A6804"/>
    <w:rsid w:val="009B6C44"/>
    <w:rsid w:val="009F0430"/>
    <w:rsid w:val="009F0D36"/>
    <w:rsid w:val="009F13AA"/>
    <w:rsid w:val="009F594E"/>
    <w:rsid w:val="00A00ECE"/>
    <w:rsid w:val="00A03350"/>
    <w:rsid w:val="00A1050A"/>
    <w:rsid w:val="00A4211E"/>
    <w:rsid w:val="00A45D23"/>
    <w:rsid w:val="00A5136A"/>
    <w:rsid w:val="00A5220D"/>
    <w:rsid w:val="00A57A11"/>
    <w:rsid w:val="00A60E5E"/>
    <w:rsid w:val="00A61845"/>
    <w:rsid w:val="00A72742"/>
    <w:rsid w:val="00A73245"/>
    <w:rsid w:val="00A93BF1"/>
    <w:rsid w:val="00A94502"/>
    <w:rsid w:val="00A95661"/>
    <w:rsid w:val="00A961B6"/>
    <w:rsid w:val="00AA2F7E"/>
    <w:rsid w:val="00AB25FA"/>
    <w:rsid w:val="00AB3F27"/>
    <w:rsid w:val="00AE2E32"/>
    <w:rsid w:val="00B16F03"/>
    <w:rsid w:val="00B26C03"/>
    <w:rsid w:val="00B27297"/>
    <w:rsid w:val="00B377E7"/>
    <w:rsid w:val="00B50617"/>
    <w:rsid w:val="00B65527"/>
    <w:rsid w:val="00B81B73"/>
    <w:rsid w:val="00BA07A4"/>
    <w:rsid w:val="00BA176F"/>
    <w:rsid w:val="00BA5B96"/>
    <w:rsid w:val="00BB65F0"/>
    <w:rsid w:val="00BC008D"/>
    <w:rsid w:val="00BC3F7E"/>
    <w:rsid w:val="00BC6B21"/>
    <w:rsid w:val="00BD11CF"/>
    <w:rsid w:val="00BD32B6"/>
    <w:rsid w:val="00BE2284"/>
    <w:rsid w:val="00BE3714"/>
    <w:rsid w:val="00BE5464"/>
    <w:rsid w:val="00BF2954"/>
    <w:rsid w:val="00C064F8"/>
    <w:rsid w:val="00C0704B"/>
    <w:rsid w:val="00C31AE1"/>
    <w:rsid w:val="00C5400C"/>
    <w:rsid w:val="00C63ECF"/>
    <w:rsid w:val="00C647EA"/>
    <w:rsid w:val="00C83C97"/>
    <w:rsid w:val="00C93C31"/>
    <w:rsid w:val="00C9462B"/>
    <w:rsid w:val="00CC3C24"/>
    <w:rsid w:val="00CE7D3D"/>
    <w:rsid w:val="00CF0802"/>
    <w:rsid w:val="00D03875"/>
    <w:rsid w:val="00D26440"/>
    <w:rsid w:val="00D52EF6"/>
    <w:rsid w:val="00D54398"/>
    <w:rsid w:val="00D57C04"/>
    <w:rsid w:val="00D70F97"/>
    <w:rsid w:val="00D7449C"/>
    <w:rsid w:val="00D91DB4"/>
    <w:rsid w:val="00DD5143"/>
    <w:rsid w:val="00DE65F7"/>
    <w:rsid w:val="00DF5BF7"/>
    <w:rsid w:val="00E0386C"/>
    <w:rsid w:val="00E05641"/>
    <w:rsid w:val="00E21A32"/>
    <w:rsid w:val="00E2393F"/>
    <w:rsid w:val="00E4583D"/>
    <w:rsid w:val="00E90E07"/>
    <w:rsid w:val="00E91148"/>
    <w:rsid w:val="00E979CF"/>
    <w:rsid w:val="00EA2422"/>
    <w:rsid w:val="00EB249F"/>
    <w:rsid w:val="00EC05FD"/>
    <w:rsid w:val="00EC4239"/>
    <w:rsid w:val="00EC7EE3"/>
    <w:rsid w:val="00ED1315"/>
    <w:rsid w:val="00ED1D04"/>
    <w:rsid w:val="00EE20BB"/>
    <w:rsid w:val="00EE5FE6"/>
    <w:rsid w:val="00EF2805"/>
    <w:rsid w:val="00F23C53"/>
    <w:rsid w:val="00F26776"/>
    <w:rsid w:val="00F344DE"/>
    <w:rsid w:val="00F4655D"/>
    <w:rsid w:val="00F518E6"/>
    <w:rsid w:val="00F6075F"/>
    <w:rsid w:val="00F7077E"/>
    <w:rsid w:val="00F75670"/>
    <w:rsid w:val="00F81C39"/>
    <w:rsid w:val="00FB0259"/>
    <w:rsid w:val="00FB0C01"/>
    <w:rsid w:val="00FE5F97"/>
    <w:rsid w:val="00FE61E5"/>
    <w:rsid w:val="00FF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E20B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20BB"/>
  </w:style>
  <w:style w:styleId="Tekstbalonia" w:type="paragraph">
    <w:name w:val="Balloon Text"/>
    <w:basedOn w:val="Normal"/>
    <w:link w:val="TekstbaloniaChar"/>
    <w:rsid w:val="005B3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3385"/>
    <w:rPr>
      <w:rFonts w:cs="Tahoma" w:hAnsi="Tahoma" w:ascii="Tahoma"/>
      <w:sz w:val="16"/>
      <w:szCs w:val="16"/>
      <w:lang w:eastAsia="en-US" w:val="en-US"/>
    </w:rPr>
  </w:style>
  <w:style w:styleId="Podnoje" w:type="paragraph">
    <w:name w:val="footer"/>
    <w:basedOn w:val="Normal"/>
    <w:link w:val="PodnojeChar"/>
    <w:rsid w:val="00F70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7077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18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8E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8E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8E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8E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E20B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20BB"/>
  </w:style>
  <w:style w:styleId="Tekstbalonia" w:type="paragraph">
    <w:name w:val="Balloon Text"/>
    <w:basedOn w:val="Normal"/>
    <w:link w:val="TekstbaloniaChar"/>
    <w:rsid w:val="005B3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3385"/>
    <w:rPr>
      <w:rFonts w:ascii="Tahoma" w:cs="Tahoma" w:hAnsi="Tahoma"/>
      <w:sz w:val="16"/>
      <w:szCs w:val="16"/>
      <w:lang w:eastAsia="en-US" w:val="en-US"/>
    </w:rPr>
  </w:style>
  <w:style w:styleId="Podnoje" w:type="paragraph">
    <w:name w:val="footer"/>
    <w:basedOn w:val="Normal"/>
    <w:link w:val="PodnojeChar"/>
    <w:rsid w:val="00F70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7077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18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8E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8E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8E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8E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43999.81</izvorni_sadrzaj>
    <derivirana_varijabla naziv="DomainObject.Predmet.InicijalnaVrijednost_1">43999.81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.st.1  SZ</izvorni_sadrzaj>
    <derivirana_varijabla naziv="DomainObject.Predmet.Opis_1">čl. 429 .st.1 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St-898/2018</izvorni_sadrzaj>
    <derivirana_varijabla naziv="DomainObject.Predmet.OznakaBroj_1">St-898/2018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EXTRA PLIN  društvo s ograničenom odgovornošću za usluge i trgovinu</izvorni_sadrzaj>
    <derivirana_varijabla naziv="DomainObject.Predmet.ProtustrankaFormated_1">  EXTRA PLIN  društvo s ograničenom odgovornošću za usluge i trgovinu</derivirana_varijabla>
  </DomainObject.Predmet.ProtustrankaFormated>
  <DomainObject.Predmet.ProtustrankaFormatedOIB>
    <izvorni_sadrzaj>  EXTRA PLIN  društvo s ograničenom odgovornošću za usluge i trgovinu, OIB 16171855345</izvorni_sadrzaj>
    <derivirana_varijabla naziv="DomainObject.Predmet.ProtustrankaFormatedOIB_1">  EXTRA PLIN  društvo s ograničenom odgovornošću za usluge i trgovinu, OIB 16171855345</derivirana_varijabla>
  </DomainObject.Predmet.ProtustrankaFormatedOIB>
  <DomainObject.Predmet.ProtustrankaFormatedWithAdress>
    <izvorni_sadrzaj> EXTRA PLIN  društvo s ograničenom odgovornošću za usluge i trgovinu, Ljudevita Gaja 89, 35400 Nova Gradiška</izvorni_sadrzaj>
    <derivirana_varijabla naziv="DomainObject.Predmet.ProtustrankaFormatedWithAdress_1"> EXTRA PLIN  društvo s ograničenom odgovornošću za usluge i trgovinu, Ljudevita Gaja 89, 35400 Nova Gradiška</derivirana_varijabla>
  </DomainObject.Predmet.ProtustrankaFormatedWithAdress>
  <DomainObject.Predmet.ProtustrankaFormatedWithAdressOIB>
    <izvorni_sadrzaj> EXTRA PLIN  društvo s ograničenom odgovornošću za usluge i trgovinu, OIB 16171855345, Ljudevita Gaja 89, 35400 Nova Gradiška</izvorni_sadrzaj>
    <derivirana_varijabla naziv="DomainObject.Predmet.ProtustrankaFormatedWithAdressOIB_1"> EXTRA PLIN  društvo s ograničenom odgovornošću za usluge i trgovinu, OIB 16171855345, Ljudevita Gaja 89, 35400 Nova Gradiška</derivirana_varijabla>
  </DomainObject.Predmet.ProtustrankaFormatedWithAdressOIB>
  <DomainObject.Predmet.ProtustrankaWithAdress>
    <izvorni_sadrzaj>EXTRA PLIN  društvo s ograničenom odgovornošću za usluge i trgovinu Ljudevita Gaja 89, 35400 Nova Gradiška</izvorni_sadrzaj>
    <derivirana_varijabla naziv="DomainObject.Predmet.ProtustrankaWithAdress_1">EXTRA PLIN  društvo s ograničenom odgovornošću za usluge i trgovinu Ljudevita Gaja 89, 35400 Nova Gradiška</derivirana_varijabla>
  </DomainObject.Predmet.ProtustrankaWithAdress>
  <DomainObject.Predmet.ProtustrankaWithAdressOIB>
    <izvorni_sadrzaj>EXTRA PLIN  društvo s ograničenom odgovornošću za usluge i trgovinu, OIB 16171855345, Ljudevita Gaja 89, 35400 Nova Gradiška</izvorni_sadrzaj>
    <derivirana_varijabla naziv="DomainObject.Predmet.ProtustrankaWithAdressOIB_1">EXTRA PLIN  društvo s ograničenom odgovornošću za usluge i trgovinu, OIB 16171855345, Ljudevita Gaja 89, 35400 Nova Gradiška</derivirana_varijabla>
  </DomainObject.Predmet.ProtustrankaWithAdressOIB>
  <DomainObject.Predmet.ProtustrankaNazivFormated>
    <izvorni_sadrzaj>EXTRA PLIN  društvo s ograničenom odgovornošću za usluge i trgovinu</izvorni_sadrzaj>
    <derivirana_varijabla naziv="DomainObject.Predmet.ProtustrankaNazivFormated_1">EXTRA PLIN  društvo s ograničenom odgovornošću za usluge i trgovinu</derivirana_varijabla>
  </DomainObject.Predmet.ProtustrankaNazivFormated>
  <DomainObject.Predmet.ProtustrankaNazivFormatedOIB>
    <izvorni_sadrzaj>EXTRA PLIN  društvo s ograničenom odgovornošću za usluge i trgovinu, OIB 16171855345</izvorni_sadrzaj>
    <derivirana_varijabla naziv="DomainObject.Predmet.ProtustrankaNazivFormatedOIB_1">EXTRA PLIN  društvo s ograničenom odgovornošću za usluge i trgovinu, OIB 16171855345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EXTRA PLIN  društvo s ograničenom odgovornošću za usluge i trgovinu</item>
    </izvorni_sadrzaj>
    <derivirana_varijabla naziv="DomainObject.Predmet.ProtuStrankaListFormated_1">
      <item>EXTRA PLIN  društvo s ograničenom odgovornošću za usluge i trgovinu</item>
    </derivirana_varijabla>
  </DomainObject.Predmet.ProtuStrankaListFormated>
  <DomainObject.Predmet.ProtuStrankaListFormatedOIB>
    <izvorni_sadrzaj>
      <item>EXTRA PLIN  društvo s ograničenom odgovornošću za usluge i trgovinu, OIB 16171855345</item>
    </izvorni_sadrzaj>
    <derivirana_varijabla naziv="DomainObject.Predmet.ProtuStrankaListFormatedOIB_1">
      <item>EXTRA PLIN  društvo s ograničenom odgovornošću za usluge i trgovinu, OIB 16171855345</item>
    </derivirana_varijabla>
  </DomainObject.Predmet.ProtuStrankaListFormatedOIB>
  <DomainObject.Predmet.ProtuStrankaListFormatedWithAdress>
    <izvorni_sadrzaj>
      <item>EXTRA PLIN  društvo s ograničenom odgovornošću za usluge i trgovinu, Ljudevita Gaja 89, 35400 Nova Gradiška</item>
    </izvorni_sadrzaj>
    <derivirana_varijabla naziv="DomainObject.Predmet.ProtuStrankaListFormatedWithAdress_1">
      <item>EXTRA PLIN  društvo s ograničenom odgovornošću za usluge i trgovinu, Ljudevita Gaja 89, 35400 Nova Gradiška</item>
    </derivirana_varijabla>
  </DomainObject.Predmet.ProtuStrankaListFormatedWithAdress>
  <DomainObject.Predmet.ProtuStrankaListFormatedWithAdressOIB>
    <izvorni_sadrzaj>
      <item>EXTRA PLIN  društvo s ograničenom odgovornošću za usluge i trgovinu, OIB 16171855345, Ljudevita Gaja 89, 35400 Nova Gradiška</item>
    </izvorni_sadrzaj>
    <derivirana_varijabla naziv="DomainObject.Predmet.ProtuStrankaListFormatedWithAdressOIB_1">
      <item>EXTRA PLIN  društvo s ograničenom odgovornošću za usluge i trgovinu, OIB 16171855345, Ljudevita Gaja 89, 35400 Nova Gradiška</item>
    </derivirana_varijabla>
  </DomainObject.Predmet.ProtuStrankaListFormatedWithAdressOIB>
  <DomainObject.Predmet.ProtuStrankaListNazivFormated>
    <izvorni_sadrzaj>
      <item>EXTRA PLIN  društvo s ograničenom odgovornošću za usluge i trgovinu</item>
    </izvorni_sadrzaj>
    <derivirana_varijabla naziv="DomainObject.Predmet.ProtuStrankaListNazivFormated_1">
      <item>EXTRA PLIN  društvo s ograničenom odgovornošću za usluge i trgovinu</item>
    </derivirana_varijabla>
  </DomainObject.Predmet.ProtuStrankaListNazivFormated>
  <DomainObject.Predmet.ProtuStrankaListNazivFormatedOIB>
    <izvorni_sadrzaj>
      <item>EXTRA PLIN  društvo s ograničenom odgovornošću za usluge i trgovinu, OIB 16171855345</item>
    </izvorni_sadrzaj>
    <derivirana_varijabla naziv="DomainObject.Predmet.ProtuStrankaListNazivFormatedOIB_1">
      <item>EXTRA PLIN  društvo s ograničenom odgovornošću za usluge i trgovinu, OIB 16171855345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EXTRA PLIN  društvo s ograničenom odgovornošću za usluge i trgovinu</izvorni_sadrzaj>
    <derivirana_varijabla naziv="DomainObject.Predmet.ProtustrankaIDrugi_1">EXTRA PLIN 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EXTRA PLIN  društvo s ograničenom odgovornošću za usluge i trgovinu, OIB 16171855345, Ljudevita Gaja 89, 35400 Nova Gradiška</izvorni_sadrzaj>
    <derivirana_varijabla naziv="DomainObject.Predmet.ProtustrankaIDrugiAdressOIB_1">EXTRA PLIN  društvo s ograničenom odgovornošću za usluge i trgovinu, OIB 16171855345, Ljudevita Gaja 89,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EXTRA PLIN  društvo s ograničenom odgovornošću za usluge i trgovinu</item>
    </izvorni_sadrzaj>
    <derivirana_varijabla naziv="DomainObject.Predmet.SudioniciListNaziv_1">
      <item>Financijska agencija</item>
      <item>EXTRA PLIN  društvo s ograničenom odgovornošću za usluge i trgovinu</item>
    </derivirana_varijabla>
  </DomainObject.Predmet.SudioniciListNaziv>
  <DomainObject.Predmet.SudioniciListAdressOIB>
    <izvorni_sadrzaj>
      <item>Financijska agencija, OIB 85821130368, Ulica grada Vukovara 70,10000 Zagreb</item>
      <item>EXTRA PLIN  društvo s ograničenom odgovornošću za usluge i trgovinu, OIB 16171855345, Ljudevita Gaja 89,35400 Nova Gradiška</item>
    </izvorni_sadrzaj>
    <derivirana_varijabla naziv="DomainObject.Predmet.SudioniciListAdressOIB_1">
      <item>Financijska agencija, OIB 85821130368, Ulica grada Vukovara 70,10000 Zagreb</item>
      <item>EXTRA PLIN  društvo s ograničenom odgovornošću za usluge i trgovinu, OIB 16171855345, Ljudevita Gaja 89,35400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16171855345</item>
    </izvorni_sadrzaj>
    <derivirana_varijabla naziv="DomainObject.Predmet.SudioniciListNazivOIB_1">
      <item>, OIB 85821130368</item>
      <item>, OIB 16171855345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D5AAFE-C155-48B9-8D67-2BB3801F11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633</properties:Words>
  <properties:Characters>3438</properties:Characters>
  <properties:Lines>84</properties:Lines>
  <properties:Paragraphs>32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2018-08-31T11:22:00Z</dcterms:created>
  <dc:creator>zbiondic</dc:creator>
  <cp:lastModifiedBy>wsadmin</cp:lastModifiedBy>
  <cp:lastPrinted>2018-08-31T11:34:00Z</cp:lastPrinted>
  <dcterms:modified xmlns:xsi="http://www.w3.org/2001/XMLSchema-instance" xsi:type="dcterms:W3CDTF">2018-08-31T11:38:00Z</dcterms:modified>
  <cp:revision>62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(st-898-2018- od 31.08.2018.Odbačaj zahtjeva za skraćeni st.post. zbog zaposlenih nakon zahtjeva.docx)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