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3ae8" w14:paraId="6a93ae8" w:rsidRDefault="00E97954" w:rsidP="00E97954" w:rsidR="00E97954">
      <w:pPr>
        <w:spacing w:after="0"/>
        <w15:collapsed w:val="false"/>
        <w:rPr>
          <w:rFonts w:eastAsia="Calibri"/>
        </w:rPr>
      </w:pPr>
      <w:r>
        <w:rPr>
          <w:rFonts w:eastAsia="Calibri"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7954" w:rsidP="00E97954" w:rsidR="00E97954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E97954" w:rsidP="00E97954" w:rsidR="00E97954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E97954" w:rsidP="00E97954" w:rsidR="00E97954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E97954" w:rsidP="00E97954" w:rsidR="00E97954">
      <w:pPr>
        <w:spacing w:after="0"/>
        <w:rPr>
          <w:rFonts w:eastAsia="Calibri"/>
        </w:rPr>
      </w:pPr>
    </w:p>
    <w:p w:rsidRDefault="00E97954" w:rsidP="00E97954" w:rsidR="00E97954">
      <w:pPr>
        <w:spacing w:after="0"/>
        <w:rPr>
          <w:rFonts w:eastAsia="Times New Roman"/>
          <w:lang w:eastAsia="hr-HR"/>
        </w:rPr>
      </w:pPr>
    </w:p>
    <w:p w:rsidRDefault="00E97954" w:rsidP="00E97954" w:rsidR="00E97954">
      <w:pPr>
        <w:spacing w:after="0"/>
        <w:jc w:val="center"/>
      </w:pPr>
      <w:r>
        <w:t>U  I M E  R E P U B L I K E  H R V A T S K E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  <w:jc w:val="center"/>
      </w:pPr>
      <w:r>
        <w:t>R J E Š E NJ E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VARGEK d.o.o., </w:t>
      </w:r>
      <w:proofErr w:type="spellStart"/>
      <w:r>
        <w:t>Domašinec</w:t>
      </w:r>
      <w:proofErr w:type="spellEnd"/>
      <w:r>
        <w:t xml:space="preserve">, Glavna 2/c, OIB: 89321450523, dana 24. prosinca 2015. </w:t>
      </w:r>
    </w:p>
    <w:p w:rsidRDefault="00E97954" w:rsidP="00E97954" w:rsidR="00E97954">
      <w:pPr>
        <w:spacing w:after="0"/>
        <w:jc w:val="both"/>
      </w:pPr>
    </w:p>
    <w:p w:rsidRDefault="00E97954" w:rsidP="00E97954" w:rsidR="00E97954">
      <w:pPr>
        <w:spacing w:after="0"/>
        <w:jc w:val="center"/>
      </w:pPr>
      <w:r>
        <w:t>r i j e š i o  j e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  <w:ind w:firstLine="708"/>
        <w:jc w:val="both"/>
      </w:pPr>
      <w:r>
        <w:t xml:space="preserve">I/ Otvara se stečajni postupak nad stečajnim dužnikom VARGEK d.o.o., </w:t>
      </w:r>
      <w:proofErr w:type="spellStart"/>
      <w:r>
        <w:t>Domašinec</w:t>
      </w:r>
      <w:proofErr w:type="spellEnd"/>
      <w:r>
        <w:t>, Glavna 2/c, OIB: 89321450523, s danom 24. prosinca 2015. u 15,00 sati.</w:t>
      </w:r>
    </w:p>
    <w:p w:rsidRDefault="00E97954" w:rsidP="00E97954" w:rsidR="00E97954">
      <w:pPr>
        <w:spacing w:after="0"/>
        <w:jc w:val="both"/>
      </w:pPr>
    </w:p>
    <w:p w:rsidRDefault="00E97954" w:rsidP="00E97954" w:rsidR="00E97954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VARGEK d.o.o., </w:t>
      </w:r>
      <w:proofErr w:type="spellStart"/>
      <w:r>
        <w:t>Domašinec</w:t>
      </w:r>
      <w:proofErr w:type="spellEnd"/>
      <w:r>
        <w:t>, Glavna 2/c, OIB: 89321450523.</w:t>
      </w:r>
    </w:p>
    <w:p w:rsidRDefault="00E97954" w:rsidP="00E97954" w:rsidR="00E97954">
      <w:pPr>
        <w:spacing w:after="0"/>
        <w:jc w:val="both"/>
      </w:pPr>
    </w:p>
    <w:p w:rsidRDefault="00E97954" w:rsidP="00E97954" w:rsidR="00E97954">
      <w:pPr>
        <w:spacing w:after="0"/>
        <w:ind w:firstLine="708"/>
        <w:jc w:val="both"/>
        <w:rPr>
          <w:color w:val="FF0000"/>
        </w:rPr>
      </w:pPr>
      <w:r>
        <w:t xml:space="preserve">III/ Za stečajnog upravitelja imenuje se Berislav Maksimović, Varaždin, </w:t>
      </w:r>
      <w:proofErr w:type="spellStart"/>
      <w:r>
        <w:t>Hrašćica</w:t>
      </w:r>
      <w:proofErr w:type="spellEnd"/>
      <w:r>
        <w:t xml:space="preserve">, Braće Radić 1, OIB: 57300759557. </w:t>
      </w:r>
    </w:p>
    <w:p w:rsidRDefault="00E97954" w:rsidP="00E97954" w:rsidR="00E97954">
      <w:pPr>
        <w:spacing w:after="0"/>
        <w:jc w:val="both"/>
        <w:rPr>
          <w:color w:val="FF0000"/>
        </w:rPr>
      </w:pPr>
    </w:p>
    <w:p w:rsidRDefault="00E97954" w:rsidP="00E97954" w:rsidR="00E97954">
      <w:pPr>
        <w:spacing w:after="0"/>
        <w:ind w:firstLine="708"/>
        <w:jc w:val="both"/>
      </w:pPr>
      <w:r>
        <w:t>IV/ Ovo rješenje objavit će se na e-oglasnoj ploči suda.</w:t>
      </w:r>
    </w:p>
    <w:p w:rsidRDefault="00E97954" w:rsidP="00E97954" w:rsidR="00E97954">
      <w:pPr>
        <w:spacing w:after="0"/>
        <w:jc w:val="both"/>
      </w:pPr>
    </w:p>
    <w:p w:rsidRDefault="00E97954" w:rsidP="00E97954" w:rsidR="00E97954">
      <w:pPr>
        <w:spacing w:after="0"/>
        <w:ind w:firstLine="708"/>
        <w:jc w:val="both"/>
      </w:pPr>
      <w:r>
        <w:t xml:space="preserve">V/ Po pravomoćnosti ovoga rješenja stečajni dužnik VARGEK d.o.o., </w:t>
      </w:r>
      <w:proofErr w:type="spellStart"/>
      <w:r>
        <w:t>Domašinec</w:t>
      </w:r>
      <w:proofErr w:type="spellEnd"/>
      <w:r>
        <w:t>, Glavna 2/c, OIB: 89321450523, biti će brisan iz sudskog registra.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  <w:jc w:val="center"/>
      </w:pPr>
      <w:r>
        <w:t>Obrazloženje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  <w:jc w:val="center"/>
      </w:pPr>
      <w:r>
        <w:t>U Varaždinu, 24. prosinca 2015.</w:t>
      </w:r>
    </w:p>
    <w:p w:rsidRDefault="00E97954" w:rsidP="00E97954" w:rsidR="00E97954">
      <w:pPr>
        <w:spacing w:after="0"/>
        <w:jc w:val="center"/>
      </w:pPr>
    </w:p>
    <w:p w:rsidRDefault="00E97954" w:rsidP="00E97954" w:rsidR="00E97954">
      <w:pPr>
        <w:spacing w:after="0"/>
        <w:jc w:val="center"/>
      </w:pPr>
    </w:p>
    <w:p w:rsidRDefault="00E97954" w:rsidP="00E97954" w:rsidR="00E97954">
      <w:pPr>
        <w:spacing w:after="0"/>
        <w:ind w:left="4956"/>
        <w:jc w:val="center"/>
      </w:pPr>
      <w:r>
        <w:t>Sutkinja</w:t>
      </w:r>
    </w:p>
    <w:p w:rsidRDefault="00E97954" w:rsidP="00E97954" w:rsidR="00E97954">
      <w:pPr>
        <w:spacing w:after="0"/>
        <w:ind w:left="4956"/>
        <w:jc w:val="center"/>
      </w:pPr>
    </w:p>
    <w:p w:rsidRDefault="00E97954" w:rsidP="00E97954" w:rsidR="00E97954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E97954" w:rsidP="00E97954" w:rsidR="00E97954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97954" w:rsidP="00E97954" w:rsidR="00E97954">
      <w:pPr>
        <w:spacing w:after="0"/>
      </w:pPr>
      <w:r>
        <w:t xml:space="preserve">                                               </w:t>
      </w:r>
    </w:p>
    <w:p w:rsidRDefault="00E97954" w:rsidP="00E97954" w:rsidR="00E97954">
      <w:pPr>
        <w:spacing w:after="0"/>
      </w:pPr>
      <w:r>
        <w:tab/>
        <w:t xml:space="preserve">UPUTA O PRAVNOM LIJEKU: </w:t>
      </w:r>
    </w:p>
    <w:p w:rsidRDefault="00E97954" w:rsidP="00E97954" w:rsidR="00E97954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E97954" w:rsidP="00E97954" w:rsidR="00E9795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</w:pPr>
    </w:p>
    <w:p w:rsidRDefault="00E97954" w:rsidP="00E97954" w:rsidR="00E97954">
      <w:pPr>
        <w:spacing w:after="0"/>
      </w:pPr>
      <w:r>
        <w:t>DNA:</w:t>
      </w:r>
    </w:p>
    <w:p w:rsidRDefault="00E97954" w:rsidP="00E97954" w:rsidR="00E9795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E97954" w:rsidP="00E97954" w:rsidR="00E9795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97954" w:rsidP="00E97954" w:rsidR="00E97954">
      <w:pPr>
        <w:numPr>
          <w:ilvl w:val="0"/>
          <w:numId w:val="47"/>
        </w:numPr>
        <w:spacing w:after="0"/>
        <w:jc w:val="both"/>
      </w:pPr>
      <w:r>
        <w:t xml:space="preserve">Dužnik VARGEK d.o.o., </w:t>
      </w:r>
      <w:proofErr w:type="spellStart"/>
      <w:r>
        <w:t>Domašinec</w:t>
      </w:r>
      <w:proofErr w:type="spellEnd"/>
      <w:r>
        <w:t>, Glavna 2/c</w:t>
      </w:r>
    </w:p>
    <w:p w:rsidRDefault="00067C7C" w:rsidP="00E97954" w:rsidR="00E97954">
      <w:pPr>
        <w:numPr>
          <w:ilvl w:val="0"/>
          <w:numId w:val="47"/>
        </w:numPr>
        <w:spacing w:after="0"/>
      </w:pPr>
      <w:r>
        <w:t xml:space="preserve">Direktor dužnika Dragutin </w:t>
      </w:r>
      <w:proofErr w:type="spellStart"/>
      <w:r>
        <w:t>Varg</w:t>
      </w:r>
      <w:bookmarkStart w:name="_GoBack" w:id="0"/>
      <w:bookmarkEnd w:id="0"/>
      <w:r w:rsidR="00E97954">
        <w:t>ek</w:t>
      </w:r>
      <w:proofErr w:type="spellEnd"/>
      <w:r w:rsidR="00E97954">
        <w:t xml:space="preserve">, </w:t>
      </w:r>
      <w:proofErr w:type="spellStart"/>
      <w:r w:rsidR="00E97954">
        <w:t>Domašinec</w:t>
      </w:r>
      <w:proofErr w:type="spellEnd"/>
      <w:r w:rsidR="00E97954">
        <w:t>, Glavna 2/c</w:t>
      </w:r>
    </w:p>
    <w:p w:rsidRDefault="00E97954" w:rsidP="00E97954" w:rsidR="00E97954">
      <w:pPr>
        <w:numPr>
          <w:ilvl w:val="0"/>
          <w:numId w:val="47"/>
        </w:numPr>
        <w:spacing w:after="0"/>
      </w:pPr>
      <w:r>
        <w:t>Sudski registar ovog suda</w:t>
      </w:r>
    </w:p>
    <w:p w:rsidRDefault="00E97954" w:rsidP="00E97954" w:rsidR="00E97954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E97954" w:rsidP="00E97954" w:rsidR="00E97954">
      <w:pPr>
        <w:numPr>
          <w:ilvl w:val="0"/>
          <w:numId w:val="47"/>
        </w:numPr>
        <w:spacing w:after="0"/>
      </w:pPr>
      <w:r>
        <w:t xml:space="preserve">Stečajni upravitelj Berislav Maksimović, Varaždin, </w:t>
      </w:r>
      <w:proofErr w:type="spellStart"/>
      <w:r>
        <w:t>Hrašćica</w:t>
      </w:r>
      <w:proofErr w:type="spellEnd"/>
      <w:r>
        <w:t>, Braće Radić 1</w:t>
      </w:r>
    </w:p>
    <w:p w:rsidRDefault="00E97954" w:rsidP="00E97954" w:rsidR="00E97954">
      <w:pPr>
        <w:numPr>
          <w:ilvl w:val="0"/>
          <w:numId w:val="47"/>
        </w:numPr>
        <w:spacing w:after="0"/>
      </w:pPr>
      <w:r>
        <w:t>E-oglasna ploča suda</w:t>
      </w:r>
    </w:p>
    <w:p w:rsidRDefault="00E97954" w:rsidP="00E97954" w:rsidR="00E9795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E97954" w:rsidR="00AE649C" w:rsidRPr="00B76F3C">
      <w:pPr>
        <w:pStyle w:val="Naslov3"/>
        <w:numPr>
          <w:ilvl w:val="0"/>
          <w:numId w:val="0"/>
        </w:numPr>
      </w:pPr>
    </w:p>
    <w:p w:rsidRDefault="00067C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sectPr w:rsidSect="00E97954" w:rsidR="0071688E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954" w:rsidP="00E97954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St-517/15-5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954" w:rsidR="00E97954">
    <w:pPr>
      <w:pStyle w:val="Zaglavlje"/>
    </w:pPr>
    <w:r>
      <w:t>Poslovni broj: 2 St-517/15-5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67C7C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95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362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3766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St-517/2015-5</izvorni_sadrzaj>
    <derivirana_varijabla naziv="DomainObject.Oznaka_1">St-517/2015-5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VARGEK društvo s ograničenom odgovornošću za proizvodnju i trgovinu poljoprivrednih proizvoda</izvorni_sadrzaj>
    <derivirana_varijabla naziv="DomainObject.Predmet.ProtustrankaFormated_1">  VARGEK društvo s ograničenom odgovornošću za proizvodnju i trgovinu poljoprivrednih proizvoda</derivirana_varijabla>
  </DomainObject.Predmet.ProtustrankaFormated>
  <DomainObject.Predmet.ProtustrankaFormatedOIB>
    <izvorni_sadrzaj>  VARGEK društvo s ograničenom odgovornošću za proizvodnju i trgovinu poljoprivrednih proizvoda, OIB 89321450523</izvorni_sadrzaj>
    <derivirana_varijabla naziv="DomainObject.Predmet.ProtustrankaFormatedOIB_1">  VARGEK društvo s ograničenom odgovornošću za proizvodnju i trgovinu poljoprivrednih proizvoda, OIB 89321450523</derivirana_varijabla>
  </DomainObject.Predmet.ProtustrankaFormatedOIB>
  <DomainObject.Predmet.ProtustrankaFormatedWithAdress>
    <izvorni_sadrzaj> VARGEK društvo s ograničenom odgovornošću za proizvodnju i trgovinu poljoprivrednih proizvoda, Glavna 2/c, 40000 Domašinec</izvorni_sadrzaj>
    <derivirana_varijabla naziv="DomainObject.Predmet.ProtustrankaFormatedWithAdress_1"> VARGEK društvo s ograničenom odgovornošću za proizvodnju i trgovinu poljoprivrednih proizvoda, Glavna 2/c, 40000 Domašinec</derivirana_varijabla>
  </DomainObject.Predmet.ProtustrankaFormatedWithAdress>
  <DomainObject.Predmet.ProtustrankaFormatedWithAdressOIB>
    <izvorni_sadrzaj> VARGEK društvo s ograničenom odgovornošću za proizvodnju i trgovinu poljoprivrednih proizvoda, OIB 89321450523, Glavna 2/c, 40000 Domašinec</izvorni_sadrzaj>
    <derivirana_varijabla naziv="DomainObject.Predmet.ProtustrankaFormatedWithAdressOIB_1"> VARGEK društvo s ograničenom odgovornošću za proizvodnju i trgovinu poljoprivrednih proizvoda, OIB 89321450523, Glavna 2/c, 40000 Domašinec</derivirana_varijabla>
  </DomainObject.Predmet.ProtustrankaFormatedWithAdressOIB>
  <DomainObject.Predmet.ProtustrankaWithAdress>
    <izvorni_sadrzaj>VARGEK društvo s ograničenom odgovornošću za proizvodnju i trgovinu poljoprivrednih proizvoda Glavna 2/c, 40000 Domašinec</izvorni_sadrzaj>
    <derivirana_varijabla naziv="DomainObject.Predmet.ProtustrankaWithAdress_1">VARGEK društvo s ograničenom odgovornošću za proizvodnju i trgovinu poljoprivrednih proizvoda Glavna 2/c, 40000 Domašinec</derivirana_varijabla>
  </DomainObject.Predmet.ProtustrankaWithAdress>
  <DomainObject.Predmet.ProtustrankaWithAdressOIB>
    <izvorni_sadrzaj>VARGEK društvo s ograničenom odgovornošću za proizvodnju i trgovinu poljoprivrednih proizvoda, OIB 89321450523, Glavna 2/c, 40000 Domašinec</izvorni_sadrzaj>
    <derivirana_varijabla naziv="DomainObject.Predmet.ProtustrankaWithAdressOIB_1">VARGEK društvo s ograničenom odgovornošću za proizvodnju i trgovinu poljoprivrednih proizvoda, OIB 89321450523, Glavna 2/c, 40000 Domašinec</derivirana_varijabla>
  </DomainObject.Predmet.ProtustrankaWithAdressOIB>
  <DomainObject.Predmet.ProtustrankaNazivFormated>
    <izvorni_sadrzaj>VARGEK društvo s ograničenom odgovornošću za proizvodnju i trgovinu poljoprivrednih proizvoda</izvorni_sadrzaj>
    <derivirana_varijabla naziv="DomainObject.Predmet.ProtustrankaNazivFormated_1">VARGEK društvo s ograničenom odgovornošću za proizvodnju i trgovinu poljoprivrednih proizvoda</derivirana_varijabla>
  </DomainObject.Predmet.ProtustrankaNazivFormated>
  <DomainObject.Predmet.ProtustrankaNazivFormatedOIB>
    <izvorni_sadrzaj>VARGEK društvo s ograničenom odgovornošću za proizvodnju i trgovinu poljoprivrednih proizvoda, OIB 89321450523</izvorni_sadrzaj>
    <derivirana_varijabla naziv="DomainObject.Predmet.ProtustrankaNazivFormatedOIB_1">VARGEK društvo s ograničenom odgovornošću za proizvodnju i trgovinu poljoprivrednih proizvoda, OIB 89321450523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360387.16</izvorni_sadrzaj>
    <derivirana_varijabla naziv="DomainObject.Predmet.TrenutnaVrijednost_1">360387.16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VARGEK društvo s ograničenom odgovornošću za proizvodnju i trgovinu poljoprivrednih proizvoda</item>
    </izvorni_sadrzaj>
    <derivirana_varijabla naziv="DomainObject.Predmet.ProtuStrankaListFormated_1">
      <item>VARGEK društvo s ograničenom odgovornošću za proizvodnju i trgovinu poljoprivrednih proizvoda</item>
    </derivirana_varijabla>
  </DomainObject.Predmet.ProtuStrankaListFormated>
  <DomainObject.Predmet.ProtuStrankaListFormatedOIB>
    <izvorni_sadrzaj>
      <item>VARGEK društvo s ograničenom odgovornošću za proizvodnju i trgovinu poljoprivrednih proizvoda, OIB 89321450523</item>
    </izvorni_sadrzaj>
    <derivirana_varijabla naziv="DomainObject.Predmet.ProtuStrankaListFormatedOIB_1">
      <item>VARGEK društvo s ograničenom odgovornošću za proizvodnju i trgovinu poljoprivrednih proizvoda, OIB 89321450523</item>
    </derivirana_varijabla>
  </DomainObject.Predmet.ProtuStrankaListFormatedOIB>
  <DomainObject.Predmet.ProtuStrankaListFormatedWithAdress>
    <izvorni_sadrzaj>
      <item>VARGEK društvo s ograničenom odgovornošću za proizvodnju i trgovinu poljoprivrednih proizvoda, Glavna 2/c, 40000 Domašinec</item>
    </izvorni_sadrzaj>
    <derivirana_varijabla naziv="DomainObject.Predmet.ProtuStrankaListFormatedWithAdress_1">
      <item>VARGEK društvo s ograničenom odgovornošću za proizvodnju i trgovinu poljoprivrednih proizvoda, Glavna 2/c, 40000 Domašinec</item>
    </derivirana_varijabla>
  </DomainObject.Predmet.ProtuStrankaListFormatedWithAdress>
  <DomainObject.Predmet.ProtuStrankaListFormatedWithAdressOIB>
    <izvorni_sadrzaj>
      <item>VARGEK društvo s ograničenom odgovornošću za proizvodnju i trgovinu poljoprivrednih proizvoda, OIB 89321450523, Glavna 2/c, 40000 Domašinec</item>
    </izvorni_sadrzaj>
    <derivirana_varijabla naziv="DomainObject.Predmet.ProtuStrankaListFormatedWithAdressOIB_1">
      <item>VARGEK društvo s ograničenom odgovornošću za proizvodnju i trgovinu poljoprivrednih proizvoda, OIB 89321450523, Glavna 2/c, 40000 Domašinec</item>
    </derivirana_varijabla>
  </DomainObject.Predmet.ProtuStrankaListFormatedWithAdressOIB>
  <DomainObject.Predmet.ProtuStrankaListNazivFormated>
    <izvorni_sadrzaj>
      <item>VARGEK društvo s ograničenom odgovornošću za proizvodnju i trgovinu poljoprivrednih proizvoda</item>
    </izvorni_sadrzaj>
    <derivirana_varijabla naziv="DomainObject.Predmet.ProtuStrankaListNazivFormated_1">
      <item>VARGEK društvo s ograničenom odgovornošću za proizvodnju i trgovinu poljoprivrednih proizvoda</item>
    </derivirana_varijabla>
  </DomainObject.Predmet.ProtuStrankaListNazivFormated>
  <DomainObject.Predmet.ProtuStrankaListNazivFormatedOIB>
    <izvorni_sadrzaj>
      <item>VARGEK društvo s ograničenom odgovornošću za proizvodnju i trgovinu poljoprivrednih proizvoda, OIB 89321450523</item>
    </izvorni_sadrzaj>
    <derivirana_varijabla naziv="DomainObject.Predmet.ProtuStrankaListNazivFormatedOIB_1">
      <item>VARGEK društvo s ograničenom odgovornošću za proizvodnju i trgovinu poljoprivrednih proizvoda, OIB 89321450523</item>
    </derivirana_varijabla>
  </DomainObject.Predmet.ProtuStrankaListNazivFormatedOIB>
  <DomainObject.Predmet.OstaliListFormated>
    <izvorni_sadrzaj>
      <item>E-oglasna ploča</item>
      <item>Sudski registar, Trgovački sud u Varaždinu</item>
      <item>Županijsko državno odvjetništvo u Varaždinu</item>
      <item>Dragutin Vragek</item>
      <item>Porezna uprava, Ispostava Čakovec</item>
    </izvorni_sadrzaj>
    <derivirana_varijabla naziv="DomainObject.Predmet.OstaliListFormated_1">
      <item>E-oglasna ploča</item>
      <item>Sudski registar, Trgovački sud u Varaždinu</item>
      <item>Županijsko državno odvjetništvo u Varaždinu</item>
      <item>Dragutin Vragek</item>
      <item>Porezna uprava, Ispostava Čakovec</item>
    </derivirana_varijabla>
  </DomainObject.Predmet.OstaliListFormated>
  <DomainObject.Predmet.OstaliListFormatedOIB>
    <izvorni_sadrzaj>
      <item>E-oglasna ploča</item>
      <item>Sudski registar, Trgovački sud u Varaždinu</item>
      <item>Županijsko državno odvjetništvo u Varaždinu</item>
      <item>Dragutin Vragek</item>
      <item>Porezna uprava, Ispostava Čakovec</item>
    </izvorni_sadrzaj>
    <derivirana_varijabla naziv="DomainObject.Predmet.OstaliListFormatedOIB_1">
      <item>E-oglasna ploča</item>
      <item>Sudski registar, Trgovački sud u Varaždinu</item>
      <item>Županijsko državno odvjetništvo u Varaždinu</item>
      <item>Dragutin Vragek</item>
      <item>Porezna uprava, Ispostava Čakovec</item>
    </derivirana_varijabla>
  </DomainObject.Predmet.OstaliListFormatedOIB>
  <DomainObject.Predmet.OstaliListFormatedWithAdress>
    <izvorni_sadrzaj>
      <item>E-oglasna ploča</item>
      <item>Sudski registar, Trgovački sud u Varaždinu</item>
      <item>Županijsko državno odvjetništvo u Varaždinu</item>
      <item>Dragutin Vragek, Glavna 2/c, 40000 Domašinec</item>
      <item>Porezna uprava, Ispostava Čakovec, O. Keršovanija 11, 40000 Čakovec</item>
    </izvorni_sadrzaj>
    <derivirana_varijabla naziv="DomainObject.Predmet.OstaliListFormatedWithAdress_1">
      <item>E-oglasna ploča</item>
      <item>Sudski registar, Trgovački sud u Varaždinu</item>
      <item>Županijsko državno odvjetništvo u Varaždinu</item>
      <item>Dragutin Vragek, Glavna 2/c, 40000 Domašinec</item>
      <item>Porezna uprava, Ispostava Čakovec, O. Keršovanija 11, 40000 Čakovec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Županijsko državno odvjetništvo u Varaždinu</item>
      <item>Dragutin Vragek, Glavna 2/c, 40000 Domašinec</item>
      <item>Porezna uprava, Ispostava Čakovec, O. Keršovanija 11, 40000 Čakovec</item>
    </izvorni_sadrzaj>
    <derivirana_varijabla naziv="DomainObject.Predmet.OstaliListFormatedWithAdressOIB_1">
      <item>E-oglasna ploča</item>
      <item>Sudski registar, Trgovački sud u Varaždinu</item>
      <item>Županijsko državno odvjetništvo u Varaždinu</item>
      <item>Dragutin Vragek, Glavna 2/c, 40000 Domašinec</item>
      <item>Porezna uprava, Ispostava Čakovec, O. Keršovanija 11, 40000 Čakovec</item>
    </derivirana_varijabla>
  </DomainObject.Predmet.OstaliListFormatedWithAdressOIB>
  <DomainObject.Predmet.OstaliListNazivFormated>
    <izvorni_sadrzaj>
      <item>E-oglasna ploča</item>
      <item>Sudski registar, Trgovački sud u Varaždinu</item>
      <item>Županijsko državno odvjetništvo u Varaždinu</item>
      <item>Dragutin Vragek</item>
      <item>Porezna uprava, Ispostava Čakovec</item>
    </izvorni_sadrzaj>
    <derivirana_varijabla naziv="DomainObject.Predmet.OstaliListNazivFormated_1">
      <item>E-oglasna ploča</item>
      <item>Sudski registar, Trgovački sud u Varaždinu</item>
      <item>Županijsko državno odvjetništvo u Varaždinu</item>
      <item>Dragutin Vragek</item>
      <item>Porezna uprava, Ispostava Čakovec</item>
    </derivirana_varijabla>
  </DomainObject.Predmet.OstaliListNazivFormated>
  <DomainObject.Predmet.OstaliListNazivFormatedOIB>
    <izvorni_sadrzaj>
      <item>E-oglasna ploča</item>
      <item>Sudski registar, Trgovački sud u Varaždinu</item>
      <item>Županijsko državno odvjetništvo u Varaždinu</item>
      <item>Dragutin Vragek</item>
      <item>Porezna uprava, Ispostava Čakovec</item>
    </izvorni_sadrzaj>
    <derivirana_varijabla naziv="DomainObject.Predmet.OstaliListNazivFormatedOIB_1">
      <item>E-oglasna ploča</item>
      <item>Sudski registar, Trgovački sud u Varaždinu</item>
      <item>Županijsko državno odvjetništvo u Varaždinu</item>
      <item>Dragutin Vragek</item>
      <item>Porezna uprava,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St-517/2015-5</izvorni_sadrzaj>
    <derivirana_varijabla naziv="DomainObject.PoslovniBrojDokumenta_1">St-517/2015-5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VARGEK društvo s ograničenom odgovornošću za proizvodnju i trgovinu poljoprivrednih proizvoda</izvorni_sadrzaj>
    <derivirana_varijabla naziv="DomainObject.Predmet.ProtustrankaIDrugi_1">VARGEK društvo s ograničenom odgovornošću za proizvodnju i trgovinu poljoprivrednih proizvoda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VARGEK društvo s ograničenom odgovornošću za proizvodnju i trgovinu poljoprivrednih proizvoda, OIB 89321450523, Glavna 2/c, 40000 Domašinec</izvorni_sadrzaj>
    <derivirana_varijabla naziv="DomainObject.Predmet.ProtustrankaIDrugiAdressOIB_1">VARGEK društvo s ograničenom odgovornošću za proizvodnju i trgovinu poljoprivrednih proizvoda, OIB 89321450523, Glavna 2/c,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VARGEK društvo s ograničenom odgovornošću za proizvodnju i trgovinu poljoprivrednih proizvoda</item>
      <item>E-oglasna ploča</item>
      <item>Sudski registar, Trgovački sud u Varaždinu</item>
      <item>Županijsko državno odvjetništvo u Varaždinu</item>
      <item>Dragutin Vragek</item>
      <item>Porezna uprava, Ispostava Čakovec</item>
    </izvorni_sadrzaj>
    <derivirana_varijabla naziv="DomainObject.Predmet.SudioniciListNaziv_1">
      <item>Financijska agencija</item>
      <item>VARGEK društvo s ograničenom odgovornošću za proizvodnju i trgovinu poljoprivrednih proizvoda</item>
      <item>E-oglasna ploča</item>
      <item>Sudski registar, Trgovački sud u Varaždinu</item>
      <item>Županijsko državno odvjetništvo u Varaždinu</item>
      <item>Dragutin Vragek</item>
      <item>Porezna uprava, Ispostava Čakovec</item>
    </derivirana_varijabla>
  </DomainObject.Predmet.SudioniciListNaziv>
  <DomainObject.Predmet.SudioniciListAdressOIB>
    <izvorni_sadrzaj>
      <item>Financijska agencija, OIB 85821130368, A. Cesarca 2,42000 Varaždin</item>
      <item>VARGEK društvo s ograničenom odgovornošću za proizvodnju i trgovinu poljoprivrednih proizvoda, OIB 89321450523, Glavna 2/c,40000 Domašinec</item>
      <item>E-oglasna ploča</item>
      <item>Sudski registar, Trgovački sud u Varaždinu</item>
      <item>Županijsko državno odvjetništvo u Varaždinu</item>
      <item>Dragutin Vragek, Glavna 2/c,40000 Domašinec</item>
      <item>Porezna uprava, Ispostava Čakovec, O. Keršovanija 11,40000 Čakovec</item>
    </izvorni_sadrzaj>
    <derivirana_varijabla naziv="DomainObject.Predmet.SudioniciListAdressOIB_1">
      <item>Financijska agencija, OIB 85821130368, A. Cesarca 2,42000 Varaždin</item>
      <item>VARGEK društvo s ograničenom odgovornošću za proizvodnju i trgovinu poljoprivrednih proizvoda, OIB 89321450523, Glavna 2/c,40000 Domašinec</item>
      <item>E-oglasna ploča</item>
      <item>Sudski registar, Trgovački sud u Varaždinu</item>
      <item>Županijsko državno odvjetništvo u Varaždinu</item>
      <item>Dragutin Vragek, Glavna 2/c,40000 Domašinec</item>
      <item>Porezna uprava,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D04DE9-290D-4487-8FC0-F83C8CC94D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2806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2015-12-29T11:30:00Z</cp:lastPrinted>
  <dcterms:modified xmlns:xsi="http://www.w3.org/2001/XMLSchema-instance" xsi:type="dcterms:W3CDTF">2015-12-29T11:30:00Z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